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85b8" w14:paraId="a5a85b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184AD9">
        <w:rPr>
          <w:szCs w:val="24"/>
          <w:lang w:val="hr-HR"/>
        </w:rPr>
        <w:t>41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184AD9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184AD9">
        <w:rPr>
          <w:lang w:val="hr-HR"/>
        </w:rPr>
        <w:t xml:space="preserve">MRVICA jednostavno društvo s ograničenom odgovornošću za trgovinu, proizvodnju i usluge, Bjelovar, Ivana Viteza Trnskog 6, </w:t>
      </w:r>
      <w:r w:rsidR="00184AD9" w:rsidRPr="000664E3">
        <w:rPr>
          <w:lang w:val="hr-HR"/>
        </w:rPr>
        <w:t>MB</w:t>
      </w:r>
      <w:r w:rsidR="00184AD9">
        <w:rPr>
          <w:lang w:val="hr-HR"/>
        </w:rPr>
        <w:t>S: 010088985, OIB: 09945998753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1F2C39">
        <w:rPr>
          <w:lang w:val="hr-HR"/>
        </w:rPr>
        <w:t>24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184AD9">
        <w:rPr>
          <w:lang w:val="hr-HR"/>
        </w:rPr>
        <w:t xml:space="preserve">MRVICA jednostavno društvo s ograničenom odgovornošću za trgovinu, proizvodnju i usluge, Bjelovar, Ivana Viteza Trnskog 6, </w:t>
      </w:r>
      <w:r w:rsidR="00184AD9" w:rsidRPr="000664E3">
        <w:rPr>
          <w:lang w:val="hr-HR"/>
        </w:rPr>
        <w:t>MB</w:t>
      </w:r>
      <w:r w:rsidR="00184AD9">
        <w:rPr>
          <w:lang w:val="hr-HR"/>
        </w:rPr>
        <w:t>S: 010088985, OIB: 09945998753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184AD9">
        <w:rPr>
          <w:szCs w:val="24"/>
          <w:lang w:val="hr-HR"/>
        </w:rPr>
        <w:t>JASNA HROMADKO</w:t>
      </w:r>
      <w:r w:rsidR="009018C2">
        <w:rPr>
          <w:szCs w:val="24"/>
          <w:lang w:val="hr-HR"/>
        </w:rPr>
        <w:t xml:space="preserve">, </w:t>
      </w:r>
      <w:r w:rsidR="001F2C39">
        <w:rPr>
          <w:szCs w:val="24"/>
          <w:lang w:val="hr-HR"/>
        </w:rPr>
        <w:t>Zagreb</w:t>
      </w:r>
      <w:r w:rsidR="009018C2">
        <w:rPr>
          <w:szCs w:val="24"/>
          <w:lang w:val="hr-HR"/>
        </w:rPr>
        <w:t xml:space="preserve">, </w:t>
      </w:r>
      <w:r w:rsidR="00184AD9">
        <w:rPr>
          <w:szCs w:val="24"/>
          <w:lang w:val="hr-HR"/>
        </w:rPr>
        <w:t>Zelenogorska br. 1</w:t>
      </w:r>
      <w:r w:rsidR="009018C2">
        <w:rPr>
          <w:szCs w:val="24"/>
          <w:lang w:val="hr-HR"/>
        </w:rPr>
        <w:t xml:space="preserve">, OIB: </w:t>
      </w:r>
      <w:r w:rsidR="00184AD9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184AD9">
        <w:rPr>
          <w:lang w:val="hr-HR"/>
        </w:rPr>
        <w:t xml:space="preserve">MRVICA jednostavno društvo s ograničenom odgovornošću za trgovinu, proizvodnju i usluge, Bjelovar, Ivana Viteza Trnskog 6, </w:t>
      </w:r>
      <w:r w:rsidR="00184AD9" w:rsidRPr="000664E3">
        <w:rPr>
          <w:lang w:val="hr-HR"/>
        </w:rPr>
        <w:t>MB</w:t>
      </w:r>
      <w:r w:rsidR="00184AD9">
        <w:rPr>
          <w:lang w:val="hr-HR"/>
        </w:rPr>
        <w:t>S: 010088985, OIB: 09945998753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1F2C39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958D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4AD9">
        <w:rPr>
          <w:rFonts w:cs="Times New Roman" w:eastAsia="Times New Roman" w:hAnsi="Times New Roman" w:ascii="Times New Roman"/>
          <w:sz w:val="24"/>
          <w:szCs w:val="24"/>
          <w:lang w:eastAsia="hr-HR"/>
        </w:rPr>
        <w:t>55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184AD9">
        <w:rPr>
          <w:szCs w:val="24"/>
          <w:lang w:val="hr-HR"/>
        </w:rPr>
        <w:t>41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F2C39">
        <w:rPr>
          <w:szCs w:val="24"/>
          <w:lang w:val="hr-HR"/>
        </w:rPr>
        <w:t>01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 xml:space="preserve">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1F2C39">
        <w:rPr>
          <w:szCs w:val="24"/>
          <w:lang w:val="hr-HR"/>
        </w:rPr>
        <w:t>24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D0C86">
        <w:rPr>
          <w:szCs w:val="24"/>
          <w:lang w:val="hr-HR"/>
        </w:rPr>
        <w:t>24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018" w:rsidR="00DB5018">
      <w:r>
        <w:separator/>
      </w:r>
    </w:p>
  </w:endnote>
  <w:endnote w:id="0" w:type="continuationSeparator">
    <w:p w:rsidRDefault="00DB5018" w:rsidR="00DB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018" w:rsidR="00DB5018">
      <w:r>
        <w:separator/>
      </w:r>
    </w:p>
  </w:footnote>
  <w:footnote w:id="0" w:type="continuationSeparator">
    <w:p w:rsidRDefault="00DB5018" w:rsidR="00DB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9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184AD9">
      <w:t>41</w:t>
    </w:r>
    <w:r w:rsidR="00864F33">
      <w:t>/201</w:t>
    </w:r>
    <w:r w:rsidR="008F6F4D">
      <w:t>6</w:t>
    </w:r>
    <w:r w:rsidR="00864F33">
      <w:t>-</w:t>
    </w:r>
    <w:r w:rsidR="00184AD9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71286"/>
    <w:rsid w:val="002733CA"/>
    <w:rsid w:val="00297915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7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9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7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9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MRVICA jednostavno društvo s ograničenom odgovornošću za trgovinu, proizvodnju i usluge, Bjelovar zastupanog po punomoćniku Gabrijela Ocvirek</izvorni_sadrzaj>
    <derivirana_varijabla naziv="DomainObject.Predmet.ProtustrankaFormated_1">  MRVICA jednostavno društvo s ograničenom odgovornošću za trgovinu, proizvodnju i usluge, Bjelovar zastupanog po punomoćniku Gabrijela Ocvirek</derivirana_varijabla>
  </DomainObject.Predmet.ProtustrankaFormated>
  <DomainObject.Predmet.ProtustrankaFormatedOIB>
    <izvorni_sadrzaj>  MRVICA jednostavno društvo s ograničenom odgovornošću za trgovinu, proizvodnju i usluge, Bjelovar, OIB 09945998753 zastupanog po punomoćniku Gabrijela Ocvirek</izvorni_sadrzaj>
    <derivirana_varijabla naziv="DomainObject.Predmet.ProtustrankaFormatedOIB_1">  MRVICA jednostavno društvo s ograničenom odgovornošću za trgovinu, proizvodnju i usluge, Bjelovar, OIB 09945998753 zastupanog po punomoćniku Gabrijela Ocvirek</derivirana_varijabla>
  </DomainObject.Predmet.ProtustrankaFormatedOIB>
  <DomainObject.Predmet.ProtustrankaFormatedWithAdress>
    <izvorni_sadrzaj> MRVICA jednostavno društvo s ograničenom odgovornošću za trgovinu, proizvodnju i usluge, Bjelovar, Ivana Viteza Trnskog 6, 43000 Bjelovar zastupanog po punomoćniku Gabrijela Ocvirek</izvorni_sadrzaj>
    <derivirana_varijabla naziv="DomainObject.Predmet.ProtustrankaFormatedWithAdress_1"> MRVICA jednostavno društvo s ograničenom odgovornošću za trgovinu, proizvodnju i usluge, Bjelovar, Ivana Viteza Trnskog 6, 43000 Bjelovar zastupanog po punomoćniku Gabrijela Ocvirek</derivirana_varijabla>
  </DomainObject.Predmet.ProtustrankaFormatedWithAdress>
  <DomainObject.Predmet.ProtustrankaFormatedWithAdressOIB>
    <izvorni_sadrzaj> MRVICA jednostavno društvo s ograničenom odgovornošću za trgovinu, proizvodnju i usluge, Bjelovar, OIB 09945998753, Ivana Viteza Trnskog 6, 43000 Bjelovar zastupanog po punomoćniku Gabrijela Ocvirek</izvorni_sadrzaj>
    <derivirana_varijabla naziv="DomainObject.Predmet.ProtustrankaFormatedWithAdressOIB_1"> MRVICA jednostavno društvo s ograničenom odgovornošću za trgovinu, proizvodnju i usluge, Bjelovar, OIB 09945998753, Ivana Viteza Trnskog 6, 43000 Bjelovar zastupanog po punomoćniku Gabrijela Ocvirek</derivirana_varijabla>
  </DomainObject.Predmet.ProtustrankaFormatedWithAdressOIB>
  <DomainObject.Predmet.ProtustrankaWithAdress>
    <izvorni_sadrzaj>MRVICA jednostavno društvo s ograničenom odgovornošću za trgovinu, proizvodnju i usluge, Bjelovar Ivana Viteza Trnskog 6, 43000 Bjelovar</izvorni_sadrzaj>
    <derivirana_varijabla naziv="DomainObject.Predmet.ProtustrankaWithAdress_1">MRVICA jednostavno društvo s ograničenom odgovornošću za trgovinu, proizvodnju i usluge, Bjelovar Ivana Viteza Trnskog 6, 43000 Bjelovar</derivirana_varijabla>
  </DomainObject.Predmet.ProtustrankaWithAdress>
  <DomainObject.Predmet.ProtustrankaWithAdressOIB>
    <izvorni_sadrzaj>MRVICA jednostavno društvo s ograničenom odgovornošću za trgovinu, proizvodnju i usluge, Bjelovar, OIB 09945998753, Ivana Viteza Trnskog 6, 43000 Bjelovar</izvorni_sadrzaj>
    <derivirana_varijabla naziv="DomainObject.Predmet.ProtustrankaWithAdressOIB_1">MRVICA jednostavno društvo s ograničenom odgovornošću za trgovinu, proizvodnju i usluge, Bjelovar, OIB 09945998753, Ivana Viteza Trnskog 6, 43000 Bjelovar</derivirana_varijabla>
  </DomainObject.Predmet.ProtustrankaWithAdressOIB>
  <DomainObject.Predmet.ProtustrankaNazivFormated>
    <izvorni_sadrzaj>MRVICA jednostavno društvo s ograničenom odgovornošću za trgovinu, proizvodnju i usluge, Bjelovar</izvorni_sadrzaj>
    <derivirana_varijabla naziv="DomainObject.Predmet.ProtustrankaNazivFormated_1">MRVICA jednostavno društvo s ograničenom odgovornošću za trgovinu, proizvodnju i usluge, Bjelovar</derivirana_varijabla>
  </DomainObject.Predmet.ProtustrankaNazivFormated>
  <DomainObject.Predmet.ProtustrankaNazivFormatedOIB>
    <izvorni_sadrzaj>MRVICA jednostavno društvo s ograničenom odgovornošću za trgovinu, proizvodnju i usluge, Bjelovar, OIB 09945998753</izvorni_sadrzaj>
    <derivirana_varijabla naziv="DomainObject.Predmet.ProtustrankaNazivFormatedOIB_1">MRVICA jednostavno društvo s ograničenom odgovornošću za trgovinu, proizvodnju i usluge, Bjelovar, OIB 09945998753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MRVICA jednostavno društvo s ograničenom odgovornošću za trgovinu, proizvodnju i usluge, Bjelovar zastupanog po punomoćniku Gabrijela Ocvirek</item>
    </izvorni_sadrzaj>
    <derivirana_varijabla naziv="DomainObject.Predmet.ProtuStrankaListFormated_1">
      <item>MRVICA jednostavno društvo s ograničenom odgovornošću za trgovinu, proizvodnju i usluge, Bjelovar zastupanog po punomoćniku Gabrijela Ocvirek</item>
    </derivirana_varijabla>
  </DomainObject.Predmet.ProtuStrankaListFormated>
  <DomainObject.Predmet.ProtuStrankaListFormatedOIB>
    <izvorni_sadrzaj>
      <item>MRVICA jednostavno društvo s ograničenom odgovornošću za trgovinu, proizvodnju i usluge, Bjelovar, OIB 09945998753 zastupanog po punomoćniku Gabrijela Ocvirek</item>
    </izvorni_sadrzaj>
    <derivirana_varijabla naziv="DomainObject.Predmet.ProtuStrankaListFormatedOIB_1">
      <item>MRVICA jednostavno društvo s ograničenom odgovornošću za trgovinu, proizvodnju i usluge, Bjelovar, OIB 09945998753 zastupanog po punomoćniku Gabrijela Ocvirek</item>
    </derivirana_varijabla>
  </DomainObject.Predmet.ProtuStrankaListFormatedOIB>
  <DomainObject.Predmet.ProtuStrankaListFormatedWithAdress>
    <izvorni_sadrzaj>
      <item>MRVICA jednostavno društvo s ograničenom odgovornošću za trgovinu, proizvodnju i usluge, Bjelovar, Ivana Viteza Trnskog 6, 43000 Bjelovar zastupanog po punomoćniku Gabrijela Ocvirek</item>
    </izvorni_sadrzaj>
    <derivirana_varijabla naziv="DomainObject.Predmet.ProtuStrankaListFormatedWithAdress_1">
      <item>MRVICA jednostavno društvo s ograničenom odgovornošću za trgovinu, proizvodnju i usluge, Bjelovar, Ivana Viteza Trnskog 6, 43000 Bjelovar zastupanog po punomoćniku Gabrijela Ocvirek</item>
    </derivirana_varijabla>
  </DomainObject.Predmet.ProtuStrankaListFormatedWithAdress>
  <DomainObject.Predmet.ProtuStrankaListFormatedWithAdressOIB>
    <izvorni_sadrzaj>
      <item>MRVICA jednostavno društvo s ograničenom odgovornošću za trgovinu, proizvodnju i usluge, Bjelovar, OIB 09945998753, Ivana Viteza Trnskog 6, 43000 Bjelovar zastupanog po punomoćniku Gabrijela Ocvirek</item>
    </izvorni_sadrzaj>
    <derivirana_varijabla naziv="DomainObject.Predmet.ProtuStrankaListFormatedWithAdressOIB_1">
      <item>MRVICA jednostavno društvo s ograničenom odgovornošću za trgovinu, proizvodnju i usluge, Bjelovar, OIB 09945998753, Ivana Viteza Trnskog 6, 43000 Bjelovar zastupanog po punomoćniku Gabrijela Ocvirek</item>
    </derivirana_varijabla>
  </DomainObject.Predmet.ProtuStrankaListFormatedWithAdressOIB>
  <DomainObject.Predmet.ProtuStrankaListNazivFormated>
    <izvorni_sadrzaj>
      <item>MRVICA jednostavno društvo s ograničenom odgovornošću za trgovinu, proizvodnju i usluge, Bjelovar</item>
    </izvorni_sadrzaj>
    <derivirana_varijabla naziv="DomainObject.Predmet.ProtuStrankaListNazivFormated_1">
      <item>MRVICA jednostavno društvo s ograničenom odgovornošću za trgovinu, proizvodnju i usluge, Bjelovar</item>
    </derivirana_varijabla>
  </DomainObject.Predmet.ProtuStrankaListNazivFormated>
  <DomainObject.Predmet.ProtuStrankaListNazivFormatedOIB>
    <izvorni_sadrzaj>
      <item>MRVICA jednostavno društvo s ograničenom odgovornošću za trgovinu, proizvodnju i usluge, Bjelovar, OIB 09945998753</item>
    </izvorni_sadrzaj>
    <derivirana_varijabla naziv="DomainObject.Predmet.ProtuStrankaListNazivFormatedOIB_1">
      <item>MRVICA jednostavno društvo s ograničenom odgovornošću za trgovinu, proizvodnju i usluge, Bjelovar, OIB 09945998753</item>
    </derivirana_varijabla>
  </DomainObject.Predmet.ProtuStrankaListNazivFormatedOIB>
  <DomainObject.Predmet.OstaliListFormated>
    <izvorni_sadrzaj>
      <item>Gabrijela Ocvirek punomoćnik sudionika u postupku MRVICA jednostavno društvo s ograničenom odgovornošću za trgovinu, proizvodnju i usluge, Bjelovar</item>
    </izvorni_sadrzaj>
    <derivirana_varijabla naziv="DomainObject.Predmet.OstaliListFormated_1">
      <item>Gabrijela Ocvirek punomoćnik sudionika u postupku MRVICA jednostavno društvo s ograničenom odgovornošću za trgovinu, proizvodnju i usluge, Bjelovar</item>
    </derivirana_varijabla>
  </DomainObject.Predmet.OstaliListFormated>
  <DomainObject.Predmet.OstaliListFormatedOIB>
    <izvorni_sadrzaj>
      <item>Gabrijela Ocvirek, OIB 16346727918 punomoćnik sudionika u postupku MRVICA jednostavno društvo s ograničenom odgovornošću za trgovinu, proizvodnju i usluge, Bjelovar</item>
    </izvorni_sadrzaj>
    <derivirana_varijabla naziv="DomainObject.Predmet.OstaliListFormatedOIB_1">
      <item>Gabrijela Ocvirek, OIB 16346727918 punomoćnik sudionika u postupku MRVICA jednostavno društvo s ograničenom odgovornošću za trgovinu, proizvodnju i usluge, Bjelovar</item>
    </derivirana_varijabla>
  </DomainObject.Predmet.OstaliListFormatedOIB>
  <DomainObject.Predmet.OstaliListFormatedWithAdress>
    <izvorni_sadrzaj>
      <item>Gabrijela Ocvirek, Drljanovac 141, 43270 Drljanovac punomoćnik sudionika u postupku MRVICA jednostavno društvo s ograničenom odgovornošću za trgovinu, proizvodnju i usluge, Bjelovar</item>
    </izvorni_sadrzaj>
    <derivirana_varijabla naziv="DomainObject.Predmet.OstaliListFormatedWithAdress_1">
      <item>Gabrijela Ocvirek, Drljanovac 141, 43270 Drljanovac punomoćnik sudionika u postupku MRVICA jednostavno društvo s ograničenom odgovornošću za trgovinu, proizvodnju i usluge, Bjelovar</item>
    </derivirana_varijabla>
  </DomainObject.Predmet.OstaliListFormatedWithAdress>
  <DomainObject.Predmet.OstaliListFormatedWithAdressOIB>
    <izvorni_sadrzaj>
      <item>Gabrijela Ocvirek, OIB 16346727918, Drljanovac 141, 43270 Drljanovac punomoćnik sudionika u postupku MRVICA jednostavno društvo s ograničenom odgovornošću za trgovinu, proizvodnju i usluge, Bjelovar</item>
    </izvorni_sadrzaj>
    <derivirana_varijabla naziv="DomainObject.Predmet.OstaliListFormatedWithAdressOIB_1">
      <item>Gabrijela Ocvirek, OIB 16346727918, Drljanovac 141, 43270 Drljanovac punomoćnik sudionika u postupku MRVICA jednostavno društvo s ograničenom odgovornošću za trgovinu, proizvodnju i usluge, Bjelovar</item>
    </derivirana_varijabla>
  </DomainObject.Predmet.OstaliListFormatedWithAdressOIB>
  <DomainObject.Predmet.OstaliListNazivFormated>
    <izvorni_sadrzaj>
      <item>Gabrijela Ocvirek</item>
    </izvorni_sadrzaj>
    <derivirana_varijabla naziv="DomainObject.Predmet.OstaliListNazivFormated_1">
      <item>Gabrijela Ocvirek</item>
    </derivirana_varijabla>
  </DomainObject.Predmet.OstaliListNazivFormated>
  <DomainObject.Predmet.OstaliListNazivFormatedOIB>
    <izvorni_sadrzaj>
      <item>Gabrijela Ocvirek, OIB 16346727918</item>
    </izvorni_sadrzaj>
    <derivirana_varijabla naziv="DomainObject.Predmet.OstaliListNazivFormatedOIB_1">
      <item>Gabrijela Ocvirek, OIB 16346727918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MRVICA jednostavno društvo s ograničenom odgovornošću za trgovinu, proizvodnju i usluge, Bjelovar</izvorni_sadrzaj>
    <derivirana_varijabla naziv="DomainObject.Predmet.ProtustrankaIDrugi_1">MRVICA jednostavno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MRVICA jednostavno društvo s ograničenom odgovornošću za trgovinu, proizvodnju i usluge, Bjelovar, OIB 09945998753, Ivana Viteza Trnskog 6, 43000 Bjelovar</izvorni_sadrzaj>
    <derivirana_varijabla naziv="DomainObject.Predmet.ProtustrankaIDrugiAdressOIB_1">MRVICA jednostavno društvo s ograničenom odgovornošću za trgovinu, proizvodnju i usluge, Bjelovar, OIB 09945998753, Ivana Viteza Trnskog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MRVICA jednostavno društvo s ograničenom odgovornošću za trgovinu, proizvodnju i usluge, Bjelovar</item>
      <item>Gabrijela Ocvirek</item>
    </izvorni_sadrzaj>
    <derivirana_varijabla naziv="DomainObject.Predmet.SudioniciListNaziv_1">
      <item>FINA, RC ZAGREB, Podružnica Bjelovar</item>
      <item>MRVICA jednostavno društvo s ograničenom odgovornošću za trgovinu, proizvodnju i usluge, Bjelovar</item>
      <item>Gabrijela Ocvirek</item>
    </derivirana_varijabla>
  </DomainObject.Predmet.SudioniciListNaziv>
  <DomainObject.Predmet.SudioniciListAdressOIB>
    <izvorni_sadrzaj>
      <item>FINA, RC ZAGREB, Podružnica Bjelovar, OIB 85821130368, F. Supila 4,43000 Bjelovar</item>
      <item>MRVICA jednostavno društvo s ograničenom odgovornošću za trgovinu, proizvodnju i usluge, Bjelovar, OIB 09945998753, Ivana Viteza Trnskog 6,43000 Bjelovar</item>
      <item>Gabrijela Ocvirek, OIB 16346727918, Drljanovac 141,43270 Drljanovac</item>
    </izvorni_sadrzaj>
    <derivirana_varijabla naziv="DomainObject.Predmet.SudioniciListAdressOIB_1">
      <item>FINA, RC ZAGREB, Podružnica Bjelovar, OIB 85821130368, F. Supila 4,43000 Bjelovar</item>
      <item>MRVICA jednostavno društvo s ograničenom odgovornošću za trgovinu, proizvodnju i usluge, Bjelovar, OIB 09945998753, Ivana Viteza Trnskog 6,43000 Bjelovar</item>
      <item>Gabrijela Ocvirek, OIB 16346727918, Drljanovac 141,43270 Drljanovac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09945998753</item>
      <item>, OIB 16346727918</item>
    </izvorni_sadrzaj>
    <derivirana_varijabla naziv="DomainObject.Predmet.SudioniciListNazivOIB_1">
      <item>, OIB 85821130368</item>
      <item>, OIB 09945998753</item>
      <item>, OIB 16346727918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354E7-5115-46C8-B0BC-F7D71A590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730</properties:Words>
  <properties:Characters>3951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2016-03-24T10:43:00Z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2016-03-24T10:44:00Z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