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030e" w14:paraId="26c030e" w:rsidRDefault="00C16CAF" w:rsidP="00A03DD1" w:rsidR="00C16CAF">
      <w:pPr>
        <w:jc w:val="both"/>
        <w15:collapsed w:val="false"/>
      </w:pPr>
      <w:bookmarkStart w:name="_GoBack" w:id="0"/>
      <w:bookmarkEnd w:id="0"/>
    </w:p>
    <w:p w:rsidRDefault="00C16CAF" w:rsidP="00A03DD1" w:rsidR="00C16CAF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6CAF" w:rsidP="00A03DD1" w:rsidR="00C16CAF">
      <w:pPr>
        <w:jc w:val="both"/>
      </w:pPr>
    </w:p>
    <w:p w:rsidRDefault="00C16CAF" w:rsidP="00A03DD1" w:rsidR="00C16CAF">
      <w:pPr>
        <w:jc w:val="both"/>
      </w:pPr>
      <w:r>
        <w:t>REPUBLIKA HRVATSKA</w:t>
      </w:r>
    </w:p>
    <w:p w:rsidRDefault="00C16CAF" w:rsidP="00A03DD1" w:rsidR="00C16CAF">
      <w:pPr>
        <w:jc w:val="both"/>
      </w:pPr>
      <w:r>
        <w:t>Trgovački sud u Zagrebu</w:t>
      </w:r>
    </w:p>
    <w:p w:rsidRDefault="00C16CAF" w:rsidP="00A03DD1" w:rsidR="00C16CA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16CAF" w:rsidP="00A03DD1" w:rsidR="00C16CA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St-3055/2018</w:t>
      </w:r>
      <w:r w:rsidR="00E34338">
        <w:t>-</w:t>
      </w:r>
    </w:p>
    <w:p w:rsidRDefault="00C16CAF" w:rsidP="00A03DD1" w:rsidR="00C16CAF">
      <w:pPr>
        <w:jc w:val="both"/>
      </w:pPr>
    </w:p>
    <w:p w:rsidRDefault="00C16CAF" w:rsidP="00A03DD1" w:rsidR="00C16CAF">
      <w:pPr>
        <w:jc w:val="both"/>
      </w:pPr>
    </w:p>
    <w:p w:rsidRDefault="00C16CAF" w:rsidP="00A03DD1" w:rsidR="00C16CAF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C16CAF" w:rsidP="00A03DD1" w:rsidR="00C16CAF">
      <w:pPr>
        <w:jc w:val="both"/>
      </w:pPr>
    </w:p>
    <w:p w:rsidRDefault="00C16CAF" w:rsidP="00A03DD1" w:rsidR="00C16CA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C16CAF" w:rsidP="00A03DD1" w:rsidR="00C16CAF">
      <w:pPr>
        <w:jc w:val="both"/>
      </w:pPr>
    </w:p>
    <w:p w:rsidRDefault="00C16CAF" w:rsidP="00A03DD1" w:rsidR="00C16CAF">
      <w:pPr>
        <w:jc w:val="both"/>
      </w:pPr>
    </w:p>
    <w:p w:rsidRDefault="00C16CAF" w:rsidP="00A03DD1" w:rsidR="00AC5F94">
      <w:pPr>
        <w:jc w:val="both"/>
      </w:pPr>
      <w:r>
        <w:tab/>
        <w:t xml:space="preserve">Trgovački sud u Zagrebu, sudac Danijela Uzelac, u stečajnom postupku u povodu prijedloga za otvaranje stečajnog postupka nad dužnikom MODA PAKO d.o.o., OIB 48705260819, Zagreb, </w:t>
      </w:r>
      <w:proofErr w:type="spellStart"/>
      <w:r>
        <w:t>Ivanićgradska</w:t>
      </w:r>
      <w:proofErr w:type="spellEnd"/>
      <w:r>
        <w:t xml:space="preserve"> 20, </w:t>
      </w:r>
      <w:r w:rsidR="00A03DD1">
        <w:t>12. travnja</w:t>
      </w:r>
      <w:r>
        <w:t xml:space="preserve"> 2019</w:t>
      </w:r>
      <w:r w:rsidR="00A03DD1">
        <w:t>.</w:t>
      </w:r>
    </w:p>
    <w:p w:rsidRDefault="00A03DD1" w:rsidP="00A03DD1" w:rsidR="00A03DD1">
      <w:pPr>
        <w:jc w:val="both"/>
      </w:pPr>
    </w:p>
    <w:p w:rsidRDefault="00A03DD1" w:rsidP="00A03DD1" w:rsidR="00A03DD1">
      <w:pPr>
        <w:jc w:val="both"/>
      </w:pPr>
    </w:p>
    <w:p w:rsidRDefault="00A03DD1" w:rsidP="00A03DD1" w:rsidR="00A03DD1">
      <w:pPr>
        <w:ind w:firstLine="708" w:left="2124"/>
        <w:jc w:val="both"/>
      </w:pPr>
      <w:r>
        <w:t xml:space="preserve"> </w:t>
      </w:r>
      <w:r w:rsidR="00A910EA">
        <w:t xml:space="preserve">                </w:t>
      </w:r>
      <w:r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Default="00A03DD1" w:rsidP="00A03DD1" w:rsidR="00A03DD1">
      <w:pPr>
        <w:jc w:val="both"/>
      </w:pPr>
    </w:p>
    <w:p w:rsidRDefault="00A03DD1" w:rsidP="00A03DD1" w:rsidR="00A03DD1">
      <w:pPr>
        <w:jc w:val="both"/>
      </w:pPr>
    </w:p>
    <w:p w:rsidRDefault="00A03DD1" w:rsidP="00191520" w:rsidR="00A03DD1">
      <w:pPr>
        <w:ind w:firstLine="708"/>
        <w:jc w:val="both"/>
      </w:pPr>
      <w:r>
        <w:t>Zakazuje se ročište radi rasprave o pretpostavkama za otvaranje stečajnog postupka za dan 16. svibnja 2019. u 9,00 sati u zgradi Trgovačkog suda u Zagrebu, Petrinjska 8, soba broj 56/III kat – (dvorišna zgrada), na koje ročište se dostavom ovog zaključka pozivaju:</w:t>
      </w:r>
    </w:p>
    <w:p w:rsidRDefault="00A03DD1" w:rsidP="00A03DD1" w:rsidR="00A03DD1">
      <w:pPr>
        <w:jc w:val="both"/>
      </w:pPr>
      <w:r>
        <w:t>- predlagatelj</w:t>
      </w:r>
    </w:p>
    <w:p w:rsidRDefault="00A03DD1" w:rsidP="00A03DD1" w:rsidR="00A03DD1">
      <w:pPr>
        <w:jc w:val="both"/>
      </w:pPr>
      <w:r>
        <w:t>- dužnik po punomoćniku</w:t>
      </w:r>
    </w:p>
    <w:p w:rsidRDefault="00A03DD1" w:rsidP="00A03DD1" w:rsidR="00A03DD1">
      <w:pPr>
        <w:jc w:val="both"/>
      </w:pPr>
      <w:r>
        <w:t>- osoba ovlaštena za zastupanje dužnika po zakonu po punomoćniku</w:t>
      </w:r>
    </w:p>
    <w:p w:rsidRDefault="00A03DD1" w:rsidP="00A03DD1" w:rsidR="00A03DD1">
      <w:pPr>
        <w:jc w:val="both"/>
      </w:pPr>
      <w:r>
        <w:t>- privremeni stečajni upravitelj</w:t>
      </w:r>
      <w:r w:rsidR="008100A6">
        <w:t>.</w:t>
      </w:r>
    </w:p>
    <w:p w:rsidRDefault="00A03DD1" w:rsidP="00A03DD1" w:rsidR="00A03DD1">
      <w:pPr>
        <w:jc w:val="both"/>
      </w:pPr>
    </w:p>
    <w:p w:rsidRDefault="00A03DD1" w:rsidP="00A03DD1" w:rsidR="00A03DD1">
      <w:pPr>
        <w:jc w:val="both"/>
      </w:pPr>
      <w:r>
        <w:t xml:space="preserve">                                                      U Zagrebu 12. travnja 2019.</w:t>
      </w:r>
    </w:p>
    <w:p w:rsidRDefault="00A03DD1" w:rsidP="00A03DD1" w:rsidR="00A03D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A03DD1" w:rsidP="00A03DD1" w:rsidR="00A03DD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34338">
        <w:t>Danijela Uzelac</w:t>
      </w:r>
      <w:r w:rsidR="00006567">
        <w:t>, v.r.</w:t>
      </w:r>
    </w:p>
    <w:p w:rsidRDefault="00E34338" w:rsidP="00A03DD1" w:rsidR="00E34338">
      <w:pPr>
        <w:jc w:val="both"/>
      </w:pPr>
    </w:p>
    <w:p w:rsidRDefault="00A03DD1" w:rsidP="00A03DD1" w:rsidR="00A03DD1">
      <w:pPr>
        <w:jc w:val="both"/>
      </w:pPr>
      <w:r>
        <w:t>Uputa o pravnom lijeku: Protiv zaključka nije dopušten pravni lijek (čl. 19. st. 7. SZ).</w:t>
      </w:r>
    </w:p>
    <w:p w:rsidRDefault="00A03DD1" w:rsidP="00006567" w:rsidR="00A03DD1">
      <w:pPr>
        <w:jc w:val="right"/>
      </w:pPr>
    </w:p>
    <w:p w:rsidRDefault="00006567" w:rsidP="00006567" w:rsidR="0000656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06567" w:rsidP="00006567" w:rsidR="00006567">
      <w:pPr>
        <w:jc w:val="right"/>
      </w:pPr>
      <w:r>
        <w:t>Katarina Franjić</w:t>
      </w:r>
    </w:p>
    <w:p w:rsidRDefault="00A03DD1" w:rsidP="00A03DD1" w:rsidR="00A03DD1">
      <w:pPr>
        <w:jc w:val="both"/>
      </w:pPr>
    </w:p>
    <w:sectPr w:rsidR="00A03D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8A6"/>
    <w:rsid w:val="00006567"/>
    <w:rsid w:val="00155E60"/>
    <w:rsid w:val="00191520"/>
    <w:rsid w:val="005218A6"/>
    <w:rsid w:val="008100A6"/>
    <w:rsid w:val="00A03DD1"/>
    <w:rsid w:val="00A910EA"/>
    <w:rsid w:val="00AC5F94"/>
    <w:rsid w:val="00C16CAF"/>
    <w:rsid w:val="00E3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65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65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065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65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St-3055/2018</izvorni_sadrzaj>
    <derivirana_varijabla naziv="DomainObject.Predmet.OznakaBroj_1">St-3055/2018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PAKO d.o.o. zastupanog po punomoćniku Neno Dedić</izvorni_sadrzaj>
    <derivirana_varijabla naziv="DomainObject.Predmet.ProtustrankaFormated_1">  MODA PAKO d.o.o. zastupanog po punomoćniku Neno Dedić</derivirana_varijabla>
  </DomainObject.Predmet.ProtustrankaFormated>
  <DomainObject.Predmet.ProtustrankaFormatedOIB>
    <izvorni_sadrzaj>  MODA PAKO d.o.o., OIB 48705260819 zastupanog po punomoćniku Neno Dedić</izvorni_sadrzaj>
    <derivirana_varijabla naziv="DomainObject.Predmet.ProtustrankaFormatedOIB_1">  MODA PAKO d.o.o., OIB 48705260819 zastupanog po punomoćniku Neno Dedić</derivirana_varijabla>
  </DomainObject.Predmet.ProtustrankaFormatedOIB>
  <DomainObject.Predmet.ProtustrankaFormatedWithAdress>
    <izvorni_sadrzaj> MODA PAKO d.o.o., Ivanićgradska 20, 10000 Zagreb zastupanog po punomoćniku Neno Dedić</izvorni_sadrzaj>
    <derivirana_varijabla naziv="DomainObject.Predmet.ProtustrankaFormatedWithAdress_1"> MODA PAKO d.o.o., Ivanićgradska 20, 10000 Zagreb zastupanog po punomoćniku Neno Dedić</derivirana_varijabla>
  </DomainObject.Predmet.ProtustrankaFormatedWithAdress>
  <DomainObject.Predmet.ProtustrankaFormatedWithAdressOIB>
    <izvorni_sadrzaj> MODA PAKO d.o.o., OIB 48705260819, Ivanićgradska 20, 10000 Zagreb zastupanog po punomoćniku Neno Dedić</izvorni_sadrzaj>
    <derivirana_varijabla naziv="DomainObject.Predmet.ProtustrankaFormatedWithAdressOIB_1"> MODA PAKO d.o.o., OIB 48705260819, Ivanićgradska 20, 10000 Zagreb zastupanog po punomoćniku Neno Dedić</derivirana_varijabla>
  </DomainObject.Predmet.ProtustrankaFormatedWithAdressOIB>
  <DomainObject.Predmet.ProtustrankaWithAdress>
    <izvorni_sadrzaj>MODA PAKO d.o.o. Ivanićgradska 20, 10000 Zagreb</izvorni_sadrzaj>
    <derivirana_varijabla naziv="DomainObject.Predmet.ProtustrankaWithAdress_1">MODA PAKO d.o.o. Ivanićgradska 20, 10000 Zagreb</derivirana_varijabla>
  </DomainObject.Predmet.ProtustrankaWithAdress>
  <DomainObject.Predmet.ProtustrankaWithAdressOIB>
    <izvorni_sadrzaj>MODA PAKO d.o.o., OIB 48705260819, Ivanićgradska 20, 10000 Zagreb</izvorni_sadrzaj>
    <derivirana_varijabla naziv="DomainObject.Predmet.ProtustrankaWithAdressOIB_1">MODA PAKO d.o.o., OIB 48705260819, Ivanićgradska 20, 10000 Zagreb</derivirana_varijabla>
  </DomainObject.Predmet.ProtustrankaWithAdressOIB>
  <DomainObject.Predmet.ProtustrankaNazivFormated>
    <izvorni_sadrzaj>MODA PAKO d.o.o.</izvorni_sadrzaj>
    <derivirana_varijabla naziv="DomainObject.Predmet.ProtustrankaNazivFormated_1">MODA PAKO d.o.o.</derivirana_varijabla>
  </DomainObject.Predmet.ProtustrankaNazivFormated>
  <DomainObject.Predmet.ProtustrankaNazivFormatedOIB>
    <izvorni_sadrzaj>MODA PAKO d.o.o., OIB 48705260819</izvorni_sadrzaj>
    <derivirana_varijabla naziv="DomainObject.Predmet.ProtustrankaNazivFormatedOIB_1">MODA PAKO d.o.o., OIB 48705260819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PAKO d.o.o. zastupanog po punomoćniku Neno Dedić</item>
    </izvorni_sadrzaj>
    <derivirana_varijabla naziv="DomainObject.Predmet.ProtuStrankaListFormated_1">
      <item>MODA PAKO d.o.o. zastupanog po punomoćniku Neno Dedić</item>
    </derivirana_varijabla>
  </DomainObject.Predmet.ProtuStrankaListFormated>
  <DomainObject.Predmet.ProtuStrankaListFormatedOIB>
    <izvorni_sadrzaj>
      <item>MODA PAKO d.o.o., OIB 48705260819 zastupanog po punomoćniku Neno Dedić</item>
    </izvorni_sadrzaj>
    <derivirana_varijabla naziv="DomainObject.Predmet.ProtuStrankaListFormatedOIB_1">
      <item>MODA PAKO d.o.o., OIB 48705260819 zastupanog po punomoćniku Neno Dedić</item>
    </derivirana_varijabla>
  </DomainObject.Predmet.ProtuStrankaListFormatedOIB>
  <DomainObject.Predmet.ProtuStrankaListFormatedWithAdress>
    <izvorni_sadrzaj>
      <item>MODA PAKO d.o.o., Ivanićgradska 20, 10000 Zagreb zastupanog po punomoćniku Neno Dedić</item>
    </izvorni_sadrzaj>
    <derivirana_varijabla naziv="DomainObject.Predmet.ProtuStrankaListFormatedWithAdress_1">
      <item>MODA PAKO d.o.o., Ivanićgradska 20, 10000 Zagreb zastupanog po punomoćniku Neno Dedić</item>
    </derivirana_varijabla>
  </DomainObject.Predmet.ProtuStrankaListFormatedWithAdress>
  <DomainObject.Predmet.ProtuStrankaListFormatedWithAdressOIB>
    <izvorni_sadrzaj>
      <item>MODA PAKO d.o.o., OIB 48705260819, Ivanićgradska 20, 10000 Zagreb zastupanog po punomoćniku Neno Dedić</item>
    </izvorni_sadrzaj>
    <derivirana_varijabla naziv="DomainObject.Predmet.ProtuStrankaListFormatedWithAdressOIB_1">
      <item>MODA PAKO d.o.o., OIB 48705260819, Ivanićgradska 20, 10000 Zagreb zastupanog po punomoćniku Neno Dedić</item>
    </derivirana_varijabla>
  </DomainObject.Predmet.ProtuStrankaListFormatedWithAdressOIB>
  <DomainObject.Predmet.ProtuStrankaListNazivFormated>
    <izvorni_sadrzaj>
      <item>MODA PAKO d.o.o.</item>
    </izvorni_sadrzaj>
    <derivirana_varijabla naziv="DomainObject.Predmet.ProtuStrankaListNazivFormated_1">
      <item>MODA PAKO d.o.o.</item>
    </derivirana_varijabla>
  </DomainObject.Predmet.ProtuStrankaListNazivFormated>
  <DomainObject.Predmet.ProtuStrankaListNazivFormatedOIB>
    <izvorni_sadrzaj>
      <item>MODA PAKO d.o.o., OIB 48705260819</item>
    </izvorni_sadrzaj>
    <derivirana_varijabla naziv="DomainObject.Predmet.ProtuStrankaListNazivFormatedOIB_1">
      <item>MODA PAKO d.o.o., OIB 48705260819</item>
    </derivirana_varijabla>
  </DomainObject.Predmet.ProtuStrankaListNazivFormatedOIB>
  <DomainObject.Predmet.OstaliListFormated>
    <izvorni_sadrzaj>
      <item>Neno Dedić punomoćnik sudionika u postupku MODA PAKO d.o.o.</item>
      <item>Zagrebačka banka d.d.</item>
    </izvorni_sadrzaj>
    <derivirana_varijabla naziv="DomainObject.Predmet.OstaliListFormated_1">
      <item>Neno Dedić punomoćnik sudionika u postupku MODA PAKO d.o.o.</item>
      <item>Zagrebačka banka d.d.</item>
    </derivirana_varijabla>
  </DomainObject.Predmet.OstaliListFormated>
  <DomainObject.Predmet.OstaliListFormatedOIB>
    <izvorni_sadrzaj>
      <item>Neno Dedić punomoćnik sudionika u postupku MODA PAKO d.o.o.</item>
      <item>Zagrebačka banka d.d.</item>
    </izvorni_sadrzaj>
    <derivirana_varijabla naziv="DomainObject.Predmet.OstaliListFormatedOIB_1">
      <item>Neno Dedić punomoćnik sudionika u postupku MODA PAKO d.o.o.</item>
      <item>Zagrebačka banka d.d.</item>
    </derivirana_varijabla>
  </DomainObject.Predmet.OstaliListFormatedOIB>
  <DomainObject.Predmet.OstaliListFormatedWithAdress>
    <izvorni_sadrzaj>
      <item>Neno Dedić, Ulica Hrvatskog proljeća 34, 10000 Zagreb punomoćnik sudionika u postupku MODA PAKO d.o.o.</item>
      <item>Zagrebačka banka d.d., Trg bana Josipa Jelačića 10, 10000 Zagreb</item>
    </izvorni_sadrzaj>
    <derivirana_varijabla naziv="DomainObject.Predmet.OstaliListFormatedWithAdress_1">
      <item>Neno Dedić, Ulica Hrvatskog proljeća 34, 10000 Zagreb punomoćnik sudionika u postupku MODA PAKO d.o.o.</item>
      <item>Zagrebačka banka d.d., Trg bana Josipa Jelačića 10, 10000 Zagreb</item>
    </derivirana_varijabla>
  </DomainObject.Predmet.OstaliListFormatedWithAdress>
  <DomainObject.Predmet.OstaliListFormatedWithAdressOIB>
    <izvorni_sadrzaj>
      <item>Neno Dedić, Ulica Hrvatskog proljeća 34, 10000 Zagreb punomoćnik sudionika u postupku MODA PAKO d.o.o.</item>
      <item>Zagrebačka banka d.d., Trg bana Josipa Jelačića 10, 10000 Zagreb</item>
    </izvorni_sadrzaj>
    <derivirana_varijabla naziv="DomainObject.Predmet.OstaliListFormatedWithAdressOIB_1">
      <item>Neno Dedić, Ulica Hrvatskog proljeća 34, 10000 Zagreb punomoćnik sudionika u postupku MODA PAKO d.o.o.</item>
      <item>Zagrebačka banka d.d., Trg bana Josipa Jelačića 10, 10000 Zagreb</item>
    </derivirana_varijabla>
  </DomainObject.Predmet.OstaliListFormatedWithAdressOIB>
  <DomainObject.Predmet.OstaliListNazivFormated>
    <izvorni_sadrzaj>
      <item>Neno Dedić</item>
      <item>Zagrebačka banka d.d.</item>
    </izvorni_sadrzaj>
    <derivirana_varijabla naziv="DomainObject.Predmet.OstaliListNazivFormated_1">
      <item>Neno Dedić</item>
      <item>Zagrebačka banka d.d.</item>
    </derivirana_varijabla>
  </DomainObject.Predmet.OstaliListNazivFormated>
  <DomainObject.Predmet.OstaliListNazivFormatedOIB>
    <izvorni_sadrzaj>
      <item>Neno Dedić</item>
      <item>Zagrebačka banka d.d.</item>
    </izvorni_sadrzaj>
    <derivirana_varijabla naziv="DomainObject.Predmet.OstaliListNazivFormatedOIB_1">
      <item>Neno Dedić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PAKO d.o.o.</izvorni_sadrzaj>
    <derivirana_varijabla naziv="DomainObject.Predmet.ProtustrankaIDrugi_1">MODA PAKO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PAKO d.o.o., OIB 48705260819, Ivanićgradska 20, 10000 Zagreb</izvorni_sadrzaj>
    <derivirana_varijabla naziv="DomainObject.Predmet.ProtustrankaIDrugiAdressOIB_1">MODA PAKO d.o.o., OIB 48705260819, Ivanićgradska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PAKO d.o.o.</item>
      <item>Neno Dedić</item>
      <item>Zagrebačka banka d.d.</item>
    </izvorni_sadrzaj>
    <derivirana_varijabla naziv="DomainObject.Predmet.SudioniciListNaziv_1">
      <item>FINA Regionalni centar Zagreb</item>
      <item>MODA PAKO d.o.o.</item>
      <item>Neno Dedić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48705260819</item>
      <item>, OIB null</item>
      <item>, OIB null</item>
    </izvorni_sadrzaj>
    <derivirana_varijabla naziv="DomainObject.Predmet.SudioniciListNazivOIB_1">
      <item>, OIB 85821130368</item>
      <item>, OIB 48705260819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St-3055/2018-14</izvorni_sadrzaj>
    <derivirana_varijabla naziv="DomainObject.PredzadnjaOdlukaIzPredmeta.Oznaka_1">St-3055/2018-14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166</properties:Words>
  <properties:Characters>787</properties:Characters>
  <properties:Lines>38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2019-04-12T09:25:00Z</dcterms:created>
  <dc:creator>Danijela Uzelac</dc:creator>
  <dc:description/>
  <cp:keywords/>
  <cp:lastModifiedBy>Katarina Franjić</cp:lastModifiedBy>
  <cp:lastPrinted>2019-04-12T09:48:00Z</cp:lastPrinted>
  <dcterms:modified xmlns:xsi="http://www.w3.org/2001/XMLSchema-instance" xsi:type="dcterms:W3CDTF">2019-04-12T09:49:00Z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(st-3055-18 zaključak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