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da67" w14:paraId="5d4da67" w:rsidRDefault="006E2D44" w:rsidP="006E2D44" w:rsidR="0071033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0B5" w:rsidP="006E2D44" w:rsidR="00E560B5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  <w:r w:rsidR="005901E2">
        <w:rPr>
          <w:rFonts w:hAnsi="Times New Roman" w:ascii="Times New Roman"/>
        </w:rPr>
        <w:tab/>
      </w:r>
      <w:r w:rsidR="005901E2">
        <w:rPr>
          <w:rFonts w:hAnsi="Times New Roman" w:ascii="Times New Roman"/>
        </w:rPr>
        <w:tab/>
      </w:r>
      <w:r w:rsidR="005901E2">
        <w:rPr>
          <w:rFonts w:hAnsi="Times New Roman" w:ascii="Times New Roman"/>
        </w:rPr>
        <w:tab/>
      </w:r>
      <w:r w:rsidR="005901E2">
        <w:rPr>
          <w:rFonts w:hAnsi="Times New Roman" w:ascii="Times New Roman"/>
        </w:rPr>
        <w:tab/>
      </w:r>
      <w:r w:rsidR="005901E2">
        <w:rPr>
          <w:rFonts w:hAnsi="Times New Roman" w:ascii="Times New Roman"/>
        </w:rPr>
        <w:tab/>
      </w:r>
      <w:r w:rsidR="005901E2">
        <w:rPr>
          <w:rFonts w:hAnsi="Times New Roman" w:ascii="Times New Roman"/>
        </w:rPr>
        <w:tab/>
      </w:r>
      <w:r w:rsidR="005901E2" w:rsidRPr="005901E2">
        <w:rPr>
          <w:rFonts w:hAnsi="Times New Roman" w:ascii="Times New Roman"/>
        </w:rPr>
        <w:t>3 St-</w:t>
      </w:r>
      <w:r w:rsidR="005901E2">
        <w:rPr>
          <w:rFonts w:hAnsi="Times New Roman" w:ascii="Times New Roman"/>
        </w:rPr>
        <w:t>2986</w:t>
      </w:r>
      <w:r w:rsidR="005901E2" w:rsidRPr="005901E2">
        <w:rPr>
          <w:rFonts w:hAnsi="Times New Roman" w:ascii="Times New Roman"/>
        </w:rPr>
        <w:t>/</w:t>
      </w:r>
      <w:r w:rsidR="005901E2">
        <w:rPr>
          <w:rFonts w:hAnsi="Times New Roman" w:ascii="Times New Roman"/>
        </w:rPr>
        <w:t>2018-18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6C0C42">
        <w:rPr>
          <w:rFonts w:hAnsi="Times New Roman" w:ascii="Times New Roman"/>
        </w:rPr>
        <w:t>U KARLOVCU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287730">
        <w:rPr>
          <w:rFonts w:hAnsi="Times New Roman" w:ascii="Times New Roman"/>
        </w:rPr>
        <w:t>Trg hrvatskih branitelja 1/II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5901E2" w:rsidP="001A6E03" w:rsidR="005901E2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5901E2" w:rsidP="005901E2" w:rsidR="005901E2">
      <w:pPr>
        <w:ind w:firstLine="567"/>
        <w:jc w:val="both"/>
        <w:rPr>
          <w:rFonts w:hAnsi="Times New Roman" w:ascii="Times New Roman"/>
        </w:rPr>
      </w:pPr>
      <w:r w:rsidRPr="005901E2">
        <w:rPr>
          <w:rFonts w:hAnsi="Times New Roman" w:ascii="Times New Roman"/>
        </w:rPr>
        <w:t xml:space="preserve">Trgovački sud u Zagrebu Stalna Služba u Karlovcu  po sucu, Vesni Fundurulić Perišin kao stečajnom sucu postupajući po prijedlogu postupajući po prijedlogu Financijske agencije, u stečajnom postupku nad dužnikom M.O.F. razvoj trgovačkih centara, d.o.o., Zagreb, Trnjanska cesta 63, OIB: 75007845737, </w:t>
      </w:r>
      <w:r>
        <w:rPr>
          <w:rFonts w:hAnsi="Times New Roman" w:ascii="Times New Roman"/>
        </w:rPr>
        <w:t>8. ožujka 2019</w:t>
      </w:r>
      <w:r w:rsidRPr="005901E2">
        <w:rPr>
          <w:rFonts w:hAnsi="Times New Roman" w:ascii="Times New Roman"/>
        </w:rPr>
        <w:t>.,</w:t>
      </w:r>
    </w:p>
    <w:p w:rsidRDefault="005901E2" w:rsidP="009E4C63" w:rsidR="005901E2">
      <w:pPr>
        <w:ind w:firstLine="567"/>
        <w:jc w:val="center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6C0C42" w:rsidP="005901E2" w:rsidR="006C0C42">
      <w:pPr>
        <w:ind w:firstLine="567"/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 xml:space="preserve">Obustavlja se stečajni postupak nad dužnikom </w:t>
      </w:r>
      <w:r w:rsidR="005901E2" w:rsidRPr="005901E2">
        <w:rPr>
          <w:rFonts w:hAnsi="Times New Roman" w:ascii="Times New Roman"/>
        </w:rPr>
        <w:t>M.O.F. razvoj trgovačkih centara, d.o.o., Zagreb, Trnjanska cesta 63, OIB: 75007845737</w:t>
      </w:r>
      <w:r w:rsidR="005901E2">
        <w:rPr>
          <w:rFonts w:hAnsi="Times New Roman" w:ascii="Times New Roman"/>
        </w:rPr>
        <w:t>.</w:t>
      </w:r>
    </w:p>
    <w:p w:rsidRDefault="005901E2" w:rsidP="005901E2" w:rsidR="005901E2" w:rsidRPr="00E560B5">
      <w:pPr>
        <w:ind w:firstLine="567"/>
        <w:jc w:val="both"/>
        <w:rPr>
          <w:rFonts w:hAnsi="Times New Roman" w:ascii="Times New Roman"/>
        </w:rPr>
      </w:pPr>
    </w:p>
    <w:p w:rsidRDefault="006C0C42" w:rsidP="006C0C42" w:rsidR="006C0C42" w:rsidRPr="00E560B5">
      <w:pPr>
        <w:ind w:firstLine="567"/>
        <w:jc w:val="center"/>
        <w:rPr>
          <w:rFonts w:hAnsi="Times New Roman" w:ascii="Times New Roman"/>
        </w:rPr>
      </w:pPr>
      <w:r w:rsidRPr="00E560B5">
        <w:rPr>
          <w:rFonts w:hAnsi="Times New Roman" w:ascii="Times New Roman"/>
        </w:rPr>
        <w:t>Obrazloženje</w:t>
      </w:r>
    </w:p>
    <w:p w:rsidRDefault="006C0C42" w:rsidP="006C0C42" w:rsidR="006C0C42" w:rsidRPr="006C0C42">
      <w:pPr>
        <w:ind w:firstLine="567"/>
        <w:jc w:val="both"/>
        <w:rPr>
          <w:rFonts w:hAnsi="Times New Roman" w:ascii="Times New Roman"/>
        </w:rPr>
      </w:pPr>
    </w:p>
    <w:p w:rsidRDefault="005901E2" w:rsidP="005901E2" w:rsidR="005901E2" w:rsidRPr="005901E2">
      <w:pPr>
        <w:ind w:firstLine="567"/>
        <w:jc w:val="both"/>
        <w:rPr>
          <w:rFonts w:hAnsi="Times New Roman" w:ascii="Times New Roman"/>
        </w:rPr>
      </w:pPr>
      <w:r w:rsidRPr="005901E2">
        <w:rPr>
          <w:rFonts w:hAnsi="Times New Roman" w:ascii="Times New Roman"/>
        </w:rPr>
        <w:t>Na gore naznačenim dužnikom rješenjem poslovni broj St-179/18 od 17. rujna 2018. obustavljeno je postupanje povodom prijedloga FINA-e za provedbom skraćenog stečajnog postupka, budući je dužnik dostavio prokazni popis imovine, uvidom u koji je utvrđeno da isti ima nekretnine i novčane tražbine. Po pravomoćnosti istog postupak je nastavljen pod novim brojem St-2986/18.</w:t>
      </w:r>
    </w:p>
    <w:p w:rsidRDefault="005901E2" w:rsidP="005901E2" w:rsidR="005901E2" w:rsidRPr="005901E2">
      <w:pPr>
        <w:ind w:firstLine="567"/>
        <w:jc w:val="both"/>
        <w:rPr>
          <w:rFonts w:hAnsi="Times New Roman" w:ascii="Times New Roman"/>
        </w:rPr>
      </w:pPr>
    </w:p>
    <w:p w:rsidRDefault="005901E2" w:rsidP="005901E2" w:rsidR="00D46C8A">
      <w:pPr>
        <w:ind w:firstLine="567"/>
        <w:jc w:val="both"/>
        <w:rPr>
          <w:rFonts w:hAnsi="Times New Roman" w:ascii="Times New Roman"/>
        </w:rPr>
      </w:pPr>
      <w:r w:rsidRPr="005901E2">
        <w:rPr>
          <w:rFonts w:hAnsi="Times New Roman" w:ascii="Times New Roman"/>
        </w:rPr>
        <w:t>Temeljem odredbe čl. 115. st. 1. Stečajnog zakona ("Narodne novine" broj 71/15, dalje SZ) doneseno je rješenje o pokretanju prethodnog postupka radi utvrđivanja pretpostavki za otvaranje stečajnog postupka – prethodni postupak.</w:t>
      </w:r>
    </w:p>
    <w:p w:rsidRDefault="005901E2" w:rsidP="005901E2" w:rsidR="005901E2" w:rsidRPr="006C0C42">
      <w:pPr>
        <w:ind w:firstLine="567"/>
        <w:jc w:val="both"/>
        <w:rPr>
          <w:rFonts w:hAnsi="Times New Roman" w:ascii="Times New Roman"/>
        </w:rPr>
      </w:pPr>
    </w:p>
    <w:p w:rsidRDefault="006C0C42" w:rsidP="006C0C42" w:rsidR="006C0C42" w:rsidRPr="006C0C42">
      <w:pPr>
        <w:ind w:firstLine="567"/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 xml:space="preserve">Dužnik je podneskom od </w:t>
      </w:r>
      <w:r w:rsidR="005901E2">
        <w:rPr>
          <w:rFonts w:hAnsi="Times New Roman" w:ascii="Times New Roman"/>
        </w:rPr>
        <w:t>21. siječnja</w:t>
      </w:r>
      <w:r w:rsidR="00E560B5">
        <w:rPr>
          <w:rFonts w:hAnsi="Times New Roman" w:ascii="Times New Roman"/>
        </w:rPr>
        <w:t xml:space="preserve"> </w:t>
      </w:r>
      <w:r w:rsidRPr="006C0C42">
        <w:rPr>
          <w:rFonts w:hAnsi="Times New Roman" w:ascii="Times New Roman"/>
        </w:rPr>
        <w:t>201</w:t>
      </w:r>
      <w:r w:rsidR="005901E2">
        <w:rPr>
          <w:rFonts w:hAnsi="Times New Roman" w:ascii="Times New Roman"/>
        </w:rPr>
        <w:t>9</w:t>
      </w:r>
      <w:r w:rsidRPr="006C0C42">
        <w:rPr>
          <w:rFonts w:hAnsi="Times New Roman" w:ascii="Times New Roman"/>
        </w:rPr>
        <w:t xml:space="preserve">. dostavio </w:t>
      </w:r>
      <w:r w:rsidR="005901E2">
        <w:rPr>
          <w:rFonts w:hAnsi="Times New Roman" w:ascii="Times New Roman"/>
        </w:rPr>
        <w:t xml:space="preserve">Očevidnik o redosljedu plaćanja sa obračunatom kamatom </w:t>
      </w:r>
      <w:r w:rsidRPr="006C0C42">
        <w:rPr>
          <w:rFonts w:hAnsi="Times New Roman" w:ascii="Times New Roman"/>
        </w:rPr>
        <w:t xml:space="preserve">Financijske agencije od </w:t>
      </w:r>
      <w:r w:rsidR="005901E2">
        <w:rPr>
          <w:rFonts w:hAnsi="Times New Roman" w:ascii="Times New Roman"/>
        </w:rPr>
        <w:t>16. siječnja</w:t>
      </w:r>
      <w:r w:rsidRPr="006C0C42">
        <w:rPr>
          <w:rFonts w:hAnsi="Times New Roman" w:ascii="Times New Roman"/>
        </w:rPr>
        <w:t xml:space="preserve"> 201</w:t>
      </w:r>
      <w:r w:rsidR="005901E2">
        <w:rPr>
          <w:rFonts w:hAnsi="Times New Roman" w:ascii="Times New Roman"/>
        </w:rPr>
        <w:t>9.,</w:t>
      </w:r>
      <w:r w:rsidRPr="006C0C42">
        <w:rPr>
          <w:rFonts w:hAnsi="Times New Roman" w:ascii="Times New Roman"/>
        </w:rPr>
        <w:t>iz koje</w:t>
      </w:r>
      <w:r w:rsidR="005901E2">
        <w:rPr>
          <w:rFonts w:hAnsi="Times New Roman" w:ascii="Times New Roman"/>
        </w:rPr>
        <w:t>g</w:t>
      </w:r>
      <w:r w:rsidRPr="006C0C42">
        <w:rPr>
          <w:rFonts w:hAnsi="Times New Roman" w:ascii="Times New Roman"/>
        </w:rPr>
        <w:t xml:space="preserve"> proizlazi kako njegov račun nije blokiran, te p</w:t>
      </w:r>
      <w:r w:rsidR="00287730">
        <w:rPr>
          <w:rFonts w:hAnsi="Times New Roman" w:ascii="Times New Roman"/>
        </w:rPr>
        <w:t>redlaže da se postupak obustavi</w:t>
      </w:r>
      <w:r w:rsidR="00E560B5">
        <w:rPr>
          <w:rFonts w:hAnsi="Times New Roman" w:ascii="Times New Roman"/>
        </w:rPr>
        <w:t>.</w:t>
      </w:r>
      <w:r w:rsidR="00287730">
        <w:rPr>
          <w:rFonts w:hAnsi="Times New Roman" w:ascii="Times New Roman"/>
        </w:rPr>
        <w:t xml:space="preserve"> </w:t>
      </w:r>
    </w:p>
    <w:p w:rsidRDefault="006C0C42" w:rsidP="006C0C42" w:rsidR="006C0C42" w:rsidRPr="006C0C42">
      <w:pPr>
        <w:ind w:firstLine="567"/>
        <w:jc w:val="both"/>
        <w:rPr>
          <w:rFonts w:hAnsi="Times New Roman" w:ascii="Times New Roman"/>
        </w:rPr>
      </w:pPr>
    </w:p>
    <w:p w:rsidRDefault="006C0C42" w:rsidP="006C0C42" w:rsidR="006C0C42" w:rsidRPr="006C0C42">
      <w:pPr>
        <w:ind w:firstLine="567"/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ab/>
        <w:t xml:space="preserve">Slijedom navedenog, </w:t>
      </w:r>
      <w:r w:rsidR="005901E2">
        <w:rPr>
          <w:rFonts w:hAnsi="Times New Roman" w:ascii="Times New Roman"/>
        </w:rPr>
        <w:t>uvidom u Očevidnik</w:t>
      </w:r>
      <w:r w:rsidRPr="006C0C42">
        <w:rPr>
          <w:rFonts w:hAnsi="Times New Roman" w:ascii="Times New Roman"/>
        </w:rPr>
        <w:t xml:space="preserve"> redoslijeda osnova za plaćanje koji vodi Financijska agencija</w:t>
      </w:r>
      <w:r w:rsidR="005901E2">
        <w:rPr>
          <w:rFonts w:hAnsi="Times New Roman" w:ascii="Times New Roman"/>
        </w:rPr>
        <w:t xml:space="preserve"> proizlazi da dužnik</w:t>
      </w:r>
      <w:r w:rsidRPr="006C0C42">
        <w:rPr>
          <w:rFonts w:hAnsi="Times New Roman" w:ascii="Times New Roman"/>
        </w:rPr>
        <w:t xml:space="preserve"> nema evidentiranih neizvršenih osnova za plaćanje u razdoblju dužem od 60 dana koje je trebalo, na temelju valjanih osnova za plaćanje, bez daljnjeg pristanka dužnika naplatiti s bilo kojeg od njegovih računa.</w:t>
      </w:r>
    </w:p>
    <w:p w:rsidRDefault="006C0C42" w:rsidP="006C0C42" w:rsidR="006C0C42" w:rsidRPr="006C0C42">
      <w:pPr>
        <w:ind w:firstLine="567"/>
        <w:jc w:val="both"/>
        <w:rPr>
          <w:rFonts w:hAnsi="Times New Roman" w:ascii="Times New Roman"/>
        </w:rPr>
      </w:pPr>
    </w:p>
    <w:p w:rsidRDefault="006C0C42" w:rsidP="006C0C42" w:rsidR="005901E2">
      <w:pPr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ab/>
        <w:t xml:space="preserve">Kako je dužnik postao sposoban za plaćanje te predlagatelj nije učinio vjerojatnim </w:t>
      </w:r>
    </w:p>
    <w:p w:rsidRDefault="006C0C42" w:rsidP="006C0C42" w:rsidR="005901E2">
      <w:pPr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>postojanje kojeg drugog stečajnog razloga, sud je na temelju odredbe čl. 128. st. 9. Stečajnog</w:t>
      </w: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5901E2" w:rsidP="006C0C42" w:rsidR="005901E2">
      <w:pPr>
        <w:jc w:val="both"/>
        <w:rPr>
          <w:rFonts w:hAnsi="Times New Roman" w:ascii="Times New Roman"/>
        </w:rPr>
      </w:pPr>
    </w:p>
    <w:p w:rsidRDefault="006C0C42" w:rsidP="006C0C42" w:rsidR="006C0C42">
      <w:pPr>
        <w:jc w:val="both"/>
        <w:rPr>
          <w:rFonts w:hAnsi="Times New Roman" w:ascii="Times New Roman"/>
        </w:rPr>
      </w:pPr>
      <w:r w:rsidRPr="006C0C42">
        <w:rPr>
          <w:rFonts w:hAnsi="Times New Roman" w:ascii="Times New Roman"/>
        </w:rPr>
        <w:t>zakona ("Narodne novine" broj 71/15</w:t>
      </w:r>
      <w:r w:rsidR="008F6E8A">
        <w:rPr>
          <w:rFonts w:hAnsi="Times New Roman" w:ascii="Times New Roman"/>
        </w:rPr>
        <w:t xml:space="preserve">, </w:t>
      </w:r>
      <w:r w:rsidR="008F6E8A" w:rsidRPr="008F6E8A">
        <w:rPr>
          <w:rFonts w:hAnsi="Times New Roman" w:ascii="Times New Roman"/>
        </w:rPr>
        <w:t>104/17</w:t>
      </w:r>
      <w:r w:rsidRPr="006C0C42">
        <w:rPr>
          <w:rFonts w:hAnsi="Times New Roman" w:ascii="Times New Roman"/>
        </w:rPr>
        <w:t>), riješio kao u izreci.</w:t>
      </w:r>
      <w:r w:rsidRPr="006C0C42">
        <w:rPr>
          <w:rFonts w:hAnsi="Times New Roman" w:ascii="Times New Roman"/>
        </w:rPr>
        <w:tab/>
      </w:r>
    </w:p>
    <w:p w:rsidRDefault="001A6E03" w:rsidP="006C0C42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8F6E8A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D94043">
        <w:rPr>
          <w:rFonts w:hAnsi="Times New Roman" w:ascii="Times New Roman"/>
        </w:rPr>
        <w:t>8. ožujka 2019</w:t>
      </w:r>
      <w:r w:rsidRPr="00345080">
        <w:rPr>
          <w:rFonts w:hAnsi="Times New Roman" w:ascii="Times New Roman"/>
        </w:rPr>
        <w:t>.</w:t>
      </w: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B156BC">
        <w:rPr>
          <w:rFonts w:hAnsi="Times New Roman" w:ascii="Times New Roman"/>
        </w:rPr>
        <w:t>, v.r.</w:t>
      </w:r>
    </w:p>
    <w:p w:rsidRDefault="00B156BC" w:rsidP="0069131D" w:rsidR="00B156BC">
      <w:pPr>
        <w:ind w:firstLine="567"/>
        <w:jc w:val="right"/>
        <w:rPr>
          <w:rFonts w:hAnsi="Times New Roman" w:ascii="Times New Roman"/>
        </w:rPr>
      </w:pPr>
    </w:p>
    <w:p w:rsidRDefault="00B156BC" w:rsidP="00C339BE" w:rsidR="00B156B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156BC" w:rsidP="0069131D" w:rsidR="00B156BC">
      <w:pPr>
        <w:ind w:firstLine="567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3C4541" w:rsidP="005901E2" w:rsidR="003C4541" w:rsidRPr="00345080">
      <w:pPr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1A6E03" w:rsidR="00F53EE8" w:rsidRPr="00345080">
      <w:pPr>
        <w:ind w:firstLine="567"/>
        <w:jc w:val="both"/>
        <w:rPr>
          <w:rFonts w:hAnsi="Times New Roman" w:ascii="Times New Roman"/>
        </w:rPr>
      </w:pPr>
    </w:p>
    <w:sectPr w:rsidSect="0069131D" w:rsidR="00F53EE8" w:rsidRPr="00345080">
      <w:headerReference w:type="default" r:id="rId11"/>
      <w:pgSz w:code="9" w:h="16838" w:w="11906"/>
      <w:pgMar w:gutter="0" w:footer="709" w:header="709" w:left="1418" w:bottom="425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6BC">
          <w:rPr>
            <w:noProof/>
          </w:rPr>
          <w:t>2</w:t>
        </w:r>
        <w:r>
          <w:fldChar w:fldCharType="end"/>
        </w:r>
      </w:p>
    </w:sdtContent>
  </w:sdt>
  <w:p w:rsidRDefault="005901E2" w:rsidP="005901E2" w:rsidR="00EC5531" w:rsidRPr="00435EDB">
    <w:pPr>
      <w:pStyle w:val="Zaglavlje"/>
      <w:jc w:val="right"/>
      <w:rPr>
        <w:rFonts w:hAnsi="Times New Roman" w:ascii="Times New Roman"/>
      </w:rPr>
    </w:pPr>
    <w:r w:rsidRPr="005901E2">
      <w:rPr>
        <w:rFonts w:hAnsi="Times New Roman" w:ascii="Times New Roman"/>
      </w:rPr>
      <w:t>3 St-2986/2018-18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87730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56EDB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59A1"/>
    <w:rsid w:val="003F622C"/>
    <w:rsid w:val="00407BBF"/>
    <w:rsid w:val="00415C10"/>
    <w:rsid w:val="00422A42"/>
    <w:rsid w:val="00432F8E"/>
    <w:rsid w:val="00434B16"/>
    <w:rsid w:val="00435EDB"/>
    <w:rsid w:val="004405C4"/>
    <w:rsid w:val="00443661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144C"/>
    <w:rsid w:val="00554511"/>
    <w:rsid w:val="005556CE"/>
    <w:rsid w:val="00574D42"/>
    <w:rsid w:val="00581759"/>
    <w:rsid w:val="005854A3"/>
    <w:rsid w:val="005873E4"/>
    <w:rsid w:val="005901E2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0C42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D321F"/>
    <w:rsid w:val="007F4A16"/>
    <w:rsid w:val="007F6BA8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A6646"/>
    <w:rsid w:val="008B1552"/>
    <w:rsid w:val="008C2FAD"/>
    <w:rsid w:val="008C5BE4"/>
    <w:rsid w:val="008C7C8D"/>
    <w:rsid w:val="008D0A1C"/>
    <w:rsid w:val="008D0F3B"/>
    <w:rsid w:val="008D4153"/>
    <w:rsid w:val="008D4BF8"/>
    <w:rsid w:val="008E424E"/>
    <w:rsid w:val="008F54EE"/>
    <w:rsid w:val="008F62E8"/>
    <w:rsid w:val="008F6E8A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53B4F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B00274"/>
    <w:rsid w:val="00B0236B"/>
    <w:rsid w:val="00B03C17"/>
    <w:rsid w:val="00B058D1"/>
    <w:rsid w:val="00B14FE9"/>
    <w:rsid w:val="00B156BC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46C8A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40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560B5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472D7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C7691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5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5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St-2986/2018</izvorni_sadrzaj>
    <derivirana_varijabla naziv="DomainObject.Predmet.OznakaBroj_1">St-2986/2018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M.O.F. razvoj trgovačkih centara, d.o.o.</izvorni_sadrzaj>
    <derivirana_varijabla naziv="DomainObject.Predmet.ProtustrankaFormated_1">  M.O.F. razvoj trgovačkih centara, d.o.o.</derivirana_varijabla>
  </DomainObject.Predmet.ProtustrankaFormated>
  <DomainObject.Predmet.ProtustrankaFormatedOIB>
    <izvorni_sadrzaj>  M.O.F. razvoj trgovačkih centara, d.o.o., OIB 75007845737</izvorni_sadrzaj>
    <derivirana_varijabla naziv="DomainObject.Predmet.ProtustrankaFormatedOIB_1">  M.O.F. razvoj trgovačkih centara, d.o.o., OIB 75007845737</derivirana_varijabla>
  </DomainObject.Predmet.ProtustrankaFormatedOIB>
  <DomainObject.Predmet.ProtustrankaFormatedWithAdress>
    <izvorni_sadrzaj> M.O.F. razvoj trgovačkih centara, d.o.o., Planinska 13a, 10000 Zagreb</izvorni_sadrzaj>
    <derivirana_varijabla naziv="DomainObject.Predmet.ProtustrankaFormatedWithAdress_1"> M.O.F. razvoj trgovačkih centara, d.o.o., Planinska 13a, 10000 Zagreb</derivirana_varijabla>
  </DomainObject.Predmet.ProtustrankaFormatedWithAdress>
  <DomainObject.Predmet.ProtustrankaFormatedWithAdressOIB>
    <izvorni_sadrzaj> M.O.F. razvoj trgovačkih centara, d.o.o., OIB 75007845737, Planinska 13a, 10000 Zagreb</izvorni_sadrzaj>
    <derivirana_varijabla naziv="DomainObject.Predmet.ProtustrankaFormatedWithAdressOIB_1"> M.O.F. razvoj trgovačkih centara, d.o.o., OIB 75007845737, Planinska 13a, 10000 Zagreb</derivirana_varijabla>
  </DomainObject.Predmet.ProtustrankaFormatedWithAdressOIB>
  <DomainObject.Predmet.ProtustrankaWithAdress>
    <izvorni_sadrzaj>M.O.F. razvoj trgovačkih centara, d.o.o. Planinska 13a, 10000 Zagreb</izvorni_sadrzaj>
    <derivirana_varijabla naziv="DomainObject.Predmet.ProtustrankaWithAdress_1">M.O.F. razvoj trgovačkih centara, d.o.o. Planinska 13a, 10000 Zagreb</derivirana_varijabla>
  </DomainObject.Predmet.ProtustrankaWithAdress>
  <DomainObject.Predmet.ProtustrankaWithAdressOIB>
    <izvorni_sadrzaj>M.O.F. razvoj trgovačkih centara, d.o.o., OIB 75007845737, Planinska 13a, 10000 Zagreb</izvorni_sadrzaj>
    <derivirana_varijabla naziv="DomainObject.Predmet.ProtustrankaWithAdressOIB_1">M.O.F. razvoj trgovačkih centara, d.o.o., OIB 75007845737, Planinska 13a, 10000 Zagreb</derivirana_varijabla>
  </DomainObject.Predmet.ProtustrankaWithAdressOIB>
  <DomainObject.Predmet.ProtustrankaNazivFormated>
    <izvorni_sadrzaj>M.O.F. razvoj trgovačkih centara, d.o.o.</izvorni_sadrzaj>
    <derivirana_varijabla naziv="DomainObject.Predmet.ProtustrankaNazivFormated_1">M.O.F. razvoj trgovačkih centara, d.o.o.</derivirana_varijabla>
  </DomainObject.Predmet.ProtustrankaNazivFormated>
  <DomainObject.Predmet.ProtustrankaNazivFormatedOIB>
    <izvorni_sadrzaj>M.O.F. razvoj trgovačkih centara, d.o.o., OIB 75007845737</izvorni_sadrzaj>
    <derivirana_varijabla naziv="DomainObject.Predmet.ProtustrankaNazivFormatedOIB_1">M.O.F. razvoj trgovačkih centara, d.o.o., OIB 75007845737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M.O.F. razvoj trgovačkih centara, d.o.o.</item>
    </izvorni_sadrzaj>
    <derivirana_varijabla naziv="DomainObject.Predmet.ProtuStrankaListFormated_1">
      <item>M.O.F. razvoj trgovačkih centara, d.o.o.</item>
    </derivirana_varijabla>
  </DomainObject.Predmet.ProtuStrankaListFormated>
  <DomainObject.Predmet.ProtuStrankaListFormatedOIB>
    <izvorni_sadrzaj>
      <item>M.O.F. razvoj trgovačkih centara, d.o.o., OIB 75007845737</item>
    </izvorni_sadrzaj>
    <derivirana_varijabla naziv="DomainObject.Predmet.ProtuStrankaListFormatedOIB_1">
      <item>M.O.F. razvoj trgovačkih centara, d.o.o., OIB 75007845737</item>
    </derivirana_varijabla>
  </DomainObject.Predmet.ProtuStrankaListFormatedOIB>
  <DomainObject.Predmet.ProtuStrankaListFormatedWithAdress>
    <izvorni_sadrzaj>
      <item>M.O.F. razvoj trgovačkih centara, d.o.o., Planinska 13a, 10000 Zagreb</item>
    </izvorni_sadrzaj>
    <derivirana_varijabla naziv="DomainObject.Predmet.ProtuStrankaListFormatedWithAdress_1">
      <item>M.O.F. razvoj trgovačkih centara, d.o.o., Planinska 13a, 10000 Zagreb</item>
    </derivirana_varijabla>
  </DomainObject.Predmet.ProtuStrankaListFormatedWithAdress>
  <DomainObject.Predmet.ProtuStrankaListFormatedWithAdressOIB>
    <izvorni_sadrzaj>
      <item>M.O.F. razvoj trgovačkih centara, d.o.o., OIB 75007845737, Planinska 13a, 10000 Zagreb</item>
    </izvorni_sadrzaj>
    <derivirana_varijabla naziv="DomainObject.Predmet.ProtuStrankaListFormatedWithAdressOIB_1">
      <item>M.O.F. razvoj trgovačkih centara, d.o.o., OIB 75007845737, Planinska 13a, 10000 Zagreb</item>
    </derivirana_varijabla>
  </DomainObject.Predmet.ProtuStrankaListFormatedWithAdressOIB>
  <DomainObject.Predmet.ProtuStrankaListNazivFormated>
    <izvorni_sadrzaj>
      <item>M.O.F. razvoj trgovačkih centara, d.o.o.</item>
    </izvorni_sadrzaj>
    <derivirana_varijabla naziv="DomainObject.Predmet.ProtuStrankaListNazivFormated_1">
      <item>M.O.F. razvoj trgovačkih centara, d.o.o.</item>
    </derivirana_varijabla>
  </DomainObject.Predmet.ProtuStrankaListNazivFormated>
  <DomainObject.Predmet.ProtuStrankaListNazivFormatedOIB>
    <izvorni_sadrzaj>
      <item>M.O.F. razvoj trgovačkih centara, d.o.o., OIB 75007845737</item>
    </izvorni_sadrzaj>
    <derivirana_varijabla naziv="DomainObject.Predmet.ProtuStrankaListNazivFormatedOIB_1">
      <item>M.O.F. razvoj trgovačkih centara, d.o.o., OIB 75007845737</item>
    </derivirana_varijabla>
  </DomainObject.Predmet.ProtuStrankaListNazivFormatedOIB>
  <DomainObject.Predmet.OstaliListFormated>
    <izvorni_sadrzaj>
      <item>DUBRAVKO PEROVIĆ</item>
    </izvorni_sadrzaj>
    <derivirana_varijabla naziv="DomainObject.Predmet.OstaliListFormated_1">
      <item>DUBRAVKO PEROVIĆ</item>
    </derivirana_varijabla>
  </DomainObject.Predmet.OstaliListFormated>
  <DomainObject.Predmet.OstaliListFormatedOIB>
    <izvorni_sadrzaj>
      <item>DUBRAVKO PEROVIĆ, OIB 74768043351</item>
    </izvorni_sadrzaj>
    <derivirana_varijabla naziv="DomainObject.Predmet.OstaliListFormatedOIB_1">
      <item>DUBRAVKO PEROVIĆ, OIB 74768043351</item>
    </derivirana_varijabla>
  </DomainObject.Predmet.OstaliListFormatedOIB>
  <DomainObject.Predmet.OstaliListFormatedWithAdress>
    <izvorni_sadrzaj>
      <item>DUBRAVKO PEROVIĆ, ANINA 90, 10000 Zagreb</item>
    </izvorni_sadrzaj>
    <derivirana_varijabla naziv="DomainObject.Predmet.OstaliListFormatedWithAdress_1">
      <item>DUBRAVKO PEROVIĆ, ANINA 90, 10000 Zagreb</item>
    </derivirana_varijabla>
  </DomainObject.Predmet.OstaliListFormatedWithAdress>
  <DomainObject.Predmet.OstaliListFormatedWithAdressOIB>
    <izvorni_sadrzaj>
      <item>DUBRAVKO PEROVIĆ, OIB 74768043351, ANINA 90, 10000 Zagreb</item>
    </izvorni_sadrzaj>
    <derivirana_varijabla naziv="DomainObject.Predmet.OstaliListFormatedWithAdressOIB_1">
      <item>DUBRAVKO PEROVIĆ, OIB 74768043351, ANINA 90, 10000 Zagreb</item>
    </derivirana_varijabla>
  </DomainObject.Predmet.OstaliListFormatedWithAdressOIB>
  <DomainObject.Predmet.OstaliListNazivFormated>
    <izvorni_sadrzaj>
      <item>DUBRAVKO PEROVIĆ</item>
    </izvorni_sadrzaj>
    <derivirana_varijabla naziv="DomainObject.Predmet.OstaliListNazivFormated_1">
      <item>DUBRAVKO PEROVIĆ</item>
    </derivirana_varijabla>
  </DomainObject.Predmet.OstaliListNazivFormated>
  <DomainObject.Predmet.OstaliListNazivFormatedOIB>
    <izvorni_sadrzaj>
      <item>DUBRAVKO PEROVIĆ, OIB 74768043351</item>
    </izvorni_sadrzaj>
    <derivirana_varijabla naziv="DomainObject.Predmet.OstaliListNazivFormatedOIB_1">
      <item>DUBRAVKO PEROVIĆ, OIB 74768043351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M.O.F. razvoj trgovačkih centara, d.o.o.</izvorni_sadrzaj>
    <derivirana_varijabla naziv="DomainObject.Predmet.ProtustrankaIDrugi_1">M.O.F. razvoj trgovačkih centara,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M.O.F. razvoj trgovačkih centara, d.o.o., OIB 75007845737, Planinska 13a, 10000 Zagreb</izvorni_sadrzaj>
    <derivirana_varijabla naziv="DomainObject.Predmet.ProtustrankaIDrugiAdressOIB_1">M.O.F. razvoj trgovačkih centara, d.o.o., OIB 75007845737, Planinska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M.O.F. razvoj trgovačkih centara, d.o.o.</item>
      <item>DUBRAVKO PEROVIĆ</item>
      <item>FINA Regionalni centar Zagreb</item>
    </izvorni_sadrzaj>
    <derivirana_varijabla naziv="DomainObject.Predmet.SudioniciListNaziv_1">
      <item>M.O.F. razvoj trgovačkih centara, d.o.o.</item>
      <item>DUBRAVKO PEROVIĆ</item>
      <item>FINA Regionalni centar Zagreb</item>
    </derivirana_varijabla>
  </DomainObject.Predmet.SudioniciListNaziv>
  <DomainObject.Predmet.SudioniciListAdressOIB>
    <izvorni_sadrzaj>
      <item>M.O.F. razvoj trgovačkih centara, d.o.o., OIB 75007845737, Planinska 13a,10000 Zagreb</item>
      <item>DUBRAVKO PEROVIĆ, OIB 74768043351, ANINA 90,10000 Zagreb</item>
      <item>FINA Regionalni centar Zagreb, OIB 85821130368, Trg svibanjskih žrtava 1995. br. 1,10000 Zagreb</item>
    </izvorni_sadrzaj>
    <derivirana_varijabla naziv="DomainObject.Predmet.SudioniciListAdressOIB_1">
      <item>M.O.F. razvoj trgovačkih centara, d.o.o., OIB 75007845737, Planinska 13a,10000 Zagreb</item>
      <item>DUBRAVKO PEROVIĆ, OIB 74768043351, ANINA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75007845737</item>
      <item>, OIB 74768043351</item>
      <item>, OIB 85821130368</item>
    </izvorni_sadrzaj>
    <derivirana_varijabla naziv="DomainObject.Predmet.SudioniciListNazivOIB_1">
      <item>, OIB 75007845737</item>
      <item>, OIB 74768043351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St-2986/2018-13</izvorni_sadrzaj>
    <derivirana_varijabla naziv="DomainObject.PredzadnjaOdlukaIzPredmeta.Oznaka_1">St-2986/2018-13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8DAE0-2A2F-4874-B50E-DFACB7AE3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357</properties:Words>
  <properties:Characters>2070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2019-03-08T12:43:00Z</dcterms:created>
  <dc:creator>stecaj</dc:creator>
  <cp:lastModifiedBy>Gordana Cvitković</cp:lastModifiedBy>
  <cp:lastPrinted>2019-03-08T12:52:00Z</cp:lastPrinted>
  <dcterms:modified xmlns:xsi="http://www.w3.org/2001/XMLSchema-instance" xsi:type="dcterms:W3CDTF">2019-03-08T12:52:00Z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(St-2986-2018-deblokirani.docx)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