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29e3" w14:paraId="44629e3" w:rsidRDefault="00AA57F2" w:rsidP="00910611" w:rsidR="00AA57F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57F2" w:rsidP="00910611" w:rsidR="00AA57F2">
      <w:r>
        <w:rPr>
          <w:rFonts w:eastAsia="MS Mincho"/>
        </w:rPr>
        <w:t>REPUBLIKA HRVATSKA</w:t>
      </w:r>
    </w:p>
    <w:p w:rsidRDefault="00AA57F2" w:rsidP="00910611" w:rsidR="00AA57F2">
      <w:r>
        <w:rPr>
          <w:rFonts w:eastAsia="MS Mincho"/>
        </w:rPr>
        <w:t>TRGOVAČKI SUD U RIJECI</w:t>
      </w:r>
    </w:p>
    <w:p w:rsidRDefault="00AA57F2" w:rsidR="00AA57F2" w:rsidRPr="00910611">
      <w:pPr>
        <w:rPr>
          <w:rFonts w:eastAsia="MS Mincho"/>
        </w:rPr>
      </w:pPr>
      <w:r>
        <w:rPr>
          <w:rFonts w:eastAsia="MS Mincho"/>
        </w:rPr>
        <w:t xml:space="preserve">      Rijeka, Zadarska 1 i 3</w:t>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A11C58" w:rsidRPr="00F16BC7">
      <w:pPr>
        <w:ind w:firstLine="1418"/>
        <w:jc w:val="both"/>
        <w:rPr>
          <w:bCs/>
        </w:rPr>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4332DA">
        <w:t>D. M. GRADNJA d. o. o. za poslovanje nekretninama Rijeka (Grad Rijeka), Krnjevo 9, OIB: 42616568746, MBS: 040206147</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4332DA">
        <w:t>Mladenku Markoviću, OIB: 71506688906</w:t>
      </w:r>
      <w:hyperlink r:id="rId10" w:history="true">
        <w:r w:rsidR="004332DA">
          <w:rPr>
            <w:rStyle w:val="Hiperveza"/>
          </w:rPr>
          <w:t>,</w:t>
        </w:r>
      </w:hyperlink>
      <w:r w:rsidR="004332DA">
        <w:t xml:space="preserve"> Rijeka, Krnjevo 9</w:t>
      </w:r>
      <w:r w:rsidRPr="00F16BC7">
        <w:t xml:space="preserve">, osobi ovlaštenoj za zastupanje dužnika </w:t>
      </w:r>
      <w:r w:rsidR="004332DA">
        <w:t>D. M. GRADNJA d. o. o. za poslovanje nekretninama Rijeka (Grad Rijeka), Krnjevo 9, OIB: 42616568746, MBS: 040206147</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4332DA">
        <w:t>746-2016</w:t>
      </w:r>
      <w:r w:rsidR="00ED4AC7" w:rsidRPr="00F16BC7">
        <w:t>. Potvrdu o uplati dostaviti će pri tome ovom sudu uz poziv na posl. br. 14 St-</w:t>
      </w:r>
      <w:r w:rsidR="004332DA">
        <w:t>746/2016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4332DA">
        <w:t>Mladenku Markoviću, OIB: 71506688906</w:t>
      </w:r>
      <w:hyperlink r:id="rId11" w:history="true">
        <w:r w:rsidR="004332DA">
          <w:rPr>
            <w:rStyle w:val="Hiperveza"/>
          </w:rPr>
          <w:t>,</w:t>
        </w:r>
      </w:hyperlink>
      <w:r w:rsidR="004332DA">
        <w:t xml:space="preserve"> Rijeka, Krnjevo 9</w:t>
      </w:r>
      <w:r w:rsidRPr="00F16BC7">
        <w:t xml:space="preserve">, osobi ovlaštenoj za zastupanje dužnika </w:t>
      </w:r>
      <w:r w:rsidR="004332DA">
        <w:t>D. M. GRADNJA d. o. o. za poslovanje nekretninama Rijeka (Grad Rijeka), Krnjevo 9, OIB: 42616568746, MBS: 040206147</w:t>
      </w:r>
      <w:r w:rsidRPr="00F16BC7">
        <w:t xml:space="preserve">, kao obvezniku plaćanja, da u roku od osam dana od dostave ovog rješenja plati iznos od </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4332DA">
        <w:t>746</w:t>
      </w:r>
      <w:r w:rsidR="004B504E">
        <w:t>-2016</w:t>
      </w:r>
      <w:r w:rsidR="00174EFE" w:rsidRPr="00F16BC7">
        <w:t>. Potvrdu o uplati dostaviti će pri tome ovom sudu uz poziv na posl. br. 14 St-</w:t>
      </w:r>
      <w:r w:rsidR="004332DA">
        <w:t>746</w:t>
      </w:r>
      <w:r w:rsidR="004B504E">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w:t>
      </w:r>
      <w:r w:rsidR="004332DA">
        <w:rPr>
          <w:bCs/>
        </w:rPr>
        <w:t xml:space="preserve">obnim identifikacijskim brojem (OIB: </w:t>
      </w:r>
      <w:r w:rsidR="004332DA">
        <w:t>71506688906)</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 xml:space="preserve">HR5923900011300002703, model HR00, s pozivom na broj </w:t>
      </w:r>
      <w:r w:rsidRPr="00F16BC7">
        <w:lastRenderedPageBreak/>
        <w:t>2222-</w:t>
      </w:r>
      <w:r w:rsidR="004332DA">
        <w:t>746</w:t>
      </w:r>
      <w:r w:rsidR="004B504E">
        <w:t>-2016</w:t>
      </w:r>
      <w:r w:rsidRPr="00F16BC7">
        <w:t>, a</w:t>
      </w:r>
      <w:r w:rsidR="007F36C6" w:rsidRPr="00F16BC7">
        <w:t xml:space="preserve"> </w:t>
      </w:r>
      <w:r w:rsidR="004B504E">
        <w:t>1</w:t>
      </w:r>
      <w:r w:rsidR="007F36C6" w:rsidRPr="00F16BC7">
        <w:t xml:space="preserve">75,00 kn dodatnog iznosa predujma u korist računa IBAN računa Trgovačkog suda u Rijeci HR5923900011300002703, model HR00, s pozivom na </w:t>
      </w:r>
      <w:r w:rsidR="004332DA">
        <w:t>746</w:t>
      </w:r>
      <w:r w:rsidR="004B504E">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w:t>
      </w:r>
      <w:r w:rsidRPr="00F16BC7">
        <w:lastRenderedPageBreak/>
        <w:t>troška financijske agencije za podnošenje prijedloga za otvaranje stečajnog p</w:t>
      </w:r>
      <w:r w:rsidR="004B504E">
        <w:t>ostupka (objavljen u NN 106/15)</w:t>
      </w:r>
      <w:r w:rsidRPr="00F16BC7">
        <w:t>.</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ED33C0" w:rsidP="00B64D87" w:rsidR="00ED33C0">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F2D" w:rsidR="00A44F2D">
      <w:r>
        <w:separator/>
      </w:r>
    </w:p>
  </w:endnote>
  <w:endnote w:id="0" w:type="continuationSeparator">
    <w:p w:rsidRDefault="00A44F2D" w:rsidR="00A44F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57F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F2D" w:rsidR="00A44F2D">
      <w:r>
        <w:separator/>
      </w:r>
    </w:p>
  </w:footnote>
  <w:footnote w:id="0" w:type="continuationSeparator">
    <w:p w:rsidRDefault="00A44F2D" w:rsidR="00A44F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B504E">
      <w:t>7</w:t>
    </w:r>
    <w:r w:rsidR="004332DA">
      <w:t>46</w:t>
    </w:r>
    <w:r w:rsidR="004B504E">
      <w:t>/2016</w:t>
    </w:r>
    <w:r w:rsidR="00ED33C0">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712"/>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65EE"/>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32D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504E"/>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4F2D"/>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7F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3C0"/>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AA57F2"/>
    <w:rPr>
      <w:color w:val="808080"/>
      <w:bdr w:space="0" w:sz="0" w:color="auto" w:val="none"/>
      <w:shd w:fill="auto" w:color="auto" w:val="clear"/>
    </w:rPr>
  </w:style>
  <w:style w:customStyle="true" w:styleId="eSPISCCParagraphDefaultFont" w:type="character">
    <w:name w:val="eSPIS_CC_Paragraph Default Font"/>
    <w:basedOn w:val="Zadanifontodlomka"/>
    <w:rsid w:val="00AA57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57F2"/>
    <w:rPr>
      <w:bdr w:space="0" w:sz="0" w:color="auto" w:val="none"/>
      <w:shd w:fill="FFFFCC" w:color="auto" w:val="clear"/>
      <w:lang w:val="hr-HR"/>
    </w:rPr>
  </w:style>
  <w:style w:customStyle="true" w:styleId="PozadinaSvijetloCrvena" w:type="character">
    <w:name w:val="Pozadina_SvijetloCrvena"/>
    <w:basedOn w:val="eSPISCCParagraphDefaultFont"/>
    <w:rsid w:val="00AA57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57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AA57F2"/>
    <w:rPr>
      <w:color w:val="808080"/>
      <w:bdr w:color="auto" w:space="0" w:sz="0" w:val="none"/>
      <w:shd w:color="auto" w:fill="auto" w:val="clear"/>
    </w:rPr>
  </w:style>
  <w:style w:customStyle="1" w:styleId="eSPISCCParagraphDefaultFont" w:type="character">
    <w:name w:val="eSPIS_CC_Paragraph Default Font"/>
    <w:basedOn w:val="Zadanifontodlomka"/>
    <w:rsid w:val="00AA57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57F2"/>
    <w:rPr>
      <w:bdr w:color="auto" w:space="0" w:sz="0" w:val="none"/>
      <w:shd w:color="auto" w:fill="FFFFCC" w:val="clear"/>
      <w:lang w:val="hr-HR"/>
    </w:rPr>
  </w:style>
  <w:style w:customStyle="1" w:styleId="PozadinaSvijetloCrvena" w:type="character">
    <w:name w:val="Pozadina_SvijetloCrvena"/>
    <w:basedOn w:val="eSPISCCParagraphDefaultFont"/>
    <w:rsid w:val="00AA57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57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71506688906,1&amp;cs=3F88DD454C6DCB51A515FFECB478AE4F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71506688906,1&amp;cs=3F88DD454C6DCB51A515FFECB478AE4F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 GRADNJA d.o.o.</izvorni_sadrzaj>
    <derivirana_varijabla naziv="DomainObject.Predmet.ProtustrankaFormated_1">  D.M. GRADNJA d.o.o.</derivirana_varijabla>
  </DomainObject.Predmet.ProtustrankaFormated>
  <DomainObject.Predmet.ProtustrankaFormatedOIB>
    <izvorni_sadrzaj>  D.M. GRADNJA d.o.o., OIB 42616568746</izvorni_sadrzaj>
    <derivirana_varijabla naziv="DomainObject.Predmet.ProtustrankaFormatedOIB_1">  D.M. GRADNJA d.o.o., OIB 42616568746</derivirana_varijabla>
  </DomainObject.Predmet.ProtustrankaFormatedOIB>
  <DomainObject.Predmet.ProtustrankaFormatedWithAdress>
    <izvorni_sadrzaj> D.M. GRADNJA d.o.o., Krnjevo 9, 51000 Rijeka</izvorni_sadrzaj>
    <derivirana_varijabla naziv="DomainObject.Predmet.ProtustrankaFormatedWithAdress_1"> D.M. GRADNJA d.o.o., Krnjevo 9, 51000 Rijeka</derivirana_varijabla>
  </DomainObject.Predmet.ProtustrankaFormatedWithAdress>
  <DomainObject.Predmet.ProtustrankaFormatedWithAdressOIB>
    <izvorni_sadrzaj> D.M. GRADNJA d.o.o., OIB 42616568746, Krnjevo 9, 51000 Rijeka</izvorni_sadrzaj>
    <derivirana_varijabla naziv="DomainObject.Predmet.ProtustrankaFormatedWithAdressOIB_1"> D.M. GRADNJA d.o.o., OIB 42616568746, Krnjevo 9, 51000 Rijeka</derivirana_varijabla>
  </DomainObject.Predmet.ProtustrankaFormatedWithAdressOIB>
  <DomainObject.Predmet.ProtustrankaWithAdress>
    <izvorni_sadrzaj>D.M. GRADNJA d.o.o. Krnjevo 9, 51000 Rijeka</izvorni_sadrzaj>
    <derivirana_varijabla naziv="DomainObject.Predmet.ProtustrankaWithAdress_1">D.M. GRADNJA d.o.o. Krnjevo 9, 51000 Rijeka</derivirana_varijabla>
  </DomainObject.Predmet.ProtustrankaWithAdress>
  <DomainObject.Predmet.ProtustrankaWithAdressOIB>
    <izvorni_sadrzaj>D.M. GRADNJA d.o.o., OIB 42616568746, Krnjevo 9, 51000 Rijeka</izvorni_sadrzaj>
    <derivirana_varijabla naziv="DomainObject.Predmet.ProtustrankaWithAdressOIB_1">D.M. GRADNJA d.o.o., OIB 42616568746, Krnjevo 9, 51000 Rijeka</derivirana_varijabla>
  </DomainObject.Predmet.ProtustrankaWithAdressOIB>
  <DomainObject.Predmet.ProtustrankaNazivFormated>
    <izvorni_sadrzaj>D.M. GRADNJA d.o.o.</izvorni_sadrzaj>
    <derivirana_varijabla naziv="DomainObject.Predmet.ProtustrankaNazivFormated_1">D.M. GRADNJA d.o.o.</derivirana_varijabla>
  </DomainObject.Predmet.ProtustrankaNazivFormated>
  <DomainObject.Predmet.ProtustrankaNazivFormatedOIB>
    <izvorni_sadrzaj>D.M. GRADNJA d.o.o., OIB 42616568746</izvorni_sadrzaj>
    <derivirana_varijabla naziv="DomainObject.Predmet.ProtustrankaNazivFormatedOIB_1">D.M. GRADNJA d.o.o., OIB 42616568746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D.M. GRADNJA d.o.o.</item>
    </izvorni_sadrzaj>
    <derivirana_varijabla naziv="DomainObject.Predmet.ProtuStrankaListFormated_1">
      <item>D.M. GRADNJA d.o.o.</item>
    </derivirana_varijabla>
  </DomainObject.Predmet.ProtuStrankaListFormated>
  <DomainObject.Predmet.ProtuStrankaListFormatedOIB>
    <izvorni_sadrzaj>
      <item>D.M. GRADNJA d.o.o., OIB 42616568746</item>
    </izvorni_sadrzaj>
    <derivirana_varijabla naziv="DomainObject.Predmet.ProtuStrankaListFormatedOIB_1">
      <item>D.M. GRADNJA d.o.o., OIB 42616568746</item>
    </derivirana_varijabla>
  </DomainObject.Predmet.ProtuStrankaListFormatedOIB>
  <DomainObject.Predmet.ProtuStrankaListFormatedWithAdress>
    <izvorni_sadrzaj>
      <item>D.M. GRADNJA d.o.o., Krnjevo 9, 51000 Rijeka</item>
    </izvorni_sadrzaj>
    <derivirana_varijabla naziv="DomainObject.Predmet.ProtuStrankaListFormatedWithAdress_1">
      <item>D.M. GRADNJA d.o.o., Krnjevo 9, 51000 Rijeka</item>
    </derivirana_varijabla>
  </DomainObject.Predmet.ProtuStrankaListFormatedWithAdress>
  <DomainObject.Predmet.ProtuStrankaListFormatedWithAdressOIB>
    <izvorni_sadrzaj>
      <item>D.M. GRADNJA d.o.o., OIB 42616568746, Krnjevo 9, 51000 Rijeka</item>
    </izvorni_sadrzaj>
    <derivirana_varijabla naziv="DomainObject.Predmet.ProtuStrankaListFormatedWithAdressOIB_1">
      <item>D.M. GRADNJA d.o.o., OIB 42616568746, Krnjevo 9, 51000 Rijeka</item>
    </derivirana_varijabla>
  </DomainObject.Predmet.ProtuStrankaListFormatedWithAdressOIB>
  <DomainObject.Predmet.ProtuStrankaListNazivFormated>
    <izvorni_sadrzaj>
      <item>D.M. GRADNJA d.o.o.</item>
    </izvorni_sadrzaj>
    <derivirana_varijabla naziv="DomainObject.Predmet.ProtuStrankaListNazivFormated_1">
      <item>D.M. GRADNJA d.o.o.</item>
    </derivirana_varijabla>
  </DomainObject.Predmet.ProtuStrankaListNazivFormated>
  <DomainObject.Predmet.ProtuStrankaListNazivFormatedOIB>
    <izvorni_sadrzaj>
      <item>D.M. GRADNJA d.o.o., OIB 42616568746</item>
    </izvorni_sadrzaj>
    <derivirana_varijabla naziv="DomainObject.Predmet.ProtuStrankaListNazivFormatedOIB_1">
      <item>D.M. GRADNJA d.o.o., OIB 42616568746</item>
    </derivirana_varijabla>
  </DomainObject.Predmet.ProtuStrankaListNazivFormatedOIB>
  <DomainObject.Predmet.OstaliListFormated>
    <izvorni_sadrzaj>
      <item>Addiko Bank dioničko društvo</item>
      <item>VENETO BANKA dioničko društvo</item>
    </izvorni_sadrzaj>
    <derivirana_varijabla naziv="DomainObject.Predmet.OstaliListFormated_1">
      <item>Addiko Bank dioničko društvo</item>
      <item>VENETO BANKA dioničko društvo</item>
    </derivirana_varijabla>
  </DomainObject.Predmet.OstaliListFormated>
  <DomainObject.Predmet.OstaliListFormatedOIB>
    <izvorni_sadrzaj>
      <item>Addiko Bank dioničko društvo, OIB 14036333877</item>
      <item>VENETO BANKA dioničko društvo, OIB 81712716992</item>
    </izvorni_sadrzaj>
    <derivirana_varijabla naziv="DomainObject.Predmet.OstaliListFormatedOIB_1">
      <item>Addiko Bank dioničko društvo, OIB 14036333877</item>
      <item>VENETO BANKA dioničko društvo, OIB 81712716992</item>
    </derivirana_varijabla>
  </DomainObject.Predmet.OstaliListFormatedOIB>
  <DomainObject.Predmet.OstaliListFormatedWithAdress>
    <izvorni_sadrzaj>
      <item>Addiko Bank dioničko društvo, Slavonska avenija 6, 10000 Zagreb</item>
      <item>VENETO BANKA dioničko društvo, Draškovićeva 58, 10000 Zagreb</item>
    </izvorni_sadrzaj>
    <derivirana_varijabla naziv="DomainObject.Predmet.OstaliListFormatedWithAdress_1">
      <item>Addiko Bank dioničko društvo, Slavonska avenija 6, 10000 Zagreb</item>
      <item>VENETO BANKA dioničko društvo, Draškovićeva 58, 10000 Zagreb</item>
    </derivirana_varijabla>
  </DomainObject.Predmet.OstaliListFormatedWithAdress>
  <DomainObject.Predmet.OstaliListFormatedWithAdressOIB>
    <izvorni_sadrzaj>
      <item>Addiko Bank dioničko društvo, OIB 14036333877, Slavonska avenija 6, 10000 Zagreb</item>
      <item>VENETO BANKA dioničko društvo, OIB 81712716992, Draškovićeva 58, 10000 Zagreb</item>
    </izvorni_sadrzaj>
    <derivirana_varijabla naziv="DomainObject.Predmet.OstaliListFormatedWithAdressOIB_1">
      <item>Addiko Bank dioničko društvo, OIB 14036333877, Slavonska avenija 6, 10000 Zagreb</item>
      <item>VENETO BANKA dioničko društvo, OIB 81712716992, Draškovićeva 58, 10000 Zagreb</item>
    </derivirana_varijabla>
  </DomainObject.Predmet.OstaliListFormatedWithAdressOIB>
  <DomainObject.Predmet.OstaliListNazivFormated>
    <izvorni_sadrzaj>
      <item>Addiko Bank dioničko društvo</item>
      <item>VENETO BANKA dioničko društvo</item>
    </izvorni_sadrzaj>
    <derivirana_varijabla naziv="DomainObject.Predmet.OstaliListNazivFormated_1">
      <item>Addiko Bank dioničko društvo</item>
      <item>VENETO BANKA dioničko društvo</item>
    </derivirana_varijabla>
  </DomainObject.Predmet.OstaliListNazivFormated>
  <DomainObject.Predmet.OstaliListNazivFormatedOIB>
    <izvorni_sadrzaj>
      <item>Addiko Bank dioničko društvo, OIB 14036333877</item>
      <item>VENETO BANKA dioničko društvo, OIB 81712716992</item>
    </izvorni_sadrzaj>
    <derivirana_varijabla naziv="DomainObject.Predmet.OstaliListNazivFormatedOIB_1">
      <item>Addiko Bank dioničko društvo, OIB 14036333877</item>
      <item>VENETO BANKA dioničko društvo, OIB 81712716992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D.M. GRADNJA d.o.o.</izvorni_sadrzaj>
    <derivirana_varijabla naziv="DomainObject.Predmet.ProtustrankaIDrugi_1">D.M.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D.M. GRADNJA d.o.o., OIB 42616568746, Krnjevo 9, 51000 Rijeka</izvorni_sadrzaj>
    <derivirana_varijabla naziv="DomainObject.Predmet.ProtustrankaIDrugiAdressOIB_1">D.M. GRADNJA d.o.o., OIB 42616568746, Krnjevo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D.M. GRADNJA d.o.o.</item>
      <item>Addiko Bank dioničko društvo</item>
      <item>VENETO BANKA dioničko društvo</item>
    </izvorni_sadrzaj>
    <derivirana_varijabla naziv="DomainObject.Predmet.SudioniciListNaziv_1">
      <item>FINA  Rijeka</item>
      <item>D.M. GRADNJA d.o.o.</item>
      <item>Addiko Bank dioničko društvo</item>
      <item>VENETO BANKA dioničko društvo</item>
    </derivirana_varijabla>
  </DomainObject.Predmet.SudioniciListNaziv>
  <DomainObject.Predmet.SudioniciListAdressOIB>
    <izvorni_sadrzaj>
      <item>FINA  Rijeka, OIB 85821130368, Frana Kurelca 8,51000 Rijeka</item>
      <item>D.M. GRADNJA d.o.o., OIB 42616568746, Krnjevo 9,51000 Rijeka</item>
      <item>Addiko Bank dioničko društvo, OIB 14036333877, Slavonska avenija 6,10000 Zagreb</item>
      <item>VENETO BANKA dioničko društvo, OIB 81712716992, Draškovićeva 58,10000 Zagreb</item>
    </izvorni_sadrzaj>
    <derivirana_varijabla naziv="DomainObject.Predmet.SudioniciListAdressOIB_1">
      <item>FINA  Rijeka, OIB 85821130368, Frana Kurelca 8,51000 Rijeka</item>
      <item>D.M. GRADNJA d.o.o., OIB 42616568746, Krnjevo 9,51000 Rijeka</item>
      <item>Addiko Bank dioničko društvo, OIB 14036333877, Slavonska avenija 6,10000 Zagreb</item>
      <item>VENETO BANKA dioničko društvo,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42616568746</item>
      <item>, OIB 14036333877</item>
      <item>, OIB 81712716992</item>
    </izvorni_sadrzaj>
    <derivirana_varijabla naziv="DomainObject.Predmet.SudioniciListNazivOIB_1">
      <item>, OIB 85821130368</item>
      <item>, OIB 42616568746</item>
      <item>, OIB 14036333877</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1024</properties:Words>
  <properties:Characters>5634</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6736</properties:CharactersWithSpaces>
  <properties:SharedDoc>false</properties:SharedDoc>
  <properties:HLinks>
    <vt:vector size="12" baseType="variant">
      <vt:variant>
        <vt:i4>6684706</vt:i4>
      </vt:variant>
      <vt:variant>
        <vt:i4>3</vt:i4>
      </vt:variant>
      <vt:variant>
        <vt:i4>0</vt:i4>
      </vt:variant>
      <vt:variant>
        <vt:i4>5</vt:i4>
      </vt:variant>
      <vt:variant>
        <vt:lpwstr>https://sudreg.pravosudje.hr/registar/f?p=150:40:0::NO:RP,40:P40_OIB,P40_TIP:71506688906,1&amp;cs=3F88DD454C6DCB51A515FFECB478AE4F5</vt:lpwstr>
      </vt:variant>
      <vt:variant>
        <vt:lpwstr/>
      </vt:variant>
      <vt:variant>
        <vt:i4>6684706</vt:i4>
      </vt:variant>
      <vt:variant>
        <vt:i4>0</vt:i4>
      </vt:variant>
      <vt:variant>
        <vt:i4>0</vt:i4>
      </vt:variant>
      <vt:variant>
        <vt:i4>5</vt:i4>
      </vt:variant>
      <vt:variant>
        <vt:lpwstr>https://sudreg.pravosudje.hr/registar/f?p=150:40:0::NO:RP,40:P40_OIB,P40_TIP:71506688906,1&amp;cs=3F88DD454C6DCB51A515FFECB478AE4F5</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2017-02-27T08:24:00Z</dcterms:created>
  <dc:creator>korlevicd</dc:creator>
  <cp:lastModifiedBy>Danijela Fumić</cp:lastModifiedBy>
  <cp:lastPrinted>2017-02-27T08:24:00Z</cp:lastPrinted>
  <dcterms:modified xmlns:xsi="http://www.w3.org/2001/XMLSchema-instance" xsi:type="dcterms:W3CDTF">2017-02-27T08:26:00Z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