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34fa" w14:paraId="b8634fa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7F18C9">
        <w:rPr>
          <w:szCs w:val="24"/>
        </w:rPr>
        <w:t>IVIĆ RESIST j.d.o.o. za ugostiteljstvo i usluge. Zadar, J. K. Skenderbega 6 A, OIB:11170877188</w:t>
      </w:r>
      <w:r w:rsidR="008E5F7E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B35CF3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7F18C9">
        <w:rPr>
          <w:sz w:val="24"/>
          <w:szCs w:val="24"/>
          <w:lang w:val="hr-HR"/>
        </w:rPr>
        <w:t>NIKOLA IVIĆ, Valpovo, Bana Josipa Jelačića 119, OIB:25104423454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7F18C9">
        <w:rPr>
          <w:sz w:val="24"/>
          <w:szCs w:val="24"/>
          <w:lang w:val="hr-HR"/>
        </w:rPr>
        <w:t>37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7F18C9" w:rsidR="007F18C9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7F18C9" w:rsidRPr="007F18C9">
        <w:rPr>
          <w:sz w:val="24"/>
          <w:szCs w:val="24"/>
        </w:rPr>
        <w:t>IVIĆ RESIST j.d.o.o. za ugostiteljstvo i usluge. Zadar, J. K. Skenderbega 6 A, OIB:11170877188.</w:t>
      </w:r>
    </w:p>
    <w:p w:rsidRDefault="0049238A" w:rsidP="007F18C9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B35CF3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722DE4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722DE4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7F18C9">
        <w:rPr>
          <w:szCs w:val="24"/>
        </w:rPr>
        <w:t>NIKOLA IVIĆ, Valpovo, Bana Josipa Jelačića 119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B35CF3" w:rsidP="00C754BB" w:rsidR="00B35CF3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675A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E5F7E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St-33</w:t>
    </w:r>
    <w:r w:rsidR="007F18C9">
      <w:rPr>
        <w:sz w:val="24"/>
        <w:szCs w:val="24"/>
        <w:lang w:val="hr-HR"/>
      </w:rPr>
      <w:t>7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8E5F7E">
      <w:rPr>
        <w:sz w:val="24"/>
        <w:szCs w:val="24"/>
        <w:lang w:val="hr-HR"/>
      </w:rPr>
      <w:t>33</w:t>
    </w:r>
    <w:r w:rsidR="007F18C9">
      <w:rPr>
        <w:sz w:val="24"/>
        <w:szCs w:val="24"/>
        <w:lang w:val="hr-HR"/>
      </w:rPr>
      <w:t>7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675A0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22DE4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35CF3"/>
    <w:rsid w:val="00BB68B9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5A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5A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5A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5A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5A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5A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5A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5A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IVIĆ RESIST j.d.o.o. za ugostiteljstvo i usluge</izvorni_sadrzaj>
    <derivirana_varijabla naziv="DomainObject.Predmet.ProtustrankaFormated_1">  IVIĆ RESIST j.d.o.o. za ugostiteljstvo i usluge</derivirana_varijabla>
  </DomainObject.Predmet.ProtustrankaFormated>
  <DomainObject.Predmet.ProtustrankaFormatedOIB>
    <izvorni_sadrzaj>  IVIĆ RESIST j.d.o.o. za ugostiteljstvo i usluge, OIB 11170877188</izvorni_sadrzaj>
    <derivirana_varijabla naziv="DomainObject.Predmet.ProtustrankaFormatedOIB_1">  IVIĆ RESIST j.d.o.o. za ugostiteljstvo i usluge, OIB 11170877188</derivirana_varijabla>
  </DomainObject.Predmet.ProtustrankaFormatedOIB>
  <DomainObject.Predmet.ProtustrankaFormatedWithAdress>
    <izvorni_sadrzaj> IVIĆ RESIST j.d.o.o. za ugostiteljstvo i usluge, J.K. Skenderbega 6 A, 23000 Zadar</izvorni_sadrzaj>
    <derivirana_varijabla naziv="DomainObject.Predmet.ProtustrankaFormatedWithAdress_1"> IVIĆ RESIST j.d.o.o. za ugostiteljstvo i usluge, J.K. Skenderbega 6 A, 23000 Zadar</derivirana_varijabla>
  </DomainObject.Predmet.ProtustrankaFormatedWithAdress>
  <DomainObject.Predmet.ProtustrankaFormatedWithAdressOIB>
    <izvorni_sadrzaj> IVIĆ RESIST j.d.o.o. za ugostiteljstvo i usluge, OIB 11170877188, J.K. Skenderbega 6 A, 23000 Zadar</izvorni_sadrzaj>
    <derivirana_varijabla naziv="DomainObject.Predmet.ProtustrankaFormatedWithAdressOIB_1"> IVIĆ RESIST j.d.o.o. za ugostiteljstvo i usluge, OIB 11170877188, J.K. Skenderbega 6 A, 23000 Zadar</derivirana_varijabla>
  </DomainObject.Predmet.ProtustrankaFormatedWithAdressOIB>
  <DomainObject.Predmet.ProtustrankaWithAdress>
    <izvorni_sadrzaj>IVIĆ RESIST j.d.o.o. za ugostiteljstvo i usluge J.K. Skenderbega 6 A, 23000 Zadar</izvorni_sadrzaj>
    <derivirana_varijabla naziv="DomainObject.Predmet.ProtustrankaWithAdress_1">IVIĆ RESIST j.d.o.o. za ugostiteljstvo i usluge J.K. Skenderbega 6 A, 23000 Zadar</derivirana_varijabla>
  </DomainObject.Predmet.ProtustrankaWithAdress>
  <DomainObject.Predmet.ProtustrankaWithAdressOIB>
    <izvorni_sadrzaj>IVIĆ RESIST j.d.o.o. za ugostiteljstvo i usluge, OIB 11170877188, J.K. Skenderbega 6 A, 23000 Zadar</izvorni_sadrzaj>
    <derivirana_varijabla naziv="DomainObject.Predmet.ProtustrankaWithAdressOIB_1">IVIĆ RESIST j.d.o.o. za ugostiteljstvo i usluge, OIB 11170877188, J.K. Skenderbega 6 A, 23000 Zadar</derivirana_varijabla>
  </DomainObject.Predmet.ProtustrankaWithAdressOIB>
  <DomainObject.Predmet.ProtustrankaNazivFormated>
    <izvorni_sadrzaj>IVIĆ RESIST j.d.o.o. za ugostiteljstvo i usluge</izvorni_sadrzaj>
    <derivirana_varijabla naziv="DomainObject.Predmet.ProtustrankaNazivFormated_1">IVIĆ RESIST j.d.o.o. za ugostiteljstvo i usluge</derivirana_varijabla>
  </DomainObject.Predmet.ProtustrankaNazivFormated>
  <DomainObject.Predmet.ProtustrankaNazivFormatedOIB>
    <izvorni_sadrzaj>IVIĆ RESIST j.d.o.o. za ugostiteljstvo i usluge, OIB 11170877188</izvorni_sadrzaj>
    <derivirana_varijabla naziv="DomainObject.Predmet.ProtustrankaNazivFormatedOIB_1">IVIĆ RESIST j.d.o.o. za ugostiteljstvo i usluge, OIB 11170877188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2454.86</izvorni_sadrzaj>
    <derivirana_varijabla naziv="DomainObject.Predmet.TrenutnaVrijednost_1">2454.86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IVIĆ RESIST j.d.o.o. za ugostiteljstvo i usluge</item>
    </izvorni_sadrzaj>
    <derivirana_varijabla naziv="DomainObject.Predmet.ProtuStrankaListFormated_1">
      <item>IVIĆ RESIST j.d.o.o. za ugostiteljstvo i usluge</item>
    </derivirana_varijabla>
  </DomainObject.Predmet.ProtuStrankaListFormated>
  <DomainObject.Predmet.ProtuStrankaListFormatedOIB>
    <izvorni_sadrzaj>
      <item>IVIĆ RESIST j.d.o.o. za ugostiteljstvo i usluge, OIB 11170877188</item>
    </izvorni_sadrzaj>
    <derivirana_varijabla naziv="DomainObject.Predmet.ProtuStrankaListFormatedOIB_1">
      <item>IVIĆ RESIST j.d.o.o. za ugostiteljstvo i usluge, OIB 11170877188</item>
    </derivirana_varijabla>
  </DomainObject.Predmet.ProtuStrankaListFormatedOIB>
  <DomainObject.Predmet.ProtuStrankaListFormatedWithAdress>
    <izvorni_sadrzaj>
      <item>IVIĆ RESIST j.d.o.o. za ugostiteljstvo i usluge, J.K. Skenderbega 6 A, 23000 Zadar</item>
    </izvorni_sadrzaj>
    <derivirana_varijabla naziv="DomainObject.Predmet.ProtuStrankaListFormatedWithAdress_1">
      <item>IVIĆ RESIST j.d.o.o. za ugostiteljstvo i usluge, J.K. Skenderbega 6 A, 23000 Zadar</item>
    </derivirana_varijabla>
  </DomainObject.Predmet.ProtuStrankaListFormatedWithAdress>
  <DomainObject.Predmet.ProtuStrankaListFormatedWithAdressOIB>
    <izvorni_sadrzaj>
      <item>IVIĆ RESIST j.d.o.o. za ugostiteljstvo i usluge, OIB 11170877188, J.K. Skenderbega 6 A, 23000 Zadar</item>
    </izvorni_sadrzaj>
    <derivirana_varijabla naziv="DomainObject.Predmet.ProtuStrankaListFormatedWithAdressOIB_1">
      <item>IVIĆ RESIST j.d.o.o. za ugostiteljstvo i usluge, OIB 11170877188, J.K. Skenderbega 6 A, 23000 Zadar</item>
    </derivirana_varijabla>
  </DomainObject.Predmet.ProtuStrankaListFormatedWithAdressOIB>
  <DomainObject.Predmet.ProtuStrankaListNazivFormated>
    <izvorni_sadrzaj>
      <item>IVIĆ RESIST j.d.o.o. za ugostiteljstvo i usluge</item>
    </izvorni_sadrzaj>
    <derivirana_varijabla naziv="DomainObject.Predmet.ProtuStrankaListNazivFormated_1">
      <item>IVIĆ RESIST j.d.o.o. za ugostiteljstvo i usluge</item>
    </derivirana_varijabla>
  </DomainObject.Predmet.ProtuStrankaListNazivFormated>
  <DomainObject.Predmet.ProtuStrankaListNazivFormatedOIB>
    <izvorni_sadrzaj>
      <item>IVIĆ RESIST j.d.o.o. za ugostiteljstvo i usluge, OIB 11170877188</item>
    </izvorni_sadrzaj>
    <derivirana_varijabla naziv="DomainObject.Predmet.ProtuStrankaListNazivFormatedOIB_1">
      <item>IVIĆ RESIST j.d.o.o. za ugostiteljstvo i usluge, OIB 11170877188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IVIĆ RESIST j.d.o.o. za ugostiteljstvo i usluge</izvorni_sadrzaj>
    <derivirana_varijabla naziv="DomainObject.Predmet.ProtustrankaIDrugi_1">IVIĆ RESIST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IVIĆ RESIST j.d.o.o. za ugostiteljstvo i usluge, OIB 11170877188, J.K. Skenderbega 6 A, 23000 Zadar</izvorni_sadrzaj>
    <derivirana_varijabla naziv="DomainObject.Predmet.ProtustrankaIDrugiAdressOIB_1">IVIĆ RESIST j.d.o.o. za ugostiteljstvo i usluge, OIB 11170877188, J.K. Skenderbega 6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IVIĆ RESIST j.d.o.o. za ugostiteljstvo i usluge</item>
    </izvorni_sadrzaj>
    <derivirana_varijabla naziv="DomainObject.Predmet.SudioniciListNaziv_1">
      <item>FINA</item>
      <item>IVIĆ RESIST j.d.o.o. za ugostiteljstvo i usluge</item>
    </derivirana_varijabla>
  </DomainObject.Predmet.SudioniciListNaziv>
  <DomainObject.Predmet.SudioniciListAdressOIB>
    <izvorni_sadrzaj>
      <item>FINA, OIB 85821130368</item>
      <item>IVIĆ RESIST j.d.o.o. za ugostiteljstvo i usluge, OIB 11170877188, J.K. Skenderbega 6 A,23000 Zadar</item>
    </izvorni_sadrzaj>
    <derivirana_varijabla naziv="DomainObject.Predmet.SudioniciListAdressOIB_1">
      <item>FINA, OIB 85821130368</item>
      <item>IVIĆ RESIST j.d.o.o. za ugostiteljstvo i usluge, OIB 11170877188, J.K. Skenderbega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11170877188</item>
    </izvorni_sadrzaj>
    <derivirana_varijabla naziv="DomainObject.Predmet.SudioniciListNazivOIB_1">
      <item>, OIB 85821130368</item>
      <item>, OIB 11170877188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192C6-812F-4315-AB77-023354B90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335</properties:Words>
  <properties:Characters>1676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2016-03-15T10:05:00Z</dcterms:created>
  <dc:creator>Ante Kačić</dc:creator>
  <cp:lastModifiedBy>Merlina Klišmanić</cp:lastModifiedBy>
  <cp:lastPrinted>2016-03-31T09:22:00Z</cp:lastPrinted>
  <dcterms:modified xmlns:xsi="http://www.w3.org/2001/XMLSchema-instance" xsi:type="dcterms:W3CDTF">2016-03-31T09:30:00Z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