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4bd6" w14:paraId="10b4bd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St-195/2017-6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4073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NIL jednostavno društvo s ograničenom odgovornošću za ugostiteljstvo i trgovinu, Daruvarski Brestovac, Daruvarski Brestovac 16, MBS: 010095802, OIB: 38302028592, 22. studenog</w:t>
      </w:r>
      <w:r w:rsidRPr="00F4073D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r i j e š i o   j e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I. Otvara se stečajni postupak nad dužnikom NIL jednostavno društvo s ograničenom odgovornošću za ugostiteljstvo i trgovinu, Daruvarski Brestovac, Daruvarski Brestovac 16, MBS: 010095802, OIB: 38302028592.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4073D">
        <w:rPr>
          <w:rFonts w:cs="Times New Roman" w:eastAsia="Times New Roman"/>
          <w:szCs w:val="20"/>
          <w:lang w:eastAsia="hr-HR"/>
        </w:rPr>
        <w:t>II. Za stečajnog upravitelja imenuje se</w:t>
      </w:r>
      <w:r w:rsidRPr="00F4073D">
        <w:rPr>
          <w:rFonts w:cs="Times New Roman" w:eastAsia="Times New Roman"/>
          <w:lang w:eastAsia="hr-HR" w:val="en-GB"/>
        </w:rPr>
        <w:t xml:space="preserve"> MARIJAN DRLJANOVČAN, dipl. </w:t>
      </w:r>
      <w:proofErr w:type="spellStart"/>
      <w:proofErr w:type="gramStart"/>
      <w:r w:rsidRPr="00F4073D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F4073D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F4073D">
        <w:rPr>
          <w:rFonts w:cs="Times New Roman" w:eastAsia="Times New Roman"/>
          <w:lang w:eastAsia="hr-HR" w:val="en-GB"/>
        </w:rPr>
        <w:t>poljoprivrede</w:t>
      </w:r>
      <w:proofErr w:type="spellEnd"/>
      <w:proofErr w:type="gramEnd"/>
      <w:r w:rsidRPr="00F4073D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F4073D">
        <w:rPr>
          <w:rFonts w:cs="Times New Roman" w:eastAsia="Times New Roman"/>
          <w:lang w:eastAsia="hr-HR" w:val="en-GB"/>
        </w:rPr>
        <w:t>ekonomist</w:t>
      </w:r>
      <w:proofErr w:type="spellEnd"/>
      <w:r w:rsidRPr="00F4073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4073D">
        <w:rPr>
          <w:rFonts w:cs="Times New Roman" w:eastAsia="Times New Roman"/>
          <w:lang w:eastAsia="hr-HR" w:val="en-GB"/>
        </w:rPr>
        <w:t>iz</w:t>
      </w:r>
      <w:proofErr w:type="spellEnd"/>
      <w:r w:rsidRPr="00F4073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4073D">
        <w:rPr>
          <w:rFonts w:cs="Times New Roman" w:eastAsia="Times New Roman"/>
          <w:lang w:eastAsia="hr-HR" w:val="en-GB"/>
        </w:rPr>
        <w:t>Miholjanca</w:t>
      </w:r>
      <w:proofErr w:type="spellEnd"/>
      <w:r w:rsidRPr="00F4073D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F4073D">
        <w:rPr>
          <w:rFonts w:cs="Times New Roman" w:eastAsia="Times New Roman"/>
          <w:lang w:eastAsia="hr-HR" w:val="en-GB"/>
        </w:rPr>
        <w:t>Antuna</w:t>
      </w:r>
      <w:proofErr w:type="spellEnd"/>
      <w:r w:rsidRPr="00F4073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F4073D">
        <w:rPr>
          <w:rFonts w:cs="Times New Roman" w:eastAsia="Times New Roman"/>
          <w:lang w:eastAsia="hr-HR" w:val="en-GB"/>
        </w:rPr>
        <w:t>Mihanovića</w:t>
      </w:r>
      <w:proofErr w:type="spellEnd"/>
      <w:r w:rsidRPr="00F4073D">
        <w:rPr>
          <w:rFonts w:cs="Times New Roman" w:eastAsia="Times New Roman"/>
          <w:lang w:eastAsia="hr-HR" w:val="en-GB"/>
        </w:rPr>
        <w:t xml:space="preserve"> 131, OIB:49708160625.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III. Zaključuje se stečajni postupak nad dužnikom NIL jednostavno društvo s ograničenom odgovornošću za ugostiteljstvo i trgovinu, Daruvarski Brestovac, Daruvarski Brestovac 16, MBS: 010095802, OIB: 38302028592.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IV. Stečajni postupak je otvoren i zaključen s danom 22. studenog 2017. u 14,30 sati, kada je ovo rješenje objavljeno na e-oglasnoj ploči ovoga suda.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4073D">
        <w:rPr>
          <w:rFonts w:cs="Times New Roman" w:eastAsia="Calibri"/>
          <w:szCs w:val="20"/>
          <w:lang w:eastAsia="hr-HR"/>
        </w:rPr>
        <w:t>V. U skladu s odredbom čl.133. Stečajnog zakona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VI. Nakon pravomoćnosti ovoga rješenja stečajni dužnik će se brisati iz sudskog registra.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Obrazloženje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16. veljače 2017. podnijela prijedlog za otvaranje stečajnog postupka </w:t>
      </w:r>
      <w:r w:rsidRPr="00F4073D">
        <w:rPr>
          <w:rFonts w:cs="Times New Roman" w:eastAsia="Times New Roman"/>
          <w:noProof/>
          <w:szCs w:val="20"/>
          <w:lang w:eastAsia="hr-HR"/>
        </w:rPr>
        <w:lastRenderedPageBreak/>
        <w:t xml:space="preserve">nad dužnikom. </w:t>
      </w:r>
      <w:r w:rsidRPr="00F4073D">
        <w:rPr>
          <w:rFonts w:cs="Times New Roman" w:eastAsia="Times New Roman"/>
          <w:szCs w:val="20"/>
          <w:lang w:eastAsia="hr-HR"/>
        </w:rPr>
        <w:t xml:space="preserve">U prijedlogu navodi da na dan 6. veljače 2017. dužnik u Očevidniku redoslijeda osnova za plaćanje ima evidentirane neizvršene osnove za plaćanje u neprekinutom razdoblju od 120 dana, u ukupnom iznosu od 12.694,52 kn, u koji iznos je uračunata kamata i naknada Financijske agencije za provedbu ovrhe na novčanim sredstvima. Prema podacima koje je FINI dostavio Hrvatski zavod za mirovinsko osiguranje </w:t>
      </w:r>
      <w:r w:rsidRPr="00F4073D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Temeljem čl.123. st.1. i čl.128. st.1. i 5. SZ-a zakazano je ročište radi izjašnjenja o prijedlogu i rasprave o uvjetima za otvaranje stečajnog postupka na koje su pozvani predlagatelj Financijska agencija i zakonski zastupnik dužnika. Zakonskom zastupniku dužnika je, sukladno čl.117. st.2. SZ, naloženo da sastavi i podnese sudu pisano izvješće o financijsko-gospodarskom stanju dužnika.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Osoba ovlaštena za zastupanje dužnika po zakonu Robert </w:t>
      </w:r>
      <w:proofErr w:type="spellStart"/>
      <w:r w:rsidRPr="00F4073D">
        <w:rPr>
          <w:rFonts w:cs="Times New Roman" w:eastAsia="Times New Roman"/>
          <w:szCs w:val="20"/>
          <w:lang w:eastAsia="hr-HR"/>
        </w:rPr>
        <w:t>Ulrih</w:t>
      </w:r>
      <w:proofErr w:type="spellEnd"/>
      <w:r w:rsidRPr="00F4073D">
        <w:rPr>
          <w:rFonts w:cs="Times New Roman" w:eastAsia="Times New Roman"/>
          <w:szCs w:val="20"/>
          <w:lang w:eastAsia="hr-HR"/>
        </w:rPr>
        <w:t xml:space="preserve"> nije sukladno rješenju suda dostavio pisano izvješće o financijsko-gospodarskom stanju dužnika i nije pristupio na ročište 5. travnja 2017.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S obzirom da zakonski zastupnik dužnika nije dostavio podatke o imovini, a iz podataka koji su javno dostupni nije proizlazilo da dužnik raspolaže imovinom koja bi bila dovoljna za namirenje troškova prethodnog i stečajnog postupka sud je, sukladno odredbi čl.132. st.1. SZ, rješenjem od 17. srpnja 2017., </w:t>
      </w:r>
      <w:r w:rsidRPr="00F4073D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F4073D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prethodnog i stečajnog postupka, u iznosu od 15.000,00 kn. Osobe pozvane na uplatu predujma upozorene su da će sud, ukoliko predujam ne bude plaćen u roku od 15 dana, donijeti rješenje o otvaranju i zaključenju stečajnog postupka nad dužnikom.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Rješenje je objavljeno na e-oglasnoj ploči suda 17. srpnja 2017. U roku od 15 dana od objave oglasa nije predujmljen iznos od 15.000,00 kn.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Kako iz prijedloga za pokretanje stečajnog postupka i očitovanja FINE od 21. ožujka 2017. proizlazi postojanje stečajnog razloga – nesposobnosti za plaćanje, a dužnik ne raspolaže imovinom kojom bi se mogli namiriti troškovi stečajnog postupka, ispunjeni su uvjeti za otvaranje i zaključenje stečajnog postupka jer stečajna masa nije dovoljna za namirenje troškova toga postupka. Stoga je sud, temeljem odredbe čl.132. st.1. i 2. SZ-a riješio kao u izreci. Objava rješenja na e-oglasnoj ploči suda određena je sukladno čl. 132. st.3.  SZ-a.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Stečajni upravitelj imenovan je sukladno odredbi čl.84. st.1. i čl.85. st.2. SZ-a, s liste A stečajnih upravitelja za područje ovog suda.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4073D">
        <w:rPr>
          <w:rFonts w:cs="Times New Roman" w:eastAsia="Calibri"/>
          <w:szCs w:val="20"/>
          <w:lang w:eastAsia="hr-HR"/>
        </w:rPr>
        <w:t xml:space="preserve">Ukoliko stečajni upravitelj nakon donošenja ovog rješenja utvrdi da dužnik ima imovinu koja bi se mogla unovčiti, sukladno odredbi čl.133. st.1. SZ-a će tu imovinu unovčiti u ime i za račun stečajne mase i prikupljenim sredstvima podmiriti nastale troškove stečajnog </w:t>
      </w:r>
      <w:r w:rsidRPr="00F4073D">
        <w:rPr>
          <w:rFonts w:cs="Times New Roman" w:eastAsia="Calibri"/>
          <w:szCs w:val="20"/>
          <w:lang w:eastAsia="hr-HR"/>
        </w:rPr>
        <w:lastRenderedPageBreak/>
        <w:t>postupka, dok će neiskorišteni ostatak uplatiti u Fond za namirenje troškova stečajnog postupka.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Calibri" w:ascii="Calibri"/>
          <w:sz w:val="22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i/>
          <w:noProof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O brisanju dužnika iz sudskog registra odlučeno je sukladno čl.286. st.3. SZ-a.  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U Bjelovaru, 22. studenog 2017.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MARIJA PETRINA KUBICA v.r.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4073D" w:rsidP="00F4073D" w:rsidR="00F4073D" w:rsidRPr="00F407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4073D" w:rsidP="00F4073D" w:rsidR="00F4073D" w:rsidRPr="00F407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F4073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073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4073D" w:rsidP="00F4073D" w:rsidR="00F4073D" w:rsidRPr="00F407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73D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St-195/2017-6</izvorni_sadrzaj>
    <derivirana_varijabla naziv="DomainObject.Oznaka_1">St-195/2017-6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jednostavno društvo s ograničenom odgovornošću za ugostiteljstvo i trgovinu zastupanog po punomoćniku Robert Ulrih</izvorni_sadrzaj>
    <derivirana_varijabla naziv="DomainObject.Predmet.ProtustrankaFormated_1">  NIL jednostavno društvo s ograničenom odgovornošću za ugostiteljstvo i trgovinu zastupanog po punomoćniku Robert Ulrih</derivirana_varijabla>
  </DomainObject.Predmet.ProtustrankaFormated>
  <DomainObject.Predmet.ProtustrankaFormatedOIB>
    <izvorni_sadrzaj>  NIL jednostavno društvo s ograničenom odgovornošću za ugostiteljstvo i trgovinu, OIB 38302028592 zastupanog po punomoćniku Robert Ulrih</izvorni_sadrzaj>
    <derivirana_varijabla naziv="DomainObject.Predmet.ProtustrankaFormatedOIB_1">  NIL jednostavno društvo s ograničenom odgovornošću za ugostiteljstvo i trgovinu, OIB 38302028592 zastupanog po punomoćniku Robert Ulrih</derivirana_varijabla>
  </DomainObject.Predmet.ProtustrankaFormatedOIB>
  <DomainObject.Predmet.ProtustrankaFormatedWithAdress>
    <izvorni_sadrzaj> NIL jednostavno društvo s ograničenom odgovornošću za ugostiteljstvo i trgovinu, Daruvarski Brestovac 16, 43500 Daruvarski Brestovac zastupanog po punomoćniku Robert Ulrih</izvorni_sadrzaj>
    <derivirana_varijabla naziv="DomainObject.Predmet.ProtustrankaFormatedWithAdress_1"> NIL jednostavno društvo s ograničenom odgovornošću za ugostiteljstvo i trgovinu, Daruvarski Brestovac 16, 43500 Daruvarski Brestovac zastupanog po punomoćniku Robert Ulrih</derivirana_varijabla>
  </DomainObject.Predmet.ProtustrankaFormatedWithAdress>
  <DomainObject.Predmet.ProtustrankaFormatedWithAdressOIB>
    <izvorni_sadrzaj> NIL jednostavno društvo s ograničenom odgovornošću za ugostiteljstvo i trgovinu, OIB 38302028592, Daruvarski Brestovac 16, 43500 Daruvarski Brestovac zastupanog po punomoćniku Robert Ulrih</izvorni_sadrzaj>
    <derivirana_varijabla naziv="DomainObject.Predmet.ProtustrankaFormatedWithAdressOIB_1"> NIL jednostavno društvo s ograničenom odgovornošću za ugostiteljstvo i trgovinu, OIB 38302028592, Daruvarski Brestovac 16, 43500 Daruvarski Brestovac zastupanog po punomoćniku Robert Ulrih</derivirana_varijabla>
  </DomainObject.Predmet.ProtustrankaFormatedWithAdressOIB>
  <DomainObject.Predmet.ProtustrankaWithAdress>
    <izvorni_sadrzaj>NIL jednostavno društvo s ograničenom odgovornošću za ugostiteljstvo i trgovinu Daruvarski Brestovac 16, 43500 Daruvarski Brestovac</izvorni_sadrzaj>
    <derivirana_varijabla naziv="DomainObject.Predmet.ProtustrankaWithAdress_1">NIL jednostavno društvo s ograničenom odgovornošću za ugostiteljstvo i trgovinu Daruvarski Brestovac 16, 43500 Daruvarski Brestovac</derivirana_varijabla>
  </DomainObject.Predmet.ProtustrankaWithAdress>
  <DomainObject.Predmet.ProtustrankaWithAdressOIB>
    <izvorni_sadrzaj>NIL jednostavno društvo s ograničenom odgovornošću za ugostiteljstvo i trgovinu, OIB 38302028592, Daruvarski Brestovac 16, 43500 Daruvarski Brestovac</izvorni_sadrzaj>
    <derivirana_varijabla naziv="DomainObject.Predmet.ProtustrankaWithAdressOIB_1">NIL jednostavno društvo s ograničenom odgovornošću za ugostiteljstvo i trgovinu, OIB 38302028592, Daruvarski Brestovac 16, 43500 Daruvarski Brestovac</derivirana_varijabla>
  </DomainObject.Predmet.ProtustrankaWithAdressOIB>
  <DomainObject.Predmet.ProtustrankaNazivFormated>
    <izvorni_sadrzaj>NIL jednostavno društvo s ograničenom odgovornošću za ugostiteljstvo i trgovinu</izvorni_sadrzaj>
    <derivirana_varijabla naziv="DomainObject.Predmet.ProtustrankaNazivFormated_1">NIL jednostavno društvo s ograničenom odgovornošću za ugostiteljstvo i trgovinu</derivirana_varijabla>
  </DomainObject.Predmet.ProtustrankaNazivFormated>
  <DomainObject.Predmet.ProtustrankaNazivFormatedOIB>
    <izvorni_sadrzaj>NIL jednostavno društvo s ograničenom odgovornošću za ugostiteljstvo i trgovinu, OIB 38302028592</izvorni_sadrzaj>
    <derivirana_varijabla naziv="DomainObject.Predmet.ProtustrankaNazivFormatedOIB_1">NIL jednostavno društvo s ograničenom odgovornošću za ugostiteljstvo i trgovinu, OIB 38302028592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NIL jednostavno društvo s ograničenom odgovornošću za ugostiteljstvo i trgovinu zastupanog po punomoćniku Robert Ulrih</item>
    </izvorni_sadrzaj>
    <derivirana_varijabla naziv="DomainObject.Predmet.ProtuStrankaListFormated_1">
      <item>NIL jednostavno društvo s ograničenom odgovornošću za ugostiteljstvo i trgovinu zastupanog po punomoćniku Robert Ulrih</item>
    </derivirana_varijabla>
  </DomainObject.Predmet.ProtuStrankaListFormated>
  <DomainObject.Predmet.ProtuStrankaListFormatedOIB>
    <izvorni_sadrzaj>
      <item>NIL jednostavno društvo s ograničenom odgovornošću za ugostiteljstvo i trgovinu, OIB 38302028592 zastupanog po punomoćniku Robert Ulrih</item>
    </izvorni_sadrzaj>
    <derivirana_varijabla naziv="DomainObject.Predmet.ProtuStrankaListFormatedOIB_1">
      <item>NIL jednostavno društvo s ograničenom odgovornošću za ugostiteljstvo i trgovinu, OIB 38302028592 zastupanog po punomoćniku Robert Ulrih</item>
    </derivirana_varijabla>
  </DomainObject.Predmet.ProtuStrankaListFormatedOIB>
  <DomainObject.Predmet.ProtuStrankaListFormatedWithAdress>
    <izvorni_sadrzaj>
      <item>NIL jednostavno društvo s ograničenom odgovornošću za ugostiteljstvo i trgovinu, Daruvarski Brestovac 16, 43500 Daruvarski Brestovac zastupanog po punomoćniku Robert Ulrih</item>
    </izvorni_sadrzaj>
    <derivirana_varijabla naziv="DomainObject.Predmet.ProtuStrankaListFormatedWithAdress_1">
      <item>NIL jednostavno društvo s ograničenom odgovornošću za ugostiteljstvo i trgovinu, Daruvarski Brestovac 16, 43500 Daruvarski Brestovac zastupanog po punomoćniku Robert Ulrih</item>
    </derivirana_varijabla>
  </DomainObject.Predmet.ProtuStrankaListFormatedWithAdress>
  <DomainObject.Predmet.ProtuStrankaListFormatedWithAdressOIB>
    <izvorni_sadrzaj>
      <item>NIL jednostavno društvo s ograničenom odgovornošću za ugostiteljstvo i trgovinu, OIB 38302028592, Daruvarski Brestovac 16, 43500 Daruvarski Brestovac zastupanog po punomoćniku Robert Ulrih</item>
    </izvorni_sadrzaj>
    <derivirana_varijabla naziv="DomainObject.Predmet.ProtuStrankaListFormatedWithAdressOIB_1">
      <item>NIL jednostavno društvo s ograničenom odgovornošću za ugostiteljstvo i trgovinu, OIB 38302028592, Daruvarski Brestovac 16, 43500 Daruvarski Brestovac zastupanog po punomoćniku Robert Ulrih</item>
    </derivirana_varijabla>
  </DomainObject.Predmet.ProtuStrankaListFormatedWithAdressOIB>
  <DomainObject.Predmet.ProtuStrankaListNazivFormated>
    <izvorni_sadrzaj>
      <item>NIL jednostavno društvo s ograničenom odgovornošću za ugostiteljstvo i trgovinu</item>
    </izvorni_sadrzaj>
    <derivirana_varijabla naziv="DomainObject.Predmet.ProtuStrankaListNazivFormated_1">
      <item>NIL jednostavno društvo s ograničenom odgovornošću za ugostiteljstvo i trgovinu</item>
    </derivirana_varijabla>
  </DomainObject.Predmet.ProtuStrankaListNazivFormated>
  <DomainObject.Predmet.ProtuStrankaListNazivFormatedOIB>
    <izvorni_sadrzaj>
      <item>NIL jednostavno društvo s ograničenom odgovornošću za ugostiteljstvo i trgovinu, OIB 38302028592</item>
    </izvorni_sadrzaj>
    <derivirana_varijabla naziv="DomainObject.Predmet.ProtuStrankaListNazivFormatedOIB_1">
      <item>NIL jednostavno društvo s ograničenom odgovornošću za ugostiteljstvo i trgovinu, OIB 38302028592</item>
    </derivirana_varijabla>
  </DomainObject.Predmet.ProtuStrankaListNazivFormatedOIB>
  <DomainObject.Predmet.OstaliListFormated>
    <izvorni_sadrzaj>
      <item>Robert Ulrih punomoćnik sudionika u postupku NIL jednostavno društvo s ograničenom odgovornošću za ugostiteljstvo i trgovinu</item>
    </izvorni_sadrzaj>
    <derivirana_varijabla naziv="DomainObject.Predmet.OstaliListFormated_1">
      <item>Robert Ulrih punomoćnik sudionika u postupku NIL jednostavno društvo s ograničenom odgovornošću za ugostiteljstvo i trgovinu</item>
    </derivirana_varijabla>
  </DomainObject.Predmet.OstaliListFormated>
  <DomainObject.Predmet.OstaliListFormatedOIB>
    <izvorni_sadrzaj>
      <item>Robert Ulrih, OIB 50056809869 punomoćnik sudionika u postupku NIL jednostavno društvo s ograničenom odgovornošću za ugostiteljstvo i trgovinu</item>
    </izvorni_sadrzaj>
    <derivirana_varijabla naziv="DomainObject.Predmet.OstaliListFormatedOIB_1">
      <item>Robert Ulrih, OIB 50056809869 punomoćnik sudionika u postupku NIL jednostavno društvo s ograničenom odgovornošću za ugostiteljstvo i trgovinu</item>
    </derivirana_varijabla>
  </DomainObject.Predmet.OstaliListFormatedOIB>
  <DomainObject.Predmet.OstaliListFormatedWithAdress>
    <izvorni_sadrzaj>
      <item>Robert Ulrih, Daruvarski Brestovac 16, 43500 Daruvarski Brestovac punomoćnik sudionika u postupku NIL jednostavno društvo s ograničenom odgovornošću za ugostiteljstvo i trgovinu</item>
    </izvorni_sadrzaj>
    <derivirana_varijabla naziv="DomainObject.Predmet.OstaliListFormatedWithAdress_1">
      <item>Robert Ulrih, Daruvarski Brestovac 16, 43500 Daruvarski Brestovac punomoćnik sudionika u postupku NIL jednostavno društvo s ograničenom odgovornošću za ugostiteljstvo i trgovinu</item>
    </derivirana_varijabla>
  </DomainObject.Predmet.OstaliListFormatedWithAdress>
  <DomainObject.Predmet.OstaliListFormatedWithAdressOIB>
    <izvorni_sadrzaj>
      <item>Robert Ulrih, OIB 50056809869, Daruvarski Brestovac 16, 43500 Daruvarski Brestovac punomoćnik sudionika u postupku NIL jednostavno društvo s ograničenom odgovornošću za ugostiteljstvo i trgovinu</item>
    </izvorni_sadrzaj>
    <derivirana_varijabla naziv="DomainObject.Predmet.OstaliListFormatedWithAdressOIB_1">
      <item>Robert Ulrih, OIB 50056809869, Daruvarski Brestovac 16, 43500 Daruvarski Brestovac punomoćnik sudionika u postupku NIL jednostavno društvo s ograničenom odgovornošću za ugostiteljstvo i trgovinu</item>
    </derivirana_varijabla>
  </DomainObject.Predmet.OstaliListFormatedWithAdressOIB>
  <DomainObject.Predmet.OstaliListNazivFormated>
    <izvorni_sadrzaj>
      <item>Robert Ulrih</item>
    </izvorni_sadrzaj>
    <derivirana_varijabla naziv="DomainObject.Predmet.OstaliListNazivFormated_1">
      <item>Robert Ulrih</item>
    </derivirana_varijabla>
  </DomainObject.Predmet.OstaliListNazivFormated>
  <DomainObject.Predmet.OstaliListNazivFormatedOIB>
    <izvorni_sadrzaj>
      <item>Robert Ulrih, OIB 50056809869</item>
    </izvorni_sadrzaj>
    <derivirana_varijabla naziv="DomainObject.Predmet.OstaliListNazivFormatedOIB_1">
      <item>Robert Ulrih, OIB 50056809869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St-195/2017-6</izvorni_sadrzaj>
    <derivirana_varijabla naziv="DomainObject.PoslovniBrojDokumenta_1">St-195/2017-6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NIL jednostavno društvo s ograničenom odgovornošću za ugostiteljstvo i trgovinu</izvorni_sadrzaj>
    <derivirana_varijabla naziv="DomainObject.Predmet.ProtustrankaIDrugi_1">NIL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NIL jednostavno društvo s ograničenom odgovornošću za ugostiteljstvo i trgovinu, OIB 38302028592, Daruvarski Brestovac 16, 43500 Daruvarski Brestovac</izvorni_sadrzaj>
    <derivirana_varijabla naziv="DomainObject.Predmet.ProtustrankaIDrugiAdressOIB_1">NIL jednostavno društvo s ograničenom odgovornošću za ugostiteljstvo i trgovinu, OIB 38302028592, Daruvarski Brestovac 16, 43500 Daruvarski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NIL jednostavno društvo s ograničenom odgovornošću za ugostiteljstvo i trgovinu</item>
      <item>Robert Ulrih</item>
    </izvorni_sadrzaj>
    <derivirana_varijabla naziv="DomainObject.Predmet.SudioniciListNaziv_1">
      <item>FINA, RC ZAGREB, Podružnica BJELOVAR</item>
      <item>NIL jednostavno društvo s ograničenom odgovornošću za ugostiteljstvo i trgovinu</item>
      <item>Robert Ulrih</item>
    </derivirana_varijabla>
  </DomainObject.Predmet.SudioniciListNaziv>
  <DomainObject.Predmet.SudioniciListAdressOIB>
    <izvorni_sadrzaj>
      <item>FINA, RC ZAGREB, Podružnica BJELOVAR, OIB 85821130368, F. Supila 4,43000 Bjelovar</item>
      <item>NIL jednostavno društvo s ograničenom odgovornošću za ugostiteljstvo i trgovinu, OIB 38302028592, Daruvarski Brestovac 16,43500 Daruvarski Brestovac</item>
      <item>Robert Ulrih, OIB 50056809869, Daruvarski Brestovac 16,43500 Daruvarski Brestovac</item>
    </izvorni_sadrzaj>
    <derivirana_varijabla naziv="DomainObject.Predmet.SudioniciListAdressOIB_1">
      <item>FINA, RC ZAGREB, Podružnica BJELOVAR, OIB 85821130368, F. Supila 4,43000 Bjelovar</item>
      <item>NIL jednostavno društvo s ograničenom odgovornošću za ugostiteljstvo i trgovinu, OIB 38302028592, Daruvarski Brestovac 16,43500 Daruvarski Brestovac</item>
      <item>Robert Ulrih, OIB 50056809869, Daruvarski Brestovac 16,43500 Daruvarski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588E0-926F-4431-8546-629C713E1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4725</properties:Characters>
  <properties:Lines>118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2017-11-22T13:49:00Z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St-195/2017-6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