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581f" w14:paraId="135581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E79EE">
        <w:t>106</w:t>
      </w:r>
      <w:r w:rsidR="00BE14DE">
        <w:t>/</w:t>
      </w:r>
      <w:r w:rsidR="006A4863">
        <w:t>17</w:t>
      </w:r>
      <w:r w:rsidR="00245588">
        <w:t>-</w:t>
      </w:r>
      <w:r w:rsidR="004E79EE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D74CF9">
        <w:t xml:space="preserve"> </w:t>
      </w:r>
      <w:r w:rsidR="004E79EE">
        <w:t>SLAD GRUPA d.o.o., Zadar, Široka ulica 9/A, OIB: 74957794958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A347D">
        <w:t>22.</w:t>
      </w:r>
      <w:r w:rsidR="004E79EE">
        <w:t xml:space="preserve"> ožujka</w:t>
      </w:r>
      <w:r w:rsidR="006A4863">
        <w:t xml:space="preserve"> 2017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E79EE">
        <w:t>SLAD GRUPA d.o.o., Zadar, Široka ulica 9/A, OIB: 74957794958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E79EE" w:rsidP="00A70A5D" w:rsidR="000A6B55">
      <w:pPr>
        <w:jc w:val="center"/>
      </w:pPr>
      <w:r>
        <w:t>6. travnja</w:t>
      </w:r>
      <w:r w:rsidR="006A4863">
        <w:t xml:space="preserve"> 2017</w:t>
      </w:r>
      <w:r w:rsidR="00A70A5D">
        <w:t>. u</w:t>
      </w:r>
      <w:r w:rsidR="00A70A5D" w:rsidRPr="00F60CD9">
        <w:t xml:space="preserve"> </w:t>
      </w:r>
      <w:r w:rsidR="006A4863">
        <w:t>08,</w:t>
      </w:r>
      <w:r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E79EE" w:rsidP="000A6B55" w:rsidR="000A6B55">
      <w:pPr>
        <w:jc w:val="center"/>
      </w:pPr>
      <w:r>
        <w:t>6. travnja</w:t>
      </w:r>
      <w:r w:rsidR="006A4863">
        <w:t xml:space="preserve"> 2017. u 08,</w:t>
      </w:r>
      <w:r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D74CF9" w:rsidR="00D74CF9" w:rsidRPr="006A6907">
      <w:pPr>
        <w:jc w:val="both"/>
      </w:pPr>
      <w:r w:rsidRPr="00F60CD9">
        <w:tab/>
      </w:r>
      <w:r w:rsidR="00D74CF9" w:rsidRPr="00F60CD9">
        <w:tab/>
      </w:r>
      <w:r w:rsidR="00D74CF9">
        <w:t>Financijska agencija je</w:t>
      </w:r>
      <w:r w:rsidR="00D74CF9" w:rsidRPr="004E0D54">
        <w:t xml:space="preserve"> dostavi</w:t>
      </w:r>
      <w:r w:rsidR="00D74CF9">
        <w:t>la</w:t>
      </w:r>
      <w:r w:rsidR="00D74CF9" w:rsidRPr="004E0D54">
        <w:t xml:space="preserve"> ovom sudu prijedlog za </w:t>
      </w:r>
      <w:r w:rsidR="00D74CF9">
        <w:t>otvaranje</w:t>
      </w:r>
      <w:r w:rsidR="00D74CF9" w:rsidRPr="004E0D54">
        <w:t xml:space="preserve"> stečajnog postupka nad stečajnim dužnikom </w:t>
      </w:r>
      <w:r w:rsidR="004E79EE">
        <w:t>SLAD GRUPA d.o.o., Zadar</w:t>
      </w:r>
      <w:r w:rsidR="00FF4978">
        <w:t xml:space="preserve">, </w:t>
      </w:r>
      <w:r w:rsidR="00D74CF9" w:rsidRPr="004E0D54">
        <w:t>navodeći da</w:t>
      </w:r>
      <w:r w:rsidR="00D74CF9">
        <w:t xml:space="preserve"> dužnik na </w:t>
      </w:r>
      <w:r w:rsidR="00D74CF9" w:rsidRPr="006A6907">
        <w:t xml:space="preserve">dan </w:t>
      </w:r>
      <w:r w:rsidR="004E79EE">
        <w:t>15</w:t>
      </w:r>
      <w:r w:rsidR="006A4863">
        <w:t xml:space="preserve">. </w:t>
      </w:r>
      <w:r w:rsidR="004E79EE">
        <w:t>ožujka</w:t>
      </w:r>
      <w:r w:rsidR="006A4863">
        <w:t xml:space="preserve"> 2017</w:t>
      </w:r>
      <w:r w:rsidR="00D74CF9">
        <w:t>.</w:t>
      </w:r>
      <w:r w:rsidR="00D74CF9" w:rsidRPr="006A6907">
        <w:t xml:space="preserve"> u Očevidniku redoslijeda osnova za plaćanje ima evidentirane neizvršene </w:t>
      </w:r>
      <w:r w:rsidR="00D74CF9" w:rsidRPr="006A6907">
        <w:lastRenderedPageBreak/>
        <w:t xml:space="preserve">osnove za plaćanje u neprekinutom razdoblju od </w:t>
      </w:r>
      <w:r w:rsidR="00D74CF9">
        <w:t>120</w:t>
      </w:r>
      <w:r w:rsidR="00D74CF9" w:rsidRPr="006A6907">
        <w:t xml:space="preserve"> dana u iznosu od </w:t>
      </w:r>
      <w:r w:rsidR="004E79EE">
        <w:t>633.111,63</w:t>
      </w:r>
      <w:r w:rsidR="00D74CF9">
        <w:t xml:space="preserve"> </w:t>
      </w:r>
      <w:r w:rsidR="00D74CF9" w:rsidRPr="006A6907">
        <w:t>kun</w:t>
      </w:r>
      <w:r w:rsidR="00D74CF9">
        <w:t>a</w:t>
      </w:r>
      <w:r w:rsidR="00D74CF9" w:rsidRPr="006A6907">
        <w:t xml:space="preserve">, te da ima </w:t>
      </w:r>
      <w:r w:rsidR="004E79EE">
        <w:t>deset</w:t>
      </w:r>
      <w:r w:rsidR="00FF4978" w:rsidRPr="006A6907">
        <w:t xml:space="preserve"> </w:t>
      </w:r>
      <w:r w:rsidR="00D74CF9" w:rsidRPr="006A6907">
        <w:t xml:space="preserve">zaposlenika. </w:t>
      </w:r>
      <w:r w:rsidR="00D74CF9">
        <w:t xml:space="preserve">  </w:t>
      </w:r>
    </w:p>
    <w:p w:rsidRDefault="00D74CF9" w:rsidP="00D74CF9" w:rsidR="00D74CF9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D74CF9" w:rsidP="00D74CF9" w:rsidR="00D74CF9" w:rsidRPr="00F60CD9"/>
    <w:p w:rsidRDefault="005A3991" w:rsidP="00D74CF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4A347D">
        <w:t>22.</w:t>
      </w:r>
      <w:r w:rsidR="004E79EE">
        <w:t xml:space="preserve"> ožujka</w:t>
      </w:r>
      <w:r w:rsidR="006A4863">
        <w:t xml:space="preserve"> 2017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4E79EE">
        <w:t>SLAD GRUPA d.o.o., Zadar, Široka ulica 9/A</w:t>
      </w:r>
      <w:r w:rsidR="004E79EE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E79EE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Branko Bu</w:t>
      </w:r>
      <w:r w:rsidR="004A347D">
        <w:rPr>
          <w:szCs w:val="24"/>
        </w:rPr>
        <w:t>n</w:t>
      </w:r>
      <w:r>
        <w:rPr>
          <w:szCs w:val="24"/>
        </w:rPr>
        <w:t>gur iz Pakoštana, Kraljice Jelene 17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</w:t>
      </w:r>
      <w:r w:rsidR="006A4863">
        <w:t>e-oglasna ploča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B0B2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E79EE">
      <w:t>106</w:t>
    </w:r>
    <w:r w:rsidR="006A4863">
      <w:t>/17-4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347D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79E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B0B21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0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0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9/A, 23000 Zadar</izvorni_sadrzaj>
    <derivirana_varijabla naziv="DomainObject.Predmet.ProtustrankaFormatedWithAdress_1"> SLAD GRUPA d.o.o. za proizvodnju i usluge, Široka ulica 9/A, 23000 Zadar</derivirana_varijabla>
  </DomainObject.Predmet.ProtustrankaFormatedWithAdress>
  <DomainObject.Predmet.ProtustrankaFormatedWithAdressOIB>
    <izvorni_sadrzaj> SLAD GRUPA d.o.o. za proizvodnju i usluge, OIB 74957794958, Široka ulica 9/A, 23000 Zadar</izvorni_sadrzaj>
    <derivirana_varijabla naziv="DomainObject.Predmet.ProtustrankaFormatedWithAdressOIB_1"> SLAD GRUPA d.o.o. za proizvodnju i usluge, OIB 74957794958, Široka ulica 9/A, 23000 Zadar</derivirana_varijabla>
  </DomainObject.Predmet.ProtustrankaFormatedWithAdressOIB>
  <DomainObject.Predmet.ProtustrankaWithAdress>
    <izvorni_sadrzaj>SLAD GRUPA d.o.o. za proizvodnju i usluge Široka ulica 9/A, 23000 Zadar</izvorni_sadrzaj>
    <derivirana_varijabla naziv="DomainObject.Predmet.ProtustrankaWithAdress_1">SLAD GRUPA d.o.o. za proizvodnju i usluge Široka ulica 9/A, 23000 Zadar</derivirana_varijabla>
  </DomainObject.Predmet.ProtustrankaWithAdress>
  <DomainObject.Predmet.ProtustrankaWithAdressOIB>
    <izvorni_sadrzaj>SLAD GRUPA d.o.o. za proizvodnju i usluge, OIB 74957794958, Široka ulica 9/A, 23000 Zadar</izvorni_sadrzaj>
    <derivirana_varijabla naziv="DomainObject.Predmet.ProtustrankaWithAdressOIB_1">SLAD GRUPA d.o.o. za proizvodnju i usluge, OIB 74957794958, Široka ulica 9/A,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9/A, 23000 Zadar</item>
    </izvorni_sadrzaj>
    <derivirana_varijabla naziv="DomainObject.Predmet.ProtuStrankaListFormatedWithAdress_1">
      <item>SLAD GRUPA d.o.o. za proizvodnju i usluge, Široka ulica 9/A,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9/A, 23000 Zadar</item>
    </izvorni_sadrzaj>
    <derivirana_varijabla naziv="DomainObject.Predmet.ProtuStrankaListFormatedWithAdressOIB_1">
      <item>SLAD GRUPA d.o.o. za proizvodnju i usluge, OIB 74957794958, Široka ulica 9/A,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9/A, 23000 Zadar</izvorni_sadrzaj>
    <derivirana_varijabla naziv="DomainObject.Predmet.ProtustrankaIDrugiAdressOIB_1">SLAD GRUPA d.o.o. za proizvodnju i usluge, OIB 74957794958, Široka ulica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</izvorni_sadrzaj>
    <derivirana_varijabla naziv="DomainObject.Predmet.SudioniciListNaziv_1">
      <item>FINA</item>
      <item>SLAD GRUPA d.o.o. za proizvodnju i usluge</item>
    </derivirana_varijabla>
  </DomainObject.Predmet.SudioniciListNaziv>
  <DomainObject.Predmet.SudioniciListAdressOIB>
    <izvorni_sadrzaj>
      <item>FINA, OIB 85821130368</item>
      <item>SLAD GRUPA d.o.o. za proizvodnju i usluge, OIB 74957794958, Široka ulica 9/A,23000 Zadar</item>
    </izvorni_sadrzaj>
    <derivirana_varijabla naziv="DomainObject.Predmet.SudioniciListAdressOIB_1">
      <item>FINA, OIB 85821130368</item>
      <item>SLAD GRUPA d.o.o. za proizvodnju i usluge, OIB 74957794958, Široka ulica 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</izvorni_sadrzaj>
    <derivirana_varijabla naziv="DomainObject.Predmet.SudioniciListNazivOIB_1">
      <item>, OIB 85821130368</item>
      <item>, OIB 74957794958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937AA-E0F9-492E-83B8-21AC99B2E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1868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2017-03-20T11:55:00Z</dcterms:created>
  <dc:creator>Administrator</dc:creator>
  <cp:lastModifiedBy>Martina Kalmeta</cp:lastModifiedBy>
  <cp:lastPrinted>2017-03-22T09:33:00Z</cp:lastPrinted>
  <dcterms:modified xmlns:xsi="http://www.w3.org/2001/XMLSchema-instance" xsi:type="dcterms:W3CDTF">2017-03-22T10:50:00Z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