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5f1b" w14:paraId="1e75f1b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025BAC" w:rsidP="006E4E06" w:rsidR="00CA76AC">
      <w:pPr>
        <w:ind w:firstLine="708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E41E9E" w:rsidRPr="00B172E1">
        <w:t>KRAČINA d.o.o.</w:t>
      </w:r>
      <w:r w:rsidR="00E41E9E">
        <w:t>, Kalnička 99, Križevci</w:t>
      </w:r>
      <w:r w:rsidR="00E41E9E" w:rsidRPr="00637AE3">
        <w:t xml:space="preserve">, OIB: </w:t>
      </w:r>
      <w:r w:rsidR="00E41E9E" w:rsidRPr="00B172E1">
        <w:t>00081504133</w:t>
      </w:r>
      <w:r w:rsidR="00E41E9E" w:rsidRPr="00637AE3">
        <w:t>, 2</w:t>
      </w:r>
      <w:r w:rsidR="00E41E9E">
        <w:t>6</w:t>
      </w:r>
      <w:r w:rsidR="00E41E9E" w:rsidRPr="00637AE3">
        <w:t>. listopada 2018.</w:t>
      </w:r>
    </w:p>
    <w:p w:rsidRDefault="006E4E06" w:rsidP="008F4451" w:rsidR="006E4E06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E41E9E" w:rsidRPr="00EE2AB0">
        <w:t xml:space="preserve">Nalaže se </w:t>
      </w:r>
      <w:r w:rsidR="00E41E9E">
        <w:t>direktoru</w:t>
      </w:r>
      <w:r w:rsidR="00E41E9E" w:rsidRPr="00637AE3">
        <w:t xml:space="preserve"> dužnika </w:t>
      </w:r>
      <w:r w:rsidR="00E41E9E" w:rsidRPr="00B172E1">
        <w:t>KRAČINA d.o.o.</w:t>
      </w:r>
      <w:r w:rsidR="00E41E9E">
        <w:t xml:space="preserve">, </w:t>
      </w:r>
      <w:r w:rsidR="00E41E9E" w:rsidRPr="00B172E1">
        <w:t>Josip</w:t>
      </w:r>
      <w:r w:rsidR="00E41E9E">
        <w:t>u</w:t>
      </w:r>
      <w:r w:rsidR="00E41E9E" w:rsidRPr="00B172E1">
        <w:t xml:space="preserve"> Kušec</w:t>
      </w:r>
      <w:r w:rsidR="00E41E9E">
        <w:t>, Kalnička ulica 102, Križevci</w:t>
      </w:r>
      <w:r w:rsidR="00E41E9E" w:rsidRPr="00637AE3">
        <w:t xml:space="preserve">, OIB: </w:t>
      </w:r>
      <w:r w:rsidR="00E41E9E">
        <w:t>42915456015</w:t>
      </w:r>
      <w:r w:rsidR="00E41E9E" w:rsidRPr="00EE2AB0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025BAC">
        <w:t>3</w:t>
      </w:r>
      <w:r w:rsidR="00E41E9E">
        <w:t>70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5B1E9A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E41E9E" w:rsidRPr="00EE2AB0">
        <w:t xml:space="preserve">Nalaže se </w:t>
      </w:r>
      <w:r w:rsidR="00E41E9E">
        <w:t>direktoru</w:t>
      </w:r>
      <w:r w:rsidR="00E41E9E" w:rsidRPr="00637AE3">
        <w:t xml:space="preserve"> dužnika </w:t>
      </w:r>
      <w:r w:rsidR="00E41E9E" w:rsidRPr="00B172E1">
        <w:t>KRAČINA d.o.o.</w:t>
      </w:r>
      <w:r w:rsidR="00E41E9E">
        <w:t xml:space="preserve">, </w:t>
      </w:r>
      <w:r w:rsidR="00E41E9E" w:rsidRPr="00B172E1">
        <w:t>Josip</w:t>
      </w:r>
      <w:r w:rsidR="00E41E9E">
        <w:t>u</w:t>
      </w:r>
      <w:r w:rsidR="00E41E9E" w:rsidRPr="00B172E1">
        <w:t xml:space="preserve"> Kušec</w:t>
      </w:r>
      <w:r w:rsidR="00E41E9E">
        <w:t>, Kalnička ulica 102, Križevci</w:t>
      </w:r>
      <w:r w:rsidR="00E41E9E" w:rsidRPr="00637AE3">
        <w:t xml:space="preserve">, OIB: </w:t>
      </w:r>
      <w:r w:rsidR="00E41E9E">
        <w:t>42915456015</w:t>
      </w:r>
      <w:r w:rsidR="00E41E9E" w:rsidRPr="00EE2AB0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E41E9E">
        <w:t>370</w:t>
      </w:r>
      <w:r w:rsidR="008F4451">
        <w:t>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440857" w:rsidP="000E1BF7" w:rsidR="00440857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E41E9E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E41E9E" w:rsidRPr="00B172E1">
        <w:t>Josip Kušec</w:t>
      </w:r>
      <w:r w:rsidR="00E41E9E" w:rsidRPr="003F663D">
        <w:t xml:space="preserve">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</w:t>
      </w:r>
      <w:r w:rsidR="002911F7">
        <w:t xml:space="preserve">navodeći da dužnik na dan </w:t>
      </w:r>
      <w:r w:rsidR="00E41E9E">
        <w:t>1. rujna 2015</w:t>
      </w:r>
      <w:r w:rsidR="00E41E9E" w:rsidRPr="00EE2AB0">
        <w:t xml:space="preserve">. u Očevidniku redoslijeda osnova za plaćanje ima evidentirane neizvršene osnove za plaćanje u neprekinutom razdoblju od </w:t>
      </w:r>
      <w:r w:rsidR="00E41E9E">
        <w:t>1777</w:t>
      </w:r>
      <w:r w:rsidR="00E41E9E" w:rsidRPr="00EE2AB0">
        <w:t xml:space="preserve"> dana u ukupnom iznosu od </w:t>
      </w:r>
      <w:r w:rsidR="00E41E9E">
        <w:t xml:space="preserve">7.887.490,56 </w:t>
      </w:r>
      <w:r w:rsidR="00E41E9E" w:rsidRPr="00EE2AB0">
        <w:t xml:space="preserve">kn te da dužnik ima </w:t>
      </w:r>
      <w:r w:rsidR="00E41E9E">
        <w:t>1 zaposlenog</w:t>
      </w:r>
      <w:r w:rsidR="008F4451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 xml:space="preserve">Slijedom navedenog sud je obvezao </w:t>
      </w:r>
      <w:r w:rsidR="00025BAC">
        <w:t>predsjednika uprave</w:t>
      </w:r>
      <w:r>
        <w:t xml:space="preserve"> dužnika na plaćanje predujma za namirenje troškova stečajnog postupka.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E41E9E">
        <w:t>26</w:t>
      </w:r>
      <w:r w:rsidR="00010EB8" w:rsidRPr="00637AE3">
        <w:t>. listopada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FE6EE9" w:rsidP="00FE6EE9" w:rsidR="00FE6EE9" w:rsidRPr="00EE2AB0">
      <w:pPr>
        <w:ind w:firstLine="720"/>
        <w:jc w:val="both"/>
      </w:pPr>
      <w:r w:rsidRPr="00EE2AB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2AB0">
        <w:t xml:space="preserve"> Sudac</w:t>
      </w:r>
    </w:p>
    <w:p w:rsidRDefault="00FE6EE9" w:rsidP="00FE6EE9" w:rsidR="00FE6EE9" w:rsidRPr="00EE2AB0">
      <w:pPr>
        <w:ind w:firstLine="720"/>
        <w:jc w:val="both"/>
      </w:pPr>
    </w:p>
    <w:p w:rsidRDefault="00FE6EE9" w:rsidP="004A37EC" w:rsidR="00FE6EE9" w:rsidRPr="00EE2AB0">
      <w:pPr>
        <w:ind w:firstLine="720"/>
        <w:jc w:val="both"/>
      </w:pPr>
      <w:r w:rsidRPr="00EE2AB0">
        <w:tab/>
      </w:r>
      <w:r w:rsidRPr="00EE2AB0">
        <w:tab/>
      </w:r>
      <w:r w:rsidRPr="00EE2AB0">
        <w:tab/>
      </w:r>
      <w:r w:rsidRPr="00EE2AB0">
        <w:tab/>
      </w:r>
      <w:r w:rsidRPr="00EE2AB0">
        <w:tab/>
      </w:r>
      <w:r w:rsidRPr="00EE2AB0">
        <w:tab/>
        <w:t xml:space="preserve">              Iris Hatvalić Nemec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440857" w:rsidR="00440857" w:rsidRPr="00854BDB">
      <w:pPr>
        <w:jc w:val="both"/>
      </w:pPr>
      <w:r w:rsidRPr="00450725">
        <w:t xml:space="preserve">- </w:t>
      </w:r>
      <w:r w:rsidR="00FE6EE9">
        <w:t>direktor</w:t>
      </w:r>
      <w:r w:rsidR="00025BAC" w:rsidRPr="00637AE3">
        <w:t xml:space="preserve"> dužnika, </w:t>
      </w:r>
      <w:r w:rsidR="00FE6EE9" w:rsidRPr="00B172E1">
        <w:t>Josip Kušec</w:t>
      </w:r>
      <w:r w:rsidR="00FE6EE9">
        <w:t>, Kalnička ulica 102, Križevci</w:t>
      </w:r>
    </w:p>
    <w:p w:rsidRDefault="007B2EEA" w:rsidP="00B86E02" w:rsidR="007B2EEA" w:rsidRPr="0040505D">
      <w:pPr>
        <w:jc w:val="both"/>
      </w:pPr>
      <w:r>
        <w:t>- e-oglasna ploča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C55" w:rsidR="00B44C55">
      <w:r>
        <w:separator/>
      </w:r>
    </w:p>
  </w:endnote>
  <w:endnote w:id="0" w:type="continuationSeparator">
    <w:p w:rsidRDefault="00B44C55" w:rsidR="00B44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C55" w:rsidR="00B44C55">
      <w:r>
        <w:separator/>
      </w:r>
    </w:p>
  </w:footnote>
  <w:footnote w:id="0" w:type="continuationSeparator">
    <w:p w:rsidRDefault="00B44C55" w:rsidR="00B44C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7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8F4451" w:rsidP="008F4451" w:rsidR="008F4451">
    <w:pPr>
      <w:jc w:val="right"/>
    </w:pPr>
    <w:r>
      <w:t>Poslovni broj: 4 St-</w:t>
    </w:r>
    <w:r w:rsidR="00E41E9E">
      <w:t>370</w:t>
    </w:r>
    <w:r>
      <w:t>/18-5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7EC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E41E9E">
      <w:t>370</w:t>
    </w:r>
    <w:r w:rsidR="008F4451">
      <w:t>/18-5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0EB8"/>
    <w:rsid w:val="000142D7"/>
    <w:rsid w:val="00025BAC"/>
    <w:rsid w:val="000429F8"/>
    <w:rsid w:val="00094216"/>
    <w:rsid w:val="000E1BF7"/>
    <w:rsid w:val="000E74A2"/>
    <w:rsid w:val="000F57FA"/>
    <w:rsid w:val="00112417"/>
    <w:rsid w:val="00157936"/>
    <w:rsid w:val="001715D3"/>
    <w:rsid w:val="00175B62"/>
    <w:rsid w:val="001F03ED"/>
    <w:rsid w:val="002071D3"/>
    <w:rsid w:val="00226DEA"/>
    <w:rsid w:val="00231407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23C2D"/>
    <w:rsid w:val="00440857"/>
    <w:rsid w:val="004A37EC"/>
    <w:rsid w:val="004D2BF3"/>
    <w:rsid w:val="00513515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6D132D"/>
    <w:rsid w:val="006E4E06"/>
    <w:rsid w:val="0073178E"/>
    <w:rsid w:val="00771759"/>
    <w:rsid w:val="00792DA9"/>
    <w:rsid w:val="007B2EEA"/>
    <w:rsid w:val="007B79D9"/>
    <w:rsid w:val="007E5140"/>
    <w:rsid w:val="008105D5"/>
    <w:rsid w:val="0082482A"/>
    <w:rsid w:val="00830D39"/>
    <w:rsid w:val="00866223"/>
    <w:rsid w:val="008B02FF"/>
    <w:rsid w:val="008F4451"/>
    <w:rsid w:val="009D2EBA"/>
    <w:rsid w:val="00A00ADE"/>
    <w:rsid w:val="00A57819"/>
    <w:rsid w:val="00AE7262"/>
    <w:rsid w:val="00B44C55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E16F6E"/>
    <w:rsid w:val="00E41E9E"/>
    <w:rsid w:val="00F55BB3"/>
    <w:rsid w:val="00F55DB3"/>
    <w:rsid w:val="00F562EF"/>
    <w:rsid w:val="00F97F93"/>
    <w:rsid w:val="00FB3FBF"/>
    <w:rsid w:val="00FE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A3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7E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7E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7E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7E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A3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7E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7E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7E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7E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KRAČINA trgovačko društvo za promet i usluge d.o.o. zastupanog po punomoćniku Josip Kušec</izvorni_sadrzaj>
    <derivirana_varijabla naziv="DomainObject.Predmet.ProtustrankaFormated_1">  KRAČINA trgovačko društvo za promet i usluge d.o.o. zastupanog po punomoćniku Josip Kušec</derivirana_varijabla>
  </DomainObject.Predmet.ProtustrankaFormated>
  <DomainObject.Predmet.ProtustrankaFormatedOIB>
    <izvorni_sadrzaj>  KRAČINA trgovačko društvo za promet i usluge d.o.o., OIB 00081504133 zastupanog po punomoćniku Josip Kušec</izvorni_sadrzaj>
    <derivirana_varijabla naziv="DomainObject.Predmet.ProtustrankaFormatedOIB_1">  KRAČINA trgovačko društvo za promet i usluge d.o.o., OIB 00081504133 zastupanog po punomoćniku Josip Kušec</derivirana_varijabla>
  </DomainObject.Predmet.ProtustrankaFormatedOIB>
  <DomainObject.Predmet.ProtustrankaFormatedWithAdress>
    <izvorni_sadrzaj> KRAČINA trgovačko društvo za promet i usluge d.o.o., Kalnička 99, 48260 Križevci zastupanog po punomoćniku Josip Kušec</izvorni_sadrzaj>
    <derivirana_varijabla naziv="DomainObject.Predmet.ProtustrankaFormatedWithAdress_1"> KRAČINA trgovačko društvo za promet i usluge d.o.o., Kalnička 99, 48260 Križevci zastupanog po punomoćniku Josip Kušec</derivirana_varijabla>
  </DomainObject.Predmet.ProtustrankaFormatedWithAdress>
  <DomainObject.Predmet.ProtustrankaFormatedWithAdressOIB>
    <izvorni_sadrzaj> KRAČINA trgovačko društvo za promet i usluge d.o.o., OIB 00081504133, Kalnička 99, 48260 Križevci zastupanog po punomoćniku Josip Kušec</izvorni_sadrzaj>
    <derivirana_varijabla naziv="DomainObject.Predmet.ProtustrankaFormatedWithAdressOIB_1"> KRAČINA trgovačko društvo za promet i usluge d.o.o., OIB 00081504133, Kalnička 99, 48260 Križevci zastupanog po punomoćniku Josip Kušec</derivirana_varijabla>
  </DomainObject.Predmet.ProtustrankaFormatedWithAdressOIB>
  <DomainObject.Predmet.ProtustrankaWithAdress>
    <izvorni_sadrzaj>KRAČINA trgovačko društvo za promet i usluge d.o.o. Kalnička 99, 48260 Križevci</izvorni_sadrzaj>
    <derivirana_varijabla naziv="DomainObject.Predmet.ProtustrankaWithAdress_1">KRAČINA trgovačko društvo za promet i usluge d.o.o. Kalnička 99, 48260 Križevci</derivirana_varijabla>
  </DomainObject.Predmet.ProtustrankaWithAdress>
  <DomainObject.Predmet.ProtustrankaWithAdressOIB>
    <izvorni_sadrzaj>KRAČINA trgovačko društvo za promet i usluge d.o.o., OIB 00081504133, Kalnička 99, 48260 Križevci</izvorni_sadrzaj>
    <derivirana_varijabla naziv="DomainObject.Predmet.ProtustrankaWithAdressOIB_1">KRAČINA trgovačko društvo za promet i usluge d.o.o., OIB 00081504133, Kalnička 99, 48260 Križevci</derivirana_varijabla>
  </DomainObject.Predmet.ProtustrankaWithAdressOIB>
  <DomainObject.Predmet.ProtustrankaNazivFormated>
    <izvorni_sadrzaj>KRAČINA trgovačko društvo za promet i usluge d.o.o.</izvorni_sadrzaj>
    <derivirana_varijabla naziv="DomainObject.Predmet.ProtustrankaNazivFormated_1">KRAČINA trgovačko društvo za promet i usluge d.o.o.</derivirana_varijabla>
  </DomainObject.Predmet.ProtustrankaNazivFormated>
  <DomainObject.Predmet.ProtustrankaNazivFormatedOIB>
    <izvorni_sadrzaj>KRAČINA trgovačko društvo za promet i usluge d.o.o., OIB 00081504133</izvorni_sadrzaj>
    <derivirana_varijabla naziv="DomainObject.Predmet.ProtustrankaNazivFormatedOIB_1">KRAČINA trgovačko društvo za promet i usluge d.o.o., OIB 00081504133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7887490.56</izvorni_sadrzaj>
    <derivirana_varijabla naziv="DomainObject.Predmet.TrenutnaVrijednost_1">7887490.56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KRAČINA trgovačko društvo za promet i usluge d.o.o. zastupanog po punomoćniku Josip Kušec</item>
    </izvorni_sadrzaj>
    <derivirana_varijabla naziv="DomainObject.Predmet.ProtuStrankaListFormated_1">
      <item>KRAČINA trgovačko društvo za promet i usluge d.o.o. zastupanog po punomoćniku Josip Kušec</item>
    </derivirana_varijabla>
  </DomainObject.Predmet.ProtuStrankaListFormated>
  <DomainObject.Predmet.ProtuStrankaListFormatedOIB>
    <izvorni_sadrzaj>
      <item>KRAČINA trgovačko društvo za promet i usluge d.o.o., OIB 00081504133 zastupanog po punomoćniku Josip Kušec</item>
    </izvorni_sadrzaj>
    <derivirana_varijabla naziv="DomainObject.Predmet.ProtuStrankaListFormatedOIB_1">
      <item>KRAČINA trgovačko društvo za promet i usluge d.o.o., OIB 00081504133 zastupanog po punomoćniku Josip Kušec</item>
    </derivirana_varijabla>
  </DomainObject.Predmet.ProtuStrankaListFormatedOIB>
  <DomainObject.Predmet.ProtuStrankaListFormatedWithAdress>
    <izvorni_sadrzaj>
      <item>KRAČINA trgovačko društvo za promet i usluge d.o.o., Kalnička 99, 48260 Križevci zastupanog po punomoćniku Josip Kušec</item>
    </izvorni_sadrzaj>
    <derivirana_varijabla naziv="DomainObject.Predmet.ProtuStrankaListFormatedWithAdress_1">
      <item>KRAČINA trgovačko društvo za promet i usluge d.o.o., Kalnička 99, 48260 Križevci zastupanog po punomoćniku Josip Kušec</item>
    </derivirana_varijabla>
  </DomainObject.Predmet.ProtuStrankaListFormatedWithAdress>
  <DomainObject.Predmet.ProtuStrankaListFormatedWithAdressOIB>
    <izvorni_sadrzaj>
      <item>KRAČINA trgovačko društvo za promet i usluge d.o.o., OIB 00081504133, Kalnička 99, 48260 Križevci zastupanog po punomoćniku Josip Kušec</item>
    </izvorni_sadrzaj>
    <derivirana_varijabla naziv="DomainObject.Predmet.ProtuStrankaListFormatedWithAdressOIB_1">
      <item>KRAČINA trgovačko društvo za promet i usluge d.o.o., OIB 00081504133, Kalnička 99, 48260 Križevci zastupanog po punomoćniku Josip Kušec</item>
    </derivirana_varijabla>
  </DomainObject.Predmet.ProtuStrankaListFormatedWithAdressOIB>
  <DomainObject.Predmet.ProtuStrankaListNazivFormated>
    <izvorni_sadrzaj>
      <item>KRAČINA trgovačko društvo za promet i usluge d.o.o.</item>
    </izvorni_sadrzaj>
    <derivirana_varijabla naziv="DomainObject.Predmet.ProtuStrankaListNazivFormated_1">
      <item>KRAČINA trgovačko društvo za promet i usluge d.o.o.</item>
    </derivirana_varijabla>
  </DomainObject.Predmet.ProtuStrankaListNazivFormated>
  <DomainObject.Predmet.ProtuStrankaListNazivFormatedOIB>
    <izvorni_sadrzaj>
      <item>KRAČINA trgovačko društvo za promet i usluge d.o.o., OIB 00081504133</item>
    </izvorni_sadrzaj>
    <derivirana_varijabla naziv="DomainObject.Predmet.ProtuStrankaListNazivFormatedOIB_1">
      <item>KRAČINA trgovačko društvo za promet i usluge d.o.o., OIB 00081504133</item>
    </derivirana_varijabla>
  </DomainObject.Predmet.ProtuStrankaListNazivFormatedOIB>
  <DomainObject.Predmet.OstaliListFormated>
    <izvorni_sadrzaj>
      <item>Sudski registar</item>
      <item>Josip Kušec punomoćnik sudionika u postupku KRAČINA trgovačko društvo za promet i usluge d.o.o.</item>
    </izvorni_sadrzaj>
    <derivirana_varijabla naziv="DomainObject.Predmet.OstaliListFormated_1">
      <item>Sudski registar</item>
      <item>Josip Kušec punomoćnik sudionika u postupku KRAČINA trgovačko društvo za promet i usluge d.o.o.</item>
    </derivirana_varijabla>
  </DomainObject.Predmet.OstaliListFormated>
  <DomainObject.Predmet.OstaliListFormatedOIB>
    <izvorni_sadrzaj>
      <item>Sudski registar</item>
      <item>Josip Kušec, OIB 42915456015 punomoćnik sudionika u postupku KRAČINA trgovačko društvo za promet i usluge d.o.o.</item>
    </izvorni_sadrzaj>
    <derivirana_varijabla naziv="DomainObject.Predmet.OstaliListFormatedOIB_1">
      <item>Sudski registar</item>
      <item>Josip Kušec, OIB 42915456015 punomoćnik sudionika u postupku KRAČINA trgovačko društvo za promet i usluge d.o.o.</item>
    </derivirana_varijabla>
  </DomainObject.Predmet.OstaliListFormatedOIB>
  <DomainObject.Predmet.OstaliListFormatedWithAdress>
    <izvorni_sadrzaj>
      <item>Sudski registar</item>
      <item>Josip Kušec, Kalnička Ulica 102, 48260 Križevci punomoćnik sudionika u postupku KRAČINA trgovačko društvo za promet i usluge d.o.o.</item>
    </izvorni_sadrzaj>
    <derivirana_varijabla naziv="DomainObject.Predmet.OstaliListFormatedWithAdress_1">
      <item>Sudski registar</item>
      <item>Josip Kušec, Kalnička Ulica 102, 48260 Križevci punomoćnik sudionika u postupku KRAČINA trgovačko društvo za promet i usluge d.o.o.</item>
    </derivirana_varijabla>
  </DomainObject.Predmet.OstaliListFormatedWithAdress>
  <DomainObject.Predmet.OstaliListFormatedWithAdressOIB>
    <izvorni_sadrzaj>
      <item>Sudski registar</item>
      <item>Josip Kušec, OIB 42915456015, Kalnička Ulica 102, 48260 Križevci punomoćnik sudionika u postupku KRAČINA trgovačko društvo za promet i usluge d.o.o.</item>
    </izvorni_sadrzaj>
    <derivirana_varijabla naziv="DomainObject.Predmet.OstaliListFormatedWithAdressOIB_1">
      <item>Sudski registar</item>
      <item>Josip Kušec, OIB 42915456015, Kalnička Ulica 102, 48260 Križevci punomoćnik sudionika u postupku KRAČINA trgovačko društvo za promet i usluge d.o.o.</item>
    </derivirana_varijabla>
  </DomainObject.Predmet.OstaliListFormatedWithAdressOIB>
  <DomainObject.Predmet.OstaliListNazivFormated>
    <izvorni_sadrzaj>
      <item>Sudski registar</item>
      <item>Josip Kušec</item>
    </izvorni_sadrzaj>
    <derivirana_varijabla naziv="DomainObject.Predmet.OstaliListNazivFormated_1">
      <item>Sudski registar</item>
      <item>Josip Kušec</item>
    </derivirana_varijabla>
  </DomainObject.Predmet.OstaliListNazivFormated>
  <DomainObject.Predmet.OstaliListNazivFormatedOIB>
    <izvorni_sadrzaj>
      <item>Sudski registar</item>
      <item>Josip Kušec, OIB 42915456015</item>
    </izvorni_sadrzaj>
    <derivirana_varijabla naziv="DomainObject.Predmet.OstaliListNazivFormatedOIB_1">
      <item>Sudski registar</item>
      <item>Josip Kušec, OIB 42915456015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KRAČINA trgovačko društvo za promet i usluge d.o.o.</izvorni_sadrzaj>
    <derivirana_varijabla naziv="DomainObject.Predmet.ProtustrankaIDrugi_1">KRAČINA trgovačko društvo za promet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KRAČINA trgovačko društvo za promet i usluge d.o.o., OIB 00081504133, Kalnička 99, 48260 Križevci</izvorni_sadrzaj>
    <derivirana_varijabla naziv="DomainObject.Predmet.ProtustrankaIDrugiAdressOIB_1">KRAČINA trgovačko društvo za promet i usluge d.o.o., OIB 00081504133, Kalnička 99,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KRAČINA trgovačko društvo za promet i usluge d.o.o.</item>
      <item>Sudski registar</item>
      <item>Josip Kušec</item>
    </izvorni_sadrzaj>
    <derivirana_varijabla naziv="DomainObject.Predmet.SudioniciListNaziv_1">
      <item>Financijska agencija</item>
      <item>KRAČINA trgovačko društvo za promet i usluge d.o.o.</item>
      <item>Sudski registar</item>
      <item>Josip Kušec</item>
    </derivirana_varijabla>
  </DomainObject.Predmet.SudioniciListNaziv>
  <DomainObject.Predmet.SudioniciListAdressOIB>
    <izvorni_sadrzaj>
      <item>Financijska agencija, OIB 85821130368, A. Cesarca 2,42000 Varaždin</item>
      <item>KRAČINA trgovačko društvo za promet i usluge d.o.o., OIB 00081504133, Kalnička 99,48260 Križevci</item>
      <item>Sudski registar</item>
      <item>Josip Kušec, OIB 42915456015, Kalnička Ulica 102,48260 Križevci</item>
    </izvorni_sadrzaj>
    <derivirana_varijabla naziv="DomainObject.Predmet.SudioniciListAdressOIB_1">
      <item>Financijska agencija, OIB 85821130368, A. Cesarca 2,42000 Varaždin</item>
      <item>KRAČINA trgovačko društvo za promet i usluge d.o.o., OIB 00081504133, Kalnička 99,48260 Križevci</item>
      <item>Sudski registar</item>
      <item>Josip Kušec, OIB 42915456015, Kalnička Ulica 102,48260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00081504133</item>
      <item>, OIB null</item>
      <item>, OIB 42915456015</item>
    </izvorni_sadrzaj>
    <derivirana_varijabla naziv="DomainObject.Predmet.SudioniciListNazivOIB_1">
      <item>, OIB 85821130368</item>
      <item>, OIB 00081504133</item>
      <item>, OIB null</item>
      <item>, OIB 42915456015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St-370/2018-3</izvorni_sadrzaj>
    <derivirana_varijabla naziv="DomainObject.PredzadnjaOdlukaIzPredmeta.Oznaka_1">St-370/2018-3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1C191-089B-4CBF-8DB0-4EB7DB5C2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3194</properties:Characters>
  <properties:Lines>90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2018-10-26T10:20:00Z</cp:lastPrinted>
  <dcterms:modified xmlns:xsi="http://www.w3.org/2001/XMLSchema-instance" xsi:type="dcterms:W3CDTF">2018-10-26T10:22:00Z</dcterms:modified>
  <cp:revision>10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(St-370-18-5 - Rješenje- nalog direktoru na uplatu predujma ISE d.o.o-26.10.18..docx)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