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9db4" w14:paraId="a5d9db4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Pr="00190E50">
        <w:rPr>
          <w:sz w:val="22"/>
          <w:szCs w:val="22"/>
        </w:rPr>
        <w:t>1764/2017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190E50" w:rsidRPr="00190E50">
        <w:rPr>
          <w:sz w:val="22"/>
          <w:szCs w:val="22"/>
        </w:rPr>
        <w:t>L.A.M.B. poslovno savjetovanje d.o.o. za usluge, Zagreb, Mesnička 15 A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52398206512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23.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90E50" w:rsidRPr="00190E50">
        <w:rPr>
          <w:sz w:val="22"/>
          <w:szCs w:val="22"/>
        </w:rPr>
        <w:t>3. listopada 2017. godine</w:t>
      </w:r>
    </w:p>
    <w:p w:rsidRDefault="00E90467" w:rsidP="00A45C0D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A45C0D" w:rsidR="00A45C0D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A45C0D">
        <w:rPr>
          <w:sz w:val="22"/>
          <w:szCs w:val="22"/>
        </w:rPr>
        <w:t xml:space="preserve">, </w:t>
      </w:r>
      <w:r w:rsidR="00A45C0D">
        <w:t>v.r.</w:t>
      </w:r>
    </w:p>
    <w:p w:rsidRDefault="00A45C0D" w:rsidP="00A45C0D" w:rsidR="00A45C0D">
      <w:pPr>
        <w:jc w:val="right"/>
      </w:pPr>
    </w:p>
    <w:p w:rsidRDefault="00A45C0D" w:rsidP="00A45C0D" w:rsidR="00A45C0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45C0D" w:rsidP="00A45C0D" w:rsidR="00A45C0D">
      <w:pPr>
        <w:jc w:val="right"/>
      </w:pPr>
      <w:r>
        <w:t>ovlašteni službenik</w:t>
      </w:r>
    </w:p>
    <w:p w:rsidRDefault="00A45C0D" w:rsidP="00A45C0D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26578C"/>
    <w:rsid w:val="002D642B"/>
    <w:rsid w:val="00427301"/>
    <w:rsid w:val="0043039F"/>
    <w:rsid w:val="00712648"/>
    <w:rsid w:val="007D721C"/>
    <w:rsid w:val="00802DA3"/>
    <w:rsid w:val="009247DD"/>
    <w:rsid w:val="00997C3E"/>
    <w:rsid w:val="00A45C0D"/>
    <w:rsid w:val="00B0006C"/>
    <w:rsid w:val="00B96E30"/>
    <w:rsid w:val="00CF2D7D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45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C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C0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C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C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45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C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C0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C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C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St-1764/2017</izvorni_sadrzaj>
    <derivirana_varijabla naziv="DomainObject.Predmet.OznakaBroj_1">St-1764/2017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L.A.M.B. poslovno savjetovanje d.o.o.</izvorni_sadrzaj>
    <derivirana_varijabla naziv="DomainObject.Predmet.ProtustrankaFormated_1">  L.A.M.B. poslovno savjetovanje d.o.o.</derivirana_varijabla>
  </DomainObject.Predmet.ProtustrankaFormated>
  <DomainObject.Predmet.ProtustrankaFormatedOIB>
    <izvorni_sadrzaj>  L.A.M.B. poslovno savjetovanje d.o.o., OIB 52398206512</izvorni_sadrzaj>
    <derivirana_varijabla naziv="DomainObject.Predmet.ProtustrankaFormatedOIB_1">  L.A.M.B. poslovno savjetovanje d.o.o., OIB 52398206512</derivirana_varijabla>
  </DomainObject.Predmet.ProtustrankaFormatedOIB>
  <DomainObject.Predmet.ProtustrankaFormatedWithAdress>
    <izvorni_sadrzaj> L.A.M.B. poslovno savjetovanje d.o.o., Mesnička 15 A, 10000 Zagreb</izvorni_sadrzaj>
    <derivirana_varijabla naziv="DomainObject.Predmet.ProtustrankaFormatedWithAdress_1"> L.A.M.B. poslovno savjetovanje d.o.o., Mesnička 15 A, 10000 Zagreb</derivirana_varijabla>
  </DomainObject.Predmet.ProtustrankaFormatedWithAdress>
  <DomainObject.Predmet.ProtustrankaFormatedWithAdressOIB>
    <izvorni_sadrzaj> L.A.M.B. poslovno savjetovanje d.o.o., OIB 52398206512, Mesnička 15 A, 10000 Zagreb</izvorni_sadrzaj>
    <derivirana_varijabla naziv="DomainObject.Predmet.ProtustrankaFormatedWithAdressOIB_1"> L.A.M.B. poslovno savjetovanje d.o.o., OIB 52398206512, Mesnička 15 A, 10000 Zagreb</derivirana_varijabla>
  </DomainObject.Predmet.ProtustrankaFormatedWithAdressOIB>
  <DomainObject.Predmet.ProtustrankaWithAdress>
    <izvorni_sadrzaj>L.A.M.B. poslovno savjetovanje d.o.o. Mesnička 15 A, 10000 Zagreb</izvorni_sadrzaj>
    <derivirana_varijabla naziv="DomainObject.Predmet.ProtustrankaWithAdress_1">L.A.M.B. poslovno savjetovanje d.o.o. Mesnička 15 A, 10000 Zagreb</derivirana_varijabla>
  </DomainObject.Predmet.ProtustrankaWithAdress>
  <DomainObject.Predmet.ProtustrankaWithAdressOIB>
    <izvorni_sadrzaj>L.A.M.B. poslovno savjetovanje d.o.o., OIB 52398206512, Mesnička 15 A, 10000 Zagreb</izvorni_sadrzaj>
    <derivirana_varijabla naziv="DomainObject.Predmet.ProtustrankaWithAdressOIB_1">L.A.M.B. poslovno savjetovanje d.o.o., OIB 52398206512, Mesnička 15 A, 10000 Zagreb</derivirana_varijabla>
  </DomainObject.Predmet.ProtustrankaWithAdressOIB>
  <DomainObject.Predmet.ProtustrankaNazivFormated>
    <izvorni_sadrzaj>L.A.M.B. poslovno savjetovanje d.o.o.</izvorni_sadrzaj>
    <derivirana_varijabla naziv="DomainObject.Predmet.ProtustrankaNazivFormated_1">L.A.M.B. poslovno savjetovanje d.o.o.</derivirana_varijabla>
  </DomainObject.Predmet.ProtustrankaNazivFormated>
  <DomainObject.Predmet.ProtustrankaNazivFormatedOIB>
    <izvorni_sadrzaj>L.A.M.B. poslovno savjetovanje d.o.o., OIB 52398206512</izvorni_sadrzaj>
    <derivirana_varijabla naziv="DomainObject.Predmet.ProtustrankaNazivFormatedOIB_1">L.A.M.B. poslovno savjetovanje d.o.o., OIB 52398206512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L.A.M.B. poslovno savjetovanje d.o.o.</item>
    </izvorni_sadrzaj>
    <derivirana_varijabla naziv="DomainObject.Predmet.ProtuStrankaListFormated_1">
      <item>L.A.M.B. poslovno savjetovanje d.o.o.</item>
    </derivirana_varijabla>
  </DomainObject.Predmet.ProtuStrankaListFormated>
  <DomainObject.Predmet.ProtuStrankaListFormatedOIB>
    <izvorni_sadrzaj>
      <item>L.A.M.B. poslovno savjetovanje d.o.o., OIB 52398206512</item>
    </izvorni_sadrzaj>
    <derivirana_varijabla naziv="DomainObject.Predmet.ProtuStrankaListFormatedOIB_1">
      <item>L.A.M.B. poslovno savjetovanje d.o.o., OIB 52398206512</item>
    </derivirana_varijabla>
  </DomainObject.Predmet.ProtuStrankaListFormatedOIB>
  <DomainObject.Predmet.ProtuStrankaListFormatedWithAdress>
    <izvorni_sadrzaj>
      <item>L.A.M.B. poslovno savjetovanje d.o.o., Mesnička 15 A, 10000 Zagreb</item>
    </izvorni_sadrzaj>
    <derivirana_varijabla naziv="DomainObject.Predmet.ProtuStrankaListFormatedWithAdress_1">
      <item>L.A.M.B. poslovno savjetovanje d.o.o., Mesnička 15 A, 10000 Zagreb</item>
    </derivirana_varijabla>
  </DomainObject.Predmet.ProtuStrankaListFormatedWithAdress>
  <DomainObject.Predmet.ProtuStrankaListFormatedWithAdressOIB>
    <izvorni_sadrzaj>
      <item>L.A.M.B. poslovno savjetovanje d.o.o., OIB 52398206512, Mesnička 15 A, 10000 Zagreb</item>
    </izvorni_sadrzaj>
    <derivirana_varijabla naziv="DomainObject.Predmet.ProtuStrankaListFormatedWithAdressOIB_1">
      <item>L.A.M.B. poslovno savjetovanje d.o.o., OIB 52398206512, Mesnička 15 A, 10000 Zagreb</item>
    </derivirana_varijabla>
  </DomainObject.Predmet.ProtuStrankaListFormatedWithAdressOIB>
  <DomainObject.Predmet.ProtuStrankaListNazivFormated>
    <izvorni_sadrzaj>
      <item>L.A.M.B. poslovno savjetovanje d.o.o.</item>
    </izvorni_sadrzaj>
    <derivirana_varijabla naziv="DomainObject.Predmet.ProtuStrankaListNazivFormated_1">
      <item>L.A.M.B. poslovno savjetovanje d.o.o.</item>
    </derivirana_varijabla>
  </DomainObject.Predmet.ProtuStrankaListNazivFormated>
  <DomainObject.Predmet.ProtuStrankaListNazivFormatedOIB>
    <izvorni_sadrzaj>
      <item>L.A.M.B. poslovno savjetovanje d.o.o., OIB 52398206512</item>
    </izvorni_sadrzaj>
    <derivirana_varijabla naziv="DomainObject.Predmet.ProtuStrankaListNazivFormatedOIB_1">
      <item>L.A.M.B. poslovno savjetovanje d.o.o., OIB 52398206512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L.A.M.B. poslovno savjetovanje d.o.o.</izvorni_sadrzaj>
    <derivirana_varijabla naziv="DomainObject.Predmet.ProtustrankaIDrugi_1">L.A.M.B. poslovno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L.A.M.B. poslovno savjetovanje d.o.o., OIB 52398206512, Mesnička 15 A, 10000 Zagreb</izvorni_sadrzaj>
    <derivirana_varijabla naziv="DomainObject.Predmet.ProtustrankaIDrugiAdressOIB_1">L.A.M.B. poslovno savjetovanje d.o.o., OIB 52398206512, Mesnička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L.A.M.B. poslovno savjetovanje d.o.o.</item>
      <item>FINA Regionalni centar Zagreb</item>
    </izvorni_sadrzaj>
    <derivirana_varijabla naziv="DomainObject.Predmet.SudioniciListNaziv_1">
      <item>L.A.M.B. poslovno savjetovanje d.o.o.</item>
      <item>FINA Regionalni centar Zagreb</item>
    </derivirana_varijabla>
  </DomainObject.Predmet.SudioniciListNaziv>
  <DomainObject.Predmet.SudioniciListAdressOIB>
    <izvorni_sadrzaj>
      <item>L.A.M.B. poslovno savjetovanje d.o.o., OIB 52398206512, Mesnička 15 A,10000 Zagreb</item>
      <item>FINA Regionalni centar Zagreb, OIB 85821130368, Trg svibanjskih žrtava 1995. 1,10000 Zagreb</item>
    </izvorni_sadrzaj>
    <derivirana_varijabla naziv="DomainObject.Predmet.SudioniciListAdressOIB_1">
      <item>L.A.M.B. poslovno savjetovanje d.o.o., OIB 52398206512, Mesnička 15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52398206512</item>
      <item>, OIB 85821130368</item>
    </izvorni_sadrzaj>
    <derivirana_varijabla naziv="DomainObject.Predmet.SudioniciListNazivOIB_1">
      <item>, OIB 52398206512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74CA3-0667-43D9-A37E-2711E7688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1659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Ksenija Nol</cp:lastModifiedBy>
  <cp:lastPrinted>2017-10-23T12:02:00Z</cp:lastPrinted>
  <dcterms:modified xmlns:xsi="http://www.w3.org/2001/XMLSchema-instance" xsi:type="dcterms:W3CDTF">2017-10-23T12:02:00Z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