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170cd" w14:paraId="07170cd" w:rsidRDefault="00C62DAA" w:rsidP="00B542FA" w:rsidR="00C62DAA">
      <w:pPr>
        <w:jc w:val="both"/>
        <w15:collapsed w:val="false"/>
      </w:pPr>
      <w:bookmarkStart w:name="_GoBack" w:id="0"/>
      <w:bookmarkEnd w:id="0"/>
      <w:r>
        <w:tab/>
      </w:r>
    </w:p>
    <w:p w:rsidRDefault="00C62DAA" w:rsidP="00B542FA" w:rsidR="00C62DAA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1767" w:rsidP="00C62DAA" w:rsidR="00BA1767">
      <w:pPr>
        <w:tabs>
          <w:tab w:pos="312" w:val="left"/>
        </w:tabs>
      </w:pPr>
    </w:p>
    <w:p w:rsidRDefault="00657A8E" w:rsidP="00657A8E" w:rsidR="006E37B7" w:rsidRPr="00657A8E">
      <w:pPr>
        <w:jc w:val="right"/>
        <w:rPr>
          <w:b/>
        </w:rPr>
      </w:pPr>
      <w:r>
        <w:tab/>
      </w:r>
      <w: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5135B" w:rsidR="006E37B7" w:rsidRPr="00FF64AF">
        <w:tc>
          <w:tcPr>
            <w:tcW w:type="dxa" w:w="3060"/>
          </w:tcPr>
          <w:p w:rsidRDefault="006E37B7" w:rsidP="0015135B" w:rsidR="006E37B7" w:rsidRPr="00FF64AF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FF64AF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E37B7" w:rsidP="00952C7C" w:rsidR="006E37B7" w:rsidRPr="00FF64AF">
            <w:r w:rsidRPr="00FF64AF">
              <w:t>Trgovački sud u Zagrebu</w:t>
            </w:r>
          </w:p>
          <w:p w:rsidRDefault="006E37B7" w:rsidP="00952C7C" w:rsidR="006E37B7" w:rsidRPr="00FF64AF">
            <w:r w:rsidRPr="00FF64AF">
              <w:t>Zagreb, Amruševa 2/II</w:t>
            </w:r>
          </w:p>
        </w:tc>
      </w:tr>
    </w:tbl>
    <w:p w:rsidRDefault="002E4BB8" w:rsidP="00C54AF7" w:rsidR="002E4BB8">
      <w:pPr>
        <w:rPr>
          <w:b/>
        </w:rPr>
      </w:pPr>
    </w:p>
    <w:p w:rsidRDefault="00185749" w:rsidP="006E37B7" w:rsidR="00C54AF7">
      <w:pPr>
        <w:jc w:val="right"/>
      </w:pPr>
      <w:r>
        <w:rPr>
          <w:b/>
        </w:rPr>
        <w:t xml:space="preserve">   </w:t>
      </w:r>
      <w:r w:rsidR="00B91C97">
        <w:rPr>
          <w:b/>
        </w:rPr>
        <w:t xml:space="preserve">    </w:t>
      </w:r>
      <w:r w:rsidR="006E37B7">
        <w:rPr>
          <w:b/>
        </w:rPr>
        <w:tab/>
      </w:r>
      <w:r w:rsidR="006E37B7">
        <w:rPr>
          <w:b/>
        </w:rPr>
        <w:tab/>
      </w:r>
      <w:r w:rsidR="006E37B7">
        <w:rPr>
          <w:b/>
        </w:rPr>
        <w:tab/>
      </w:r>
      <w:r w:rsidR="006E37B7">
        <w:rPr>
          <w:b/>
        </w:rPr>
        <w:tab/>
      </w:r>
      <w:r w:rsidR="006E37B7">
        <w:rPr>
          <w:b/>
        </w:rPr>
        <w:tab/>
      </w:r>
      <w:r w:rsidR="006E37B7">
        <w:rPr>
          <w:b/>
        </w:rPr>
        <w:tab/>
        <w:t xml:space="preserve">    </w:t>
      </w:r>
      <w:r w:rsidR="0010695A">
        <w:t>67. St-</w:t>
      </w:r>
      <w:r w:rsidR="00E45DAD">
        <w:t>1741/13</w:t>
      </w:r>
    </w:p>
    <w:p w:rsidRDefault="00CE5161" w:rsidP="00CE5161" w:rsidR="00CE5161" w:rsidRPr="006E37B7">
      <w:pPr>
        <w:jc w:val="center"/>
      </w:pPr>
      <w:r>
        <w:t>R E P U B L I K A  H R V A T S K A</w:t>
      </w:r>
    </w:p>
    <w:p w:rsidRDefault="00E45DAD" w:rsidP="00C54AF7" w:rsidR="00E45DAD">
      <w:pPr>
        <w:jc w:val="center"/>
      </w:pPr>
    </w:p>
    <w:p w:rsidRDefault="00C54AF7" w:rsidP="00C54AF7" w:rsidR="00C54AF7" w:rsidRPr="00CE5161">
      <w:pPr>
        <w:jc w:val="center"/>
      </w:pPr>
      <w:r w:rsidRPr="00CE5161">
        <w:t>R J E Š E NJ E</w:t>
      </w:r>
    </w:p>
    <w:p w:rsidRDefault="00A652E5" w:rsidP="00C54AF7" w:rsidR="00A652E5" w:rsidRPr="00185749">
      <w:pPr>
        <w:jc w:val="center"/>
        <w:rPr>
          <w:b/>
        </w:rPr>
      </w:pPr>
    </w:p>
    <w:p w:rsidRDefault="007D0288" w:rsidP="00C54AF7" w:rsidR="00A652E5">
      <w:pPr>
        <w:jc w:val="both"/>
      </w:pPr>
      <w:r w:rsidRPr="00185749">
        <w:tab/>
      </w:r>
      <w:r w:rsidR="00952C7C" w:rsidRPr="00952C7C">
        <w:t xml:space="preserve">Trgovački sud u Zagrebu, po sucu Gordanu Zubaku, u stečajnom postupku nad dužnikom </w:t>
      </w:r>
      <w:r w:rsidR="00CD68A8" w:rsidRPr="00CD68A8">
        <w:rPr>
          <w:bCs/>
          <w:lang w:val="pt-BR"/>
        </w:rPr>
        <w:t xml:space="preserve">MONTMONTAŽA N.E.P. d.o.o. </w:t>
      </w:r>
      <w:r w:rsidR="00096E19">
        <w:rPr>
          <w:bCs/>
          <w:lang w:val="pt-BR"/>
        </w:rPr>
        <w:t xml:space="preserve">u stečaju, Zagreb, Rakitnica 2, </w:t>
      </w:r>
      <w:r w:rsidR="00CD68A8" w:rsidRPr="00CD68A8">
        <w:rPr>
          <w:bCs/>
          <w:lang w:val="pt-BR"/>
        </w:rPr>
        <w:t>OIB:13051973588</w:t>
      </w:r>
      <w:r w:rsidR="00DF236E">
        <w:t>,</w:t>
      </w:r>
      <w:r w:rsidR="00A0549B">
        <w:t xml:space="preserve"> </w:t>
      </w:r>
      <w:r w:rsidR="00CD68A8">
        <w:t>26. listopada</w:t>
      </w:r>
      <w:r w:rsidR="00A61663">
        <w:t xml:space="preserve"> 2016</w:t>
      </w:r>
      <w:r w:rsidR="00CE5161">
        <w:t>.</w:t>
      </w:r>
      <w:r w:rsidR="00096E19">
        <w:t>,</w:t>
      </w:r>
    </w:p>
    <w:p w:rsidRDefault="00096E19" w:rsidP="00C54AF7" w:rsidR="00096E19" w:rsidRPr="00096E19">
      <w:pPr>
        <w:jc w:val="both"/>
      </w:pPr>
    </w:p>
    <w:p w:rsidRDefault="00210798" w:rsidP="00210798" w:rsidR="00210798" w:rsidRPr="00CE5161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CE5161">
        <w:rPr>
          <w:rFonts w:hAnsi="Times New Roman" w:ascii="Times New Roman"/>
          <w:b w:val="false"/>
          <w:color w:val="auto"/>
          <w:szCs w:val="24"/>
        </w:rPr>
        <w:t xml:space="preserve">r i j e š i o   </w:t>
      </w:r>
      <w:r w:rsidR="00785671" w:rsidRPr="00CE5161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CE5161">
        <w:rPr>
          <w:rFonts w:hAnsi="Times New Roman" w:ascii="Times New Roman"/>
          <w:b w:val="false"/>
          <w:color w:val="auto"/>
          <w:szCs w:val="24"/>
        </w:rPr>
        <w:t>j e</w:t>
      </w:r>
    </w:p>
    <w:p w:rsidRDefault="00210798" w:rsidR="00210798" w:rsidRPr="00185749"/>
    <w:p w:rsidRDefault="00C62302" w:rsidP="00A61663" w:rsidR="00185749">
      <w:pPr>
        <w:ind w:firstLine="705"/>
        <w:jc w:val="both"/>
      </w:pPr>
      <w:r>
        <w:t>Odobrava se isplata iz pologa osnovanog kod ovog suda</w:t>
      </w:r>
      <w:r w:rsidR="00BE1C6C">
        <w:t xml:space="preserve"> rješenjem od </w:t>
      </w:r>
      <w:r w:rsidR="00A61663">
        <w:t>30. rujna 2016</w:t>
      </w:r>
      <w:r w:rsidR="00BE1C6C">
        <w:t>.</w:t>
      </w:r>
      <w:r w:rsidR="00557962">
        <w:t>,</w:t>
      </w:r>
      <w:r w:rsidR="00BE1C6C">
        <w:t xml:space="preserve"> </w:t>
      </w:r>
      <w:r>
        <w:t>radi osiguranja sredstava potrebnih za namirenje</w:t>
      </w:r>
      <w:r w:rsidR="00A61663">
        <w:t xml:space="preserve"> stečajnih vjerovnika i to vjerovnika </w:t>
      </w:r>
      <w:r w:rsidR="00A61663">
        <w:rPr>
          <w:lang w:val="en-AU"/>
        </w:rPr>
        <w:t>Ivice</w:t>
      </w:r>
      <w:r w:rsidR="00A61663" w:rsidRPr="00A61663">
        <w:rPr>
          <w:lang w:val="en-AU"/>
        </w:rPr>
        <w:t xml:space="preserve"> Sarka iz Zagreba, Tita Strozzija 16, OIB: 45740178782</w:t>
      </w:r>
      <w:r w:rsidR="00A61663">
        <w:rPr>
          <w:lang w:val="en-AU"/>
        </w:rPr>
        <w:t xml:space="preserve">, te se nalaže računovodstvu ovog suda </w:t>
      </w:r>
      <w:r>
        <w:t>iz pologa osnovanog na žiroračunu suda pod broj</w:t>
      </w:r>
      <w:r w:rsidR="00A61663">
        <w:t>em 1741-13</w:t>
      </w:r>
      <w:r>
        <w:t xml:space="preserve">  isplatiti</w:t>
      </w:r>
      <w:r w:rsidR="00A61663">
        <w:t>:</w:t>
      </w:r>
      <w:r w:rsidR="006E37B7">
        <w:t xml:space="preserve"> </w:t>
      </w:r>
    </w:p>
    <w:p w:rsidRDefault="00C62302" w:rsidP="0051770C" w:rsidR="0051770C">
      <w:pPr>
        <w:ind w:left="705"/>
        <w:jc w:val="both"/>
      </w:pPr>
      <w:r>
        <w:t>-</w:t>
      </w:r>
      <w:r w:rsidR="00952C7C" w:rsidRPr="00952C7C">
        <w:t xml:space="preserve"> vjerovniku</w:t>
      </w:r>
      <w:r w:rsidR="00A61663">
        <w:t>:</w:t>
      </w:r>
      <w:r w:rsidR="00A61663" w:rsidRPr="00A61663">
        <w:t xml:space="preserve"> </w:t>
      </w:r>
      <w:r w:rsidR="00A61663">
        <w:rPr>
          <w:lang w:val="en-AU"/>
        </w:rPr>
        <w:t>Ivici Sarku</w:t>
      </w:r>
      <w:r w:rsidR="00A61663" w:rsidRPr="00A61663">
        <w:rPr>
          <w:lang w:val="en-AU"/>
        </w:rPr>
        <w:t xml:space="preserve"> iz Zagreba, Tita Strozzija 16, OIB: 45740178782</w:t>
      </w:r>
      <w:r>
        <w:t xml:space="preserve">, iznos od </w:t>
      </w:r>
      <w:r w:rsidR="00A61663">
        <w:t>1.811,98</w:t>
      </w:r>
      <w:r w:rsidR="0051770C">
        <w:t xml:space="preserve"> k</w:t>
      </w:r>
      <w:r w:rsidR="00BE1C6C">
        <w:t xml:space="preserve">n </w:t>
      </w:r>
      <w:r w:rsidR="006E37B7">
        <w:t xml:space="preserve"> </w:t>
      </w:r>
      <w:r w:rsidR="00A61663">
        <w:t>na račun broj: HR51 23400093510324357</w:t>
      </w:r>
      <w:r w:rsidR="00952C7C">
        <w:t>.</w:t>
      </w:r>
    </w:p>
    <w:p w:rsidRDefault="00185749" w:rsidP="00185749" w:rsidR="00185749"/>
    <w:p w:rsidRDefault="00185749" w:rsidP="00185749" w:rsidR="00185749">
      <w:pPr>
        <w:jc w:val="center"/>
      </w:pPr>
      <w:r>
        <w:t>Obrazloženje</w:t>
      </w:r>
    </w:p>
    <w:p w:rsidRDefault="00A652E5" w:rsidP="00185749" w:rsidR="00A652E5">
      <w:pPr>
        <w:jc w:val="center"/>
      </w:pPr>
    </w:p>
    <w:p w:rsidRDefault="00465E12" w:rsidP="00465E12" w:rsidR="00A61663">
      <w:pPr>
        <w:ind w:firstLine="708"/>
        <w:jc w:val="both"/>
      </w:pPr>
      <w:r>
        <w:t>Trgovački</w:t>
      </w:r>
      <w:r w:rsidR="00C62302">
        <w:t xml:space="preserve"> suda u Zagrebu u </w:t>
      </w:r>
      <w:r>
        <w:t>stečajnom postupku nad dužnikom</w:t>
      </w:r>
      <w:r w:rsidR="00B87F21">
        <w:t xml:space="preserve"> </w:t>
      </w:r>
      <w:r w:rsidR="00A61663" w:rsidRPr="00A61663">
        <w:rPr>
          <w:bCs/>
          <w:lang w:val="pt-BR"/>
        </w:rPr>
        <w:t>MONTMONTAŽA N.E.P. d.o.o. u stečaju</w:t>
      </w:r>
      <w:r>
        <w:t xml:space="preserve">, </w:t>
      </w:r>
      <w:r w:rsidR="00A61663">
        <w:t>rješenjem od 30. rujna 2016. osnovao je polog na žiroračunu pod brojem 1741/13 za korist stečajnih vjerovnika, među ostalim, i vjerovnika Ivice Sarka iz Zagreba.</w:t>
      </w:r>
      <w:r>
        <w:t xml:space="preserve"> </w:t>
      </w:r>
    </w:p>
    <w:p w:rsidRDefault="00557962" w:rsidP="00090A16" w:rsidR="00557962">
      <w:pPr>
        <w:jc w:val="both"/>
      </w:pPr>
      <w:r>
        <w:tab/>
      </w:r>
    </w:p>
    <w:p w:rsidRDefault="00557962" w:rsidP="00A61663" w:rsidR="00C62302">
      <w:pPr>
        <w:ind w:firstLine="708"/>
        <w:jc w:val="both"/>
      </w:pPr>
      <w:r>
        <w:t>Stečajni upravitelj je</w:t>
      </w:r>
      <w:r w:rsidR="00C62302">
        <w:t xml:space="preserve"> podneskom od </w:t>
      </w:r>
      <w:r w:rsidR="00A61663">
        <w:t>20</w:t>
      </w:r>
      <w:r w:rsidR="00B87F21">
        <w:t xml:space="preserve">. </w:t>
      </w:r>
      <w:r w:rsidR="00A61663">
        <w:t>listopada 2016</w:t>
      </w:r>
      <w:r w:rsidR="001A68BE">
        <w:t>.</w:t>
      </w:r>
      <w:r>
        <w:t xml:space="preserve"> predložio</w:t>
      </w:r>
      <w:r w:rsidR="00C62302">
        <w:t xml:space="preserve"> </w:t>
      </w:r>
      <w:r w:rsidR="00A61663">
        <w:t>sud</w:t>
      </w:r>
      <w:r>
        <w:t>u odobrenje isplate vjerovniku</w:t>
      </w:r>
      <w:r w:rsidR="00B87F21" w:rsidRPr="00B87F21">
        <w:t xml:space="preserve"> </w:t>
      </w:r>
      <w:r w:rsidR="00A61663" w:rsidRPr="00A61663">
        <w:rPr>
          <w:lang w:val="en-AU"/>
        </w:rPr>
        <w:t>Ivici Sarku iz Zagreba, Tita Strozzija 16, OIB: 45740178782</w:t>
      </w:r>
      <w:r w:rsidR="00A61663" w:rsidRPr="00A61663">
        <w:t>, iznos</w:t>
      </w:r>
      <w:r w:rsidR="00A61663">
        <w:t>a</w:t>
      </w:r>
      <w:r w:rsidR="00A61663" w:rsidRPr="00A61663">
        <w:t xml:space="preserve"> od 1.811,98 kn </w:t>
      </w:r>
      <w:r w:rsidR="00A61663">
        <w:t>neto.</w:t>
      </w:r>
      <w:r w:rsidR="00A61663" w:rsidRPr="00A61663">
        <w:t xml:space="preserve"> </w:t>
      </w:r>
      <w:r w:rsidR="00A61663">
        <w:t xml:space="preserve"> </w:t>
      </w:r>
      <w:r>
        <w:t>Stečajni upravitelj</w:t>
      </w:r>
      <w:r w:rsidR="00465E12">
        <w:t xml:space="preserve"> </w:t>
      </w:r>
      <w:r w:rsidR="00A61663">
        <w:t>naveo je u spomenutom podnes</w:t>
      </w:r>
      <w:r>
        <w:t>k</w:t>
      </w:r>
      <w:r w:rsidR="00A61663">
        <w:t>u</w:t>
      </w:r>
      <w:r>
        <w:t xml:space="preserve"> račun </w:t>
      </w:r>
      <w:r w:rsidR="00A61663">
        <w:t>navedenog</w:t>
      </w:r>
      <w:r w:rsidR="00B87F21">
        <w:t xml:space="preserve"> vjerovnika</w:t>
      </w:r>
      <w:r>
        <w:t>.</w:t>
      </w:r>
      <w:r w:rsidR="00A61663">
        <w:t xml:space="preserve"> </w:t>
      </w:r>
      <w:r w:rsidR="00096E19">
        <w:t>S obzirom na to da je navedeni polog osnovan, među ostalim, i za korist Ivice Sarka, sud je riješio kao u izreci</w:t>
      </w:r>
      <w:r w:rsidR="00A61663">
        <w:t>.</w:t>
      </w:r>
      <w:r w:rsidR="00C62302">
        <w:t xml:space="preserve"> </w:t>
      </w:r>
    </w:p>
    <w:p w:rsidRDefault="00185749" w:rsidP="00205B5A" w:rsidR="00185749" w:rsidRPr="00185749">
      <w:pPr>
        <w:jc w:val="both"/>
      </w:pPr>
    </w:p>
    <w:p w:rsidRDefault="00557962" w:rsidP="00096E19" w:rsidR="00210798" w:rsidRPr="00185749">
      <w:pPr>
        <w:ind w:left="360"/>
        <w:jc w:val="center"/>
      </w:pPr>
      <w:r>
        <w:t xml:space="preserve">U </w:t>
      </w:r>
      <w:r w:rsidR="007D0288" w:rsidRPr="00185749">
        <w:t>Zagreb</w:t>
      </w:r>
      <w:r w:rsidR="009E3F66">
        <w:t xml:space="preserve"> </w:t>
      </w:r>
      <w:r w:rsidR="00A61663">
        <w:t>26. listopada 2016</w:t>
      </w:r>
      <w:r w:rsidR="001A68BE">
        <w:t>.</w:t>
      </w:r>
    </w:p>
    <w:p w:rsidRDefault="006E37B7" w:rsidP="00BE1C6C" w:rsidR="00C62DAA">
      <w:pPr>
        <w:ind w:left="4956"/>
        <w:jc w:val="right"/>
      </w:pPr>
      <w:r>
        <w:tab/>
      </w:r>
      <w:r w:rsidR="00024EAD">
        <w:tab/>
      </w:r>
    </w:p>
    <w:p w:rsidRDefault="00C62DAA" w:rsidP="00BE1C6C" w:rsidR="00C62DAA">
      <w:pPr>
        <w:ind w:left="4956"/>
        <w:jc w:val="right"/>
      </w:pPr>
    </w:p>
    <w:p w:rsidRDefault="00024EAD" w:rsidP="00BE1C6C" w:rsidR="00DB3CDE">
      <w:pPr>
        <w:ind w:left="4956"/>
        <w:jc w:val="right"/>
      </w:pPr>
      <w:r>
        <w:t xml:space="preserve"> Sudac</w:t>
      </w:r>
      <w:r w:rsidR="00DB3CDE">
        <w:t>:</w:t>
      </w:r>
    </w:p>
    <w:p w:rsidRDefault="00557962" w:rsidP="001A2CBF" w:rsidR="00C62DAA">
      <w:pPr>
        <w:jc w:val="right"/>
      </w:pPr>
      <w:r>
        <w:t>Gordan Zubak</w:t>
      </w:r>
      <w:r w:rsidR="001A2CBF">
        <w:t>,v.r.</w:t>
      </w:r>
    </w:p>
    <w:p w:rsidRDefault="006E37B7" w:rsidP="008D1DD1" w:rsidR="00185749">
      <w:r>
        <w:lastRenderedPageBreak/>
        <w:t>U</w:t>
      </w:r>
      <w:r w:rsidRPr="00185749">
        <w:t>puta o pravnom lijeku</w:t>
      </w:r>
      <w:r w:rsidR="00164CAA" w:rsidRPr="00185749">
        <w:t>:</w:t>
      </w:r>
    </w:p>
    <w:p w:rsidRDefault="002A2514" w:rsidP="002A2514" w:rsidR="002A2514">
      <w:pPr>
        <w:jc w:val="both"/>
      </w:pPr>
      <w:r>
        <w:t>Protiv ovog rješenja, nezadovoljna stranka može uložiti žalbu Visokom trgovačkom sudu Rep</w:t>
      </w:r>
      <w:r w:rsidR="008C2399">
        <w:t>ublike Hrvatske u roku od 8 dana</w:t>
      </w:r>
      <w:r>
        <w:t>, a ulaže se putem ovog suda u 2 primjerka.</w:t>
      </w:r>
    </w:p>
    <w:p w:rsidRDefault="00D40594" w:rsidP="008D1DD1" w:rsidR="00D40594"/>
    <w:p w:rsidRDefault="001A2CBF" w:rsidP="004E13E6" w:rsidR="001A2CBF">
      <w:pPr>
        <w:jc w:val="right"/>
      </w:pPr>
    </w:p>
    <w:p w:rsidRDefault="001A2CBF" w:rsidP="004E13E6" w:rsidR="001A2CBF">
      <w:pPr>
        <w:jc w:val="right"/>
      </w:pPr>
    </w:p>
    <w:p w:rsidRDefault="001A2CBF" w:rsidP="004E13E6" w:rsidR="001A2CBF">
      <w:pPr>
        <w:jc w:val="right"/>
      </w:pPr>
      <w:r>
        <w:t>Za točnost otpravka</w:t>
      </w:r>
    </w:p>
    <w:p w:rsidRDefault="001A2CBF" w:rsidP="004E13E6" w:rsidR="001A2CBF">
      <w:pPr>
        <w:jc w:val="right"/>
      </w:pPr>
      <w:r>
        <w:t>ovlašteni službenik</w:t>
      </w:r>
    </w:p>
    <w:p w:rsidRDefault="001A2CBF" w:rsidP="004E13E6" w:rsidR="001A2CBF">
      <w:pPr>
        <w:jc w:val="right"/>
      </w:pPr>
      <w:r>
        <w:t>Katica Franjić</w:t>
      </w:r>
    </w:p>
    <w:p w:rsidRDefault="00096E19" w:rsidP="001A2CBF" w:rsidR="00096E19" w:rsidRPr="00185749">
      <w:pPr>
        <w:ind w:left="720"/>
      </w:pPr>
    </w:p>
    <w:sectPr w:rsidSect="00C62DAA" w:rsidR="00096E19" w:rsidRPr="00185749">
      <w:headerReference w:type="even" r:id="rId10"/>
      <w:headerReference w:type="default" r:id="rId11"/>
      <w:pgSz w:h="16838" w:w="11906"/>
      <w:pgMar w:gutter="0" w:footer="708" w:header="708" w:left="1417" w:bottom="1702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3E97" w:rsidR="00343E97">
      <w:r>
        <w:separator/>
      </w:r>
    </w:p>
  </w:endnote>
  <w:endnote w:id="0" w:type="continuationSeparator">
    <w:p w:rsidRDefault="00343E97" w:rsidR="00343E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3E97" w:rsidR="00343E97">
      <w:r>
        <w:separator/>
      </w:r>
    </w:p>
  </w:footnote>
  <w:footnote w:id="0" w:type="continuationSeparator">
    <w:p w:rsidRDefault="00343E97" w:rsidR="00343E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0B8" w:rsidP="006E37B7" w:rsidR="005F10B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0B8" w:rsidR="005F10B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0B8" w:rsidP="0015135B" w:rsidR="005F10B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2C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61663" w:rsidP="006B14CA" w:rsidR="005F10B8">
    <w:pPr>
      <w:pStyle w:val="Zaglavlje"/>
      <w:jc w:val="right"/>
    </w:pPr>
    <w:r>
      <w:t>St-1741/13</w:t>
    </w:r>
    <w:r w:rsidR="005F10B8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B42BA7"/>
    <w:multiLevelType w:val="hybridMultilevel"/>
    <w:tmpl w:val="B0DC689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">
    <w:nsid w:val="2B0B06FD"/>
    <w:multiLevelType w:val="hybridMultilevel"/>
    <w:tmpl w:val="85F47D00"/>
    <w:lvl w:tplc="2AFEC2D2" w:ilvl="0">
      <w:start w:val="1"/>
      <w:numFmt w:val="decimal"/>
      <w:lvlText w:val="%1."/>
      <w:lvlJc w:val="left"/>
      <w:pPr>
        <w:tabs>
          <w:tab w:pos="2490" w:val="num"/>
        </w:tabs>
        <w:ind w:hanging="360" w:left="24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2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AF86FEC"/>
    <w:multiLevelType w:val="hybridMultilevel"/>
    <w:tmpl w:val="2462431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5">
    <w:nsid w:val="68C521EE"/>
    <w:multiLevelType w:val="hybridMultilevel"/>
    <w:tmpl w:val="D8F4A352"/>
    <w:lvl w:tplc="2AFEC2D2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6A237EE5"/>
    <w:multiLevelType w:val="hybridMultilevel"/>
    <w:tmpl w:val="C08A240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8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2"/>
  </w:num>
  <w:num w:numId="3">
    <w:abstractNumId w:val="5"/>
  </w:num>
  <w:num w:numId="4">
    <w:abstractNumId w:val="1"/>
  </w:num>
  <w:num w:numId="5">
    <w:abstractNumId w:val="7"/>
  </w:num>
  <w:num w:numId="6">
    <w:abstractNumId w:val="0"/>
  </w:num>
  <w:num w:numId="7">
    <w:abstractNumId w:val="4"/>
  </w:num>
  <w:num w:numId="8">
    <w:abstractNumId w:val="6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24EAD"/>
    <w:rsid w:val="00036517"/>
    <w:rsid w:val="00071C93"/>
    <w:rsid w:val="000731CB"/>
    <w:rsid w:val="00090A16"/>
    <w:rsid w:val="00096E19"/>
    <w:rsid w:val="000A1CBB"/>
    <w:rsid w:val="000F4619"/>
    <w:rsid w:val="0010695A"/>
    <w:rsid w:val="00114430"/>
    <w:rsid w:val="00117797"/>
    <w:rsid w:val="001328DA"/>
    <w:rsid w:val="00140DB3"/>
    <w:rsid w:val="0015135B"/>
    <w:rsid w:val="00164CAA"/>
    <w:rsid w:val="0017112E"/>
    <w:rsid w:val="001814C5"/>
    <w:rsid w:val="00183D9A"/>
    <w:rsid w:val="00185749"/>
    <w:rsid w:val="001A2CBF"/>
    <w:rsid w:val="001A68BE"/>
    <w:rsid w:val="001B1984"/>
    <w:rsid w:val="001C1427"/>
    <w:rsid w:val="00205B5A"/>
    <w:rsid w:val="00210798"/>
    <w:rsid w:val="0021731E"/>
    <w:rsid w:val="00236EF6"/>
    <w:rsid w:val="00256C13"/>
    <w:rsid w:val="00290F0B"/>
    <w:rsid w:val="002A2514"/>
    <w:rsid w:val="002D3D6D"/>
    <w:rsid w:val="002E4BB8"/>
    <w:rsid w:val="002E533C"/>
    <w:rsid w:val="00305A8A"/>
    <w:rsid w:val="00340FCD"/>
    <w:rsid w:val="00343E97"/>
    <w:rsid w:val="003533E2"/>
    <w:rsid w:val="00367ADE"/>
    <w:rsid w:val="003C71AB"/>
    <w:rsid w:val="003E0158"/>
    <w:rsid w:val="00400F7B"/>
    <w:rsid w:val="004020FE"/>
    <w:rsid w:val="0040344D"/>
    <w:rsid w:val="00413795"/>
    <w:rsid w:val="00442966"/>
    <w:rsid w:val="004628A0"/>
    <w:rsid w:val="00465E12"/>
    <w:rsid w:val="00485CAB"/>
    <w:rsid w:val="004E1F27"/>
    <w:rsid w:val="0051770C"/>
    <w:rsid w:val="00520904"/>
    <w:rsid w:val="00552E7D"/>
    <w:rsid w:val="00557962"/>
    <w:rsid w:val="00583414"/>
    <w:rsid w:val="00596418"/>
    <w:rsid w:val="005A395A"/>
    <w:rsid w:val="005C1436"/>
    <w:rsid w:val="005F10B8"/>
    <w:rsid w:val="00613490"/>
    <w:rsid w:val="00636780"/>
    <w:rsid w:val="00657A8E"/>
    <w:rsid w:val="006604A3"/>
    <w:rsid w:val="006767F9"/>
    <w:rsid w:val="00694978"/>
    <w:rsid w:val="006B14CA"/>
    <w:rsid w:val="006C1019"/>
    <w:rsid w:val="006D1D22"/>
    <w:rsid w:val="006D4DB2"/>
    <w:rsid w:val="006E37B7"/>
    <w:rsid w:val="00700C8E"/>
    <w:rsid w:val="00782073"/>
    <w:rsid w:val="00785671"/>
    <w:rsid w:val="007D0288"/>
    <w:rsid w:val="008558F8"/>
    <w:rsid w:val="00863AA6"/>
    <w:rsid w:val="00892F3F"/>
    <w:rsid w:val="008B1831"/>
    <w:rsid w:val="008C2399"/>
    <w:rsid w:val="008D1DD1"/>
    <w:rsid w:val="008E02CE"/>
    <w:rsid w:val="008E0716"/>
    <w:rsid w:val="008F4675"/>
    <w:rsid w:val="00907659"/>
    <w:rsid w:val="00914DE3"/>
    <w:rsid w:val="00916ECE"/>
    <w:rsid w:val="00952C7C"/>
    <w:rsid w:val="009E3F66"/>
    <w:rsid w:val="009E43EB"/>
    <w:rsid w:val="00A04249"/>
    <w:rsid w:val="00A0549B"/>
    <w:rsid w:val="00A1276B"/>
    <w:rsid w:val="00A61663"/>
    <w:rsid w:val="00A652E5"/>
    <w:rsid w:val="00A80F98"/>
    <w:rsid w:val="00AA790B"/>
    <w:rsid w:val="00AD3291"/>
    <w:rsid w:val="00AF196C"/>
    <w:rsid w:val="00AF53C5"/>
    <w:rsid w:val="00B142E9"/>
    <w:rsid w:val="00B4111D"/>
    <w:rsid w:val="00B514BD"/>
    <w:rsid w:val="00B87F21"/>
    <w:rsid w:val="00B91C97"/>
    <w:rsid w:val="00BA118D"/>
    <w:rsid w:val="00BA1767"/>
    <w:rsid w:val="00BB3F24"/>
    <w:rsid w:val="00BE1C6C"/>
    <w:rsid w:val="00C0114F"/>
    <w:rsid w:val="00C06A54"/>
    <w:rsid w:val="00C17BD8"/>
    <w:rsid w:val="00C22F3B"/>
    <w:rsid w:val="00C54AF7"/>
    <w:rsid w:val="00C62302"/>
    <w:rsid w:val="00C62DAA"/>
    <w:rsid w:val="00C86424"/>
    <w:rsid w:val="00CA6CFB"/>
    <w:rsid w:val="00CB029A"/>
    <w:rsid w:val="00CB2BE2"/>
    <w:rsid w:val="00CB478C"/>
    <w:rsid w:val="00CC411F"/>
    <w:rsid w:val="00CC6BC2"/>
    <w:rsid w:val="00CC70C1"/>
    <w:rsid w:val="00CD1DA5"/>
    <w:rsid w:val="00CD2763"/>
    <w:rsid w:val="00CD3998"/>
    <w:rsid w:val="00CD68A8"/>
    <w:rsid w:val="00CE5161"/>
    <w:rsid w:val="00D13A9F"/>
    <w:rsid w:val="00D26C29"/>
    <w:rsid w:val="00D40594"/>
    <w:rsid w:val="00D448BE"/>
    <w:rsid w:val="00DA390E"/>
    <w:rsid w:val="00DA478C"/>
    <w:rsid w:val="00DB3CDE"/>
    <w:rsid w:val="00DC099E"/>
    <w:rsid w:val="00DC2BF3"/>
    <w:rsid w:val="00DD3ED1"/>
    <w:rsid w:val="00DE3825"/>
    <w:rsid w:val="00DE525C"/>
    <w:rsid w:val="00DF236E"/>
    <w:rsid w:val="00E45DAD"/>
    <w:rsid w:val="00E50012"/>
    <w:rsid w:val="00E659B5"/>
    <w:rsid w:val="00EA1F43"/>
    <w:rsid w:val="00EC29FF"/>
    <w:rsid w:val="00EE7A06"/>
    <w:rsid w:val="00EF59EC"/>
    <w:rsid w:val="00F11A12"/>
    <w:rsid w:val="00F16487"/>
    <w:rsid w:val="00F22439"/>
    <w:rsid w:val="00F226C4"/>
    <w:rsid w:val="00F379D2"/>
    <w:rsid w:val="00F62AA7"/>
    <w:rsid w:val="00FB72D3"/>
    <w:rsid w:val="00FE3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6E37B7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6B14C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14CA"/>
  </w:style>
  <w:style w:styleId="Podnoje" w:type="paragraph">
    <w:name w:val="footer"/>
    <w:basedOn w:val="Normal"/>
    <w:rsid w:val="006B14C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6E37B7"/>
    <w:rPr>
      <w:rFonts w:cs="Arial" w:hAnsi="Arial" w:ascii="Arial"/>
      <w:sz w:val="22"/>
    </w:rPr>
  </w:style>
  <w:style w:styleId="Tekstbalonia" w:type="paragraph">
    <w:name w:val="Balloon Text"/>
    <w:basedOn w:val="Normal"/>
    <w:semiHidden/>
    <w:rsid w:val="006E37B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2C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2C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2C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2C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2C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6E37B7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6B14C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14CA"/>
  </w:style>
  <w:style w:styleId="Podnoje" w:type="paragraph">
    <w:name w:val="footer"/>
    <w:basedOn w:val="Normal"/>
    <w:rsid w:val="006B14C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6E37B7"/>
    <w:rPr>
      <w:rFonts w:ascii="Arial" w:cs="Arial" w:hAnsi="Arial"/>
      <w:sz w:val="22"/>
    </w:rPr>
  </w:style>
  <w:style w:styleId="Tekstbalonia" w:type="paragraph">
    <w:name w:val="Balloon Text"/>
    <w:basedOn w:val="Normal"/>
    <w:semiHidden/>
    <w:rsid w:val="006E37B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2C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2C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2C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2C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2C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1741</izvorni_sadrzaj>
    <derivirana_varijabla naziv="DomainObject.Predmet.Broj_1">1741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rujna 2013.</izvorni_sadrzaj>
    <derivirana_varijabla naziv="DomainObject.Predmet.DatumOsnivanja_1">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rujna 2016.</izvorni_sadrzaj>
    <derivirana_varijabla naziv="DomainObject.Predmet.DatumRjesavanja_1">30.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St-1741/2013</izvorni_sadrzaj>
    <derivirana_varijabla naziv="DomainObject.Predmet.OznakaBroj_1">St-1741/2013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Gordan</izvorni_sadrzaj>
    <derivirana_varijabla naziv="DomainObject.Predmet.PredmetRijesio.Ime_1">Gordan</derivirana_varijabla>
  </DomainObject.Predmet.PredmetRijesio.Ime>
  <DomainObject.Predmet.PredmetRijesio.Oib>
    <izvorni_sadrzaj>51278377206</izvorni_sadrzaj>
    <derivirana_varijabla naziv="DomainObject.Predmet.PredmetRijesio.Oib_1">51278377206</derivirana_varijabla>
  </DomainObject.Predmet.PredmetRijesio.Oib>
  <DomainObject.Predmet.PredmetRijesio.Prezime>
    <izvorni_sadrzaj>Zubak</izvorni_sadrzaj>
    <derivirana_varijabla naziv="DomainObject.Predmet.PredmetRijesio.Prezime_1">Zubak</derivirana_varijabla>
  </DomainObject.Predmet.PredmetRijesio.Prezime>
  <DomainObject.Predmet.PrimjedbaSuca>
    <izvorni_sadrzaj>VEZA:
40.ST-909/12</izvorni_sadrzaj>
    <derivirana_varijabla naziv="DomainObject.Predmet.PrimjedbaSuca_1">VEZA:
40.ST-909/12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MONTMONTAŽA-N.E.P. društvo s ograničenom odgovornošću za projektiranje, proizvodnju, izgradnju i montažu objekata i postro</izvorni_sadrzaj>
    <derivirana_varijabla naziv="DomainObject.Predmet.ProtustrankaFormated_1">  MONTMONTAŽA-N.E.P. društvo s ograničenom odgovornošću za projektiranje, proizvodnju, izgradnju i montažu objekata i postro</derivirana_varijabla>
  </DomainObject.Predmet.ProtustrankaFormated>
  <DomainObject.Predmet.ProtustrankaFormatedOIB>
    <izvorni_sadrzaj>  MONTMONTAŽA-N.E.P. društvo s ograničenom odgovornošću za projektiranje, proizvodnju, izgradnju i montažu objekata i postro, OIB 13051973588</izvorni_sadrzaj>
    <derivirana_varijabla naziv="DomainObject.Predmet.ProtustrankaFormatedOIB_1">  MONTMONTAŽA-N.E.P. društvo s ograničenom odgovornošću za projektiranje, proizvodnju, izgradnju i montažu objekata i postro, OIB 13051973588</derivirana_varijabla>
  </DomainObject.Predmet.ProtustrankaFormatedOIB>
  <DomainObject.Predmet.ProtustrankaFormatedWithAdress>
    <izvorni_sadrzaj> MONTMONTAŽA-N.E.P. društvo s ograničenom odgovornošću za projektiranje, proizvodnju, izgradnju i montažu objekata i postro, Rakitnica 2, Zagreb</izvorni_sadrzaj>
    <derivirana_varijabla naziv="DomainObject.Predmet.ProtustrankaFormatedWithAdress_1"> MONTMONTAŽA-N.E.P. društvo s ograničenom odgovornošću za projektiranje, proizvodnju, izgradnju i montažu objekata i postro, Rakitnica 2, Zagreb</derivirana_varijabla>
  </DomainObject.Predmet.ProtustrankaFormatedWithAdress>
  <DomainObject.Predmet.ProtustrankaFormatedWithAdressOIB>
    <izvorni_sadrzaj> MONTMONTAŽA-N.E.P. društvo s ograničenom odgovornošću za projektiranje, proizvodnju, izgradnju i montažu objekata i postro, OIB 13051973588, Rakitnica 2, Zagreb</izvorni_sadrzaj>
    <derivirana_varijabla naziv="DomainObject.Predmet.ProtustrankaFormatedWithAdressOIB_1"> MONTMONTAŽA-N.E.P. društvo s ograničenom odgovornošću za projektiranje, proizvodnju, izgradnju i montažu objekata i postro, OIB 13051973588, Rakitnica 2, Zagreb</derivirana_varijabla>
  </DomainObject.Predmet.ProtustrankaFormatedWithAdressOIB>
  <DomainObject.Predmet.ProtustrankaWithAdress>
    <izvorni_sadrzaj>MONTMONTAŽA-N.E.P. društvo s ograničenom odgovornošću za projektiranje, proizvodnju, izgradnju i montažu objekata i postro Rakitnica 2, Zagreb</izvorni_sadrzaj>
    <derivirana_varijabla naziv="DomainObject.Predmet.ProtustrankaWithAdress_1">MONTMONTAŽA-N.E.P. društvo s ograničenom odgovornošću za projektiranje, proizvodnju, izgradnju i montažu objekata i postro Rakitnica 2, Zagreb</derivirana_varijabla>
  </DomainObject.Predmet.ProtustrankaWithAdress>
  <DomainObject.Predmet.ProtustrankaWithAdressOIB>
    <izvorni_sadrzaj>MONTMONTAŽA-N.E.P. društvo s ograničenom odgovornošću za projektiranje, proizvodnju, izgradnju i montažu objekata i postro, OIB 13051973588, Rakitnica 2, Zagreb</izvorni_sadrzaj>
    <derivirana_varijabla naziv="DomainObject.Predmet.ProtustrankaWithAdressOIB_1">MONTMONTAŽA-N.E.P. društvo s ograničenom odgovornošću za projektiranje, proizvodnju, izgradnju i montažu objekata i postro, OIB 13051973588, Rakitnica 2, Zagreb</derivirana_varijabla>
  </DomainObject.Predmet.ProtustrankaWithAdressOIB>
  <DomainObject.Predmet.ProtustrankaNazivFormated>
    <izvorni_sadrzaj>MONTMONTAŽA-N.E.P. društvo s ograničenom odgovornošću za projektiranje, proizvodnju, izgradnju i montažu objekata i postro</izvorni_sadrzaj>
    <derivirana_varijabla naziv="DomainObject.Predmet.ProtustrankaNazivFormated_1">MONTMONTAŽA-N.E.P. društvo s ograničenom odgovornošću za projektiranje, proizvodnju, izgradnju i montažu objekata i postro</derivirana_varijabla>
  </DomainObject.Predmet.ProtustrankaNazivFormated>
  <DomainObject.Predmet.ProtustrankaNazivFormatedOIB>
    <izvorni_sadrzaj>MONTMONTAŽA-N.E.P. društvo s ograničenom odgovornošću za projektiranje, proizvodnju, izgradnju i montažu objekata i postro, OIB 13051973588</izvorni_sadrzaj>
    <derivirana_varijabla naziv="DomainObject.Predmet.ProtustrankaNazivFormatedOIB_1">MONTMONTAŽA-N.E.P. društvo s ograničenom odgovornošću za projektiranje, proizvodnju, izgradnju i montažu objekata i postro, OIB 13051973588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VJEROVNICI; URTIM d.o.o. za građevinarstvo, montažu, remonte, trgovinu i zastupstva; CLARA PACTA društvo s ograničenom odgovornošću za trgovinu i ugostiteljstvo; Ivan Pirenjak; Marin Čižmešinkin; Saverijan Bešlić</izvorni_sadrzaj>
    <derivirana_varijabla naziv="DomainObject.Predmet.StrankaFormated_1">  FINA ZAGREB; VJEROVNICI; URTIM d.o.o. za građevinarstvo, montažu, remonte, trgovinu i zastupstva; CLARA PACTA društvo s ograničenom odgovornošću za trgovinu i ugostiteljstvo; Ivan Pirenjak; Marin Čižmešinkin; Saverijan Bešlić</derivirana_varijabla>
  </DomainObject.Predmet.StrankaFormated>
  <DomainObject.Predmet.StrankaFormatedOIB>
    <izvorni_sadrzaj>  FINA ZAGREB, OIB 85821130368; VJEROVNICI; URTIM d.o.o. za građevinarstvo, montažu, remonte, trgovinu i zastupstva, OIB 69733329951; CLARA PACTA društvo s ograničenom odgovornošću za trgovinu i ugostiteljstvo, OIB 11632914600; Ivan Pirenjak, OIB 12193821593; Marin Čižmešinkin, OIB 88533519502; Saverijan Bešlić, OIB 97520252950</izvorni_sadrzaj>
    <derivirana_varijabla naziv="DomainObject.Predmet.StrankaFormatedOIB_1">  FINA ZAGREB, OIB 85821130368; VJEROVNICI; URTIM d.o.o. za građevinarstvo, montažu, remonte, trgovinu i zastupstva, OIB 69733329951; CLARA PACTA društvo s ograničenom odgovornošću za trgovinu i ugostiteljstvo, OIB 11632914600; Ivan Pirenjak, OIB 12193821593; Marin Čižmešinkin, OIB 88533519502; Saverijan Bešlić, OIB 97520252950</derivirana_varijabla>
  </DomainObject.Predmet.StrankaFormatedOIB>
  <DomainObject.Predmet.StrankaFormatedWithAdress>
    <izvorni_sadrzaj> FINA ZAGREB, ILICA 307, 10000 Zagreb; VJEROVNICI; URTIM d.o.o. za građevinarstvo, montažu, remonte, trgovinu i zastupstva, Kneza Ljudevita Posavskog 9, 10410 Velika Gorica; CLARA PACTA društvo s ograničenom odgovornošću za trgovinu i ugostiteljstvo, Radnička Cesta 194, 10000 Zagreb; Ivan Pirenjak, Antolkovići 35, 10363 Adamovec; Marin Čižmešinkin; Saverijan Bešlić</izvorni_sadrzaj>
    <derivirana_varijabla naziv="DomainObject.Predmet.StrankaFormatedWithAdress_1"> FINA ZAGREB, ILICA 307, 10000 Zagreb; VJEROVNICI; URTIM d.o.o. za građevinarstvo, montažu, remonte, trgovinu i zastupstva, Kneza Ljudevita Posavskog 9, 10410 Velika Gorica; CLARA PACTA društvo s ograničenom odgovornošću za trgovinu i ugostiteljstvo, Radnička Cesta 194, 10000 Zagreb; Ivan Pirenjak, Antolkovići 35, 10363 Adamovec; Marin Čižmešinkin; Saverijan Bešlić</derivirana_varijabla>
  </DomainObject.Predmet.StrankaFormatedWithAdress>
  <DomainObject.Predmet.StrankaFormatedWithAdressOIB>
    <izvorni_sadrzaj> FINA ZAGREB, OIB 85821130368, ILICA 307, 10000 Zagreb; VJEROVNICI; URTIM d.o.o. za građevinarstvo, montažu, remonte, trgovinu i zastupstva, OIB 69733329951, Kneza Ljudevita Posavskog 9, 10410 Velika Gorica; CLARA PACTA društvo s ograničenom odgovornošću za trgovinu i ugostiteljstvo, OIB 11632914600, Radnička Cesta 194, 10000 Zagreb; Ivan Pirenjak, OIB 12193821593, Antolkovići 35, 10363 Adamovec; Marin Čižmešinkin, OIB 88533519502; Saverijan Bešlić, OIB 97520252950</izvorni_sadrzaj>
    <derivirana_varijabla naziv="DomainObject.Predmet.StrankaFormatedWithAdressOIB_1"> FINA ZAGREB, OIB 85821130368, ILICA 307, 10000 Zagreb; VJEROVNICI; URTIM d.o.o. za građevinarstvo, montažu, remonte, trgovinu i zastupstva, OIB 69733329951, Kneza Ljudevita Posavskog 9, 10410 Velika Gorica; CLARA PACTA društvo s ograničenom odgovornošću za trgovinu i ugostiteljstvo, OIB 11632914600, Radnička Cesta 194, 10000 Zagreb; Ivan Pirenjak, OIB 12193821593, Antolkovići 35, 10363 Adamovec; Marin Čižmešinkin, OIB 88533519502; Saverijan Bešlić, OIB 97520252950</derivirana_varijabla>
  </DomainObject.Predmet.StrankaFormatedWithAdressOIB>
  <DomainObject.Predmet.StrankaWithAdress>
    <izvorni_sadrzaj>FINA ZAGREB ILICA 307,10000 Zagreb,VJEROVNICI ,URTIM d.o.o. za građevinarstvo, montažu, remonte, trgovinu i zastupstva Kneza Ljudevita Posavskog 9,10410 Velika Gorica,CLARA PACTA društvo s ograničenom odgovornošću za trgovinu i ugostiteljstvo Radnička Cesta 194,10000 Zagreb,Ivan Pirenjak Antolkovići 35,10363 Adamovec,Marin Čižmešinkin ,Saverijan Bešlić </izvorni_sadrzaj>
    <derivirana_varijabla naziv="DomainObject.Predmet.StrankaWithAdress_1">FINA ZAGREB ILICA 307,10000 Zagreb,VJEROVNICI ,URTIM d.o.o. za građevinarstvo, montažu, remonte, trgovinu i zastupstva Kneza Ljudevita Posavskog 9,10410 Velika Gorica,CLARA PACTA društvo s ograničenom odgovornošću za trgovinu i ugostiteljstvo Radnička Cesta 194,10000 Zagreb,Ivan Pirenjak Antolkovići 35,10363 Adamovec,Marin Čižmešinkin ,Saverijan Bešlić </derivirana_varijabla>
  </DomainObject.Predmet.StrankaWithAdress>
  <DomainObject.Predmet.StrankaWithAdressOIB>
    <izvorni_sadrzaj>FINA ZAGREB, OIB 85821130368, ILICA 307,10000 Zagreb,VJEROVNICI,URTIM d.o.o. za građevinarstvo, montažu, remonte, trgovinu i zastupstva, OIB 69733329951, Kneza Ljudevita Posavskog 9,10410 Velika Gorica,CLARA PACTA društvo s ograničenom odgovornošću za trgovinu i ugostiteljstvo, OIB 11632914600, Radnička Cesta 194,10000 Zagreb,Ivan Pirenjak, OIB 12193821593, Antolkovići 35,10363 Adamovec,Marin Čižmešinkin, OIB 88533519502,Saverijan Bešlić, OIB 97520252950</izvorni_sadrzaj>
    <derivirana_varijabla naziv="DomainObject.Predmet.StrankaWithAdressOIB_1">FINA ZAGREB, OIB 85821130368, ILICA 307,10000 Zagreb,VJEROVNICI,URTIM d.o.o. za građevinarstvo, montažu, remonte, trgovinu i zastupstva, OIB 69733329951, Kneza Ljudevita Posavskog 9,10410 Velika Gorica,CLARA PACTA društvo s ograničenom odgovornošću za trgovinu i ugostiteljstvo, OIB 11632914600, Radnička Cesta 194,10000 Zagreb,Ivan Pirenjak, OIB 12193821593, Antolkovići 35,10363 Adamovec,Marin Čižmešinkin, OIB 88533519502,Saverijan Bešlić, OIB 97520252950</derivirana_varijabla>
  </DomainObject.Predmet.StrankaWithAdressOIB>
  <DomainObject.Predmet.StrankaNazivFormated>
    <izvorni_sadrzaj>FINA ZAGREB,VJEROVNICI,URTIM d.o.o. za građevinarstvo, montažu, remonte, trgovinu i zastupstva,CLARA PACTA društvo s ograničenom odgovornošću za trgovinu i ugostiteljstvo,Ivan Pirenjak,Marin Čižmešinkin,Saverijan Bešlić</izvorni_sadrzaj>
    <derivirana_varijabla naziv="DomainObject.Predmet.StrankaNazivFormated_1">FINA ZAGREB,VJEROVNICI,URTIM d.o.o. za građevinarstvo, montažu, remonte, trgovinu i zastupstva,CLARA PACTA društvo s ograničenom odgovornošću za trgovinu i ugostiteljstvo,Ivan Pirenjak,Marin Čižmešinkin,Saverijan Bešlić</derivirana_varijabla>
  </DomainObject.Predmet.StrankaNazivFormated>
  <DomainObject.Predmet.StrankaNazivFormatedOIB>
    <izvorni_sadrzaj>FINA ZAGREB, OIB 85821130368,VJEROVNICI,URTIM d.o.o. za građevinarstvo, montažu, remonte, trgovinu i zastupstva, OIB 69733329951,CLARA PACTA društvo s ograničenom odgovornošću za trgovinu i ugostiteljstvo, OIB 11632914600,Ivan Pirenjak, OIB 12193821593,Marin Čižmešinkin, OIB 88533519502,Saverijan Bešlić, OIB 97520252950</izvorni_sadrzaj>
    <derivirana_varijabla naziv="DomainObject.Predmet.StrankaNazivFormatedOIB_1">FINA ZAGREB, OIB 85821130368,VJEROVNICI,URTIM d.o.o. za građevinarstvo, montažu, remonte, trgovinu i zastupstva, OIB 69733329951,CLARA PACTA društvo s ograničenom odgovornošću za trgovinu i ugostiteljstvo, OIB 11632914600,Ivan Pirenjak, OIB 12193821593,Marin Čižmešinkin, OIB 88533519502,Saverijan Bešlić, OIB 97520252950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ZAGREB</item>
      <item>VJEROVNICI</item>
      <item>URTIM d.o.o. za građevinarstvo, montažu, remonte, trgovinu i zastupstva</item>
      <item>CLARA PACTA društvo s ograničenom odgovornošću za trgovinu i ugostiteljstvo</item>
      <item>Ivan Pirenjak</item>
      <item>Marin Čižmešinkin</item>
      <item>Saverijan Bešlić</item>
    </izvorni_sadrzaj>
    <derivirana_varijabla naziv="DomainObject.Predmet.StrankaListFormated_1">
      <item>FINA ZAGREB</item>
      <item>VJEROVNICI</item>
      <item>URTIM d.o.o. za građevinarstvo, montažu, remonte, trgovinu i zastupstva</item>
      <item>CLARA PACTA društvo s ograničenom odgovornošću za trgovinu i ugostiteljstvo</item>
      <item>Ivan Pirenjak</item>
      <item>Marin Čižmešinkin</item>
      <item>Saverijan Bešlić</item>
    </derivirana_varijabla>
  </DomainObject.Predmet.StrankaListFormated>
  <DomainObject.Predmet.StrankaListFormatedOIB>
    <izvorni_sadrzaj>
      <item>FINA ZAGREB, OIB 85821130368</item>
      <item>VJEROVNICI</item>
      <item>URTIM d.o.o. za građevinarstvo, montažu, remonte, trgovinu i zastupstva, OIB 69733329951</item>
      <item>CLARA PACTA društvo s ograničenom odgovornošću za trgovinu i ugostiteljstvo, OIB 11632914600</item>
      <item>Ivan Pirenjak, OIB 12193821593</item>
      <item>Marin Čižmešinkin, OIB 88533519502</item>
      <item>Saverijan Bešlić, OIB 97520252950</item>
    </izvorni_sadrzaj>
    <derivirana_varijabla naziv="DomainObject.Predmet.StrankaListFormatedOIB_1">
      <item>FINA ZAGREB, OIB 85821130368</item>
      <item>VJEROVNICI</item>
      <item>URTIM d.o.o. za građevinarstvo, montažu, remonte, trgovinu i zastupstva, OIB 69733329951</item>
      <item>CLARA PACTA društvo s ograničenom odgovornošću za trgovinu i ugostiteljstvo, OIB 11632914600</item>
      <item>Ivan Pirenjak, OIB 12193821593</item>
      <item>Marin Čižmešinkin, OIB 88533519502</item>
      <item>Saverijan Bešlić, OIB 97520252950</item>
    </derivirana_varijabla>
  </DomainObject.Predmet.StrankaListFormatedOIB>
  <DomainObject.Predmet.StrankaListFormatedWithAdress>
    <izvorni_sadrzaj>
      <item>FINA ZAGREB, ILICA 307, 10000 Zagreb</item>
      <item>VJEROVNICI</item>
      <item>URTIM d.o.o. za građevinarstvo, montažu, remonte, trgovinu i zastupstva, Kneza Ljudevita Posavskog 9, 10410 Velika Gorica</item>
      <item>CLARA PACTA društvo s ograničenom odgovornošću za trgovinu i ugostiteljstvo, Radnička Cesta 194, 10000 Zagreb</item>
      <item>Ivan Pirenjak, Antolkovići 35, 10363 Adamovec</item>
      <item>Marin Čižmešinkin</item>
      <item>Saverijan Bešlić</item>
    </izvorni_sadrzaj>
    <derivirana_varijabla naziv="DomainObject.Predmet.StrankaListFormatedWithAdress_1">
      <item>FINA ZAGREB, ILICA 307, 10000 Zagreb</item>
      <item>VJEROVNICI</item>
      <item>URTIM d.o.o. za građevinarstvo, montažu, remonte, trgovinu i zastupstva, Kneza Ljudevita Posavskog 9, 10410 Velika Gorica</item>
      <item>CLARA PACTA društvo s ograničenom odgovornošću za trgovinu i ugostiteljstvo, Radnička Cesta 194, 10000 Zagreb</item>
      <item>Ivan Pirenjak, Antolkovići 35, 10363 Adamovec</item>
      <item>Marin Čižmešinkin</item>
      <item>Saverijan Bešlić</item>
    </derivirana_varijabla>
  </DomainObject.Predmet.StrankaListFormatedWithAdress>
  <DomainObject.Predmet.StrankaListFormatedWithAdressOIB>
    <izvorni_sadrzaj>
      <item>FINA ZAGREB, OIB 85821130368, ILICA 307, 10000 Zagreb</item>
      <item>VJEROVNICI</item>
      <item>URTIM d.o.o. za građevinarstvo, montažu, remonte, trgovinu i zastupstva, OIB 69733329951, Kneza Ljudevita Posavskog 9, 10410 Velika Gorica</item>
      <item>CLARA PACTA društvo s ograničenom odgovornošću za trgovinu i ugostiteljstvo, OIB 11632914600, Radnička Cesta 194, 10000 Zagreb</item>
      <item>Ivan Pirenjak, OIB 12193821593, Antolkovići 35, 10363 Adamovec</item>
      <item>Marin Čižmešinkin, OIB 88533519502</item>
      <item>Saverijan Bešlić, OIB 97520252950</item>
    </izvorni_sadrzaj>
    <derivirana_varijabla naziv="DomainObject.Predmet.StrankaListFormatedWithAdressOIB_1">
      <item>FINA ZAGREB, OIB 85821130368, ILICA 307, 10000 Zagreb</item>
      <item>VJEROVNICI</item>
      <item>URTIM d.o.o. za građevinarstvo, montažu, remonte, trgovinu i zastupstva, OIB 69733329951, Kneza Ljudevita Posavskog 9, 10410 Velika Gorica</item>
      <item>CLARA PACTA društvo s ograničenom odgovornošću za trgovinu i ugostiteljstvo, OIB 11632914600, Radnička Cesta 194, 10000 Zagreb</item>
      <item>Ivan Pirenjak, OIB 12193821593, Antolkovići 35, 10363 Adamovec</item>
      <item>Marin Čižmešinkin, OIB 88533519502</item>
      <item>Saverijan Bešlić, OIB 97520252950</item>
    </derivirana_varijabla>
  </DomainObject.Predmet.StrankaListFormatedWithAdressOIB>
  <DomainObject.Predmet.StrankaListNazivFormated>
    <izvorni_sadrzaj>
      <item>FINA ZAGREB</item>
      <item>VJEROVNICI</item>
      <item>URTIM d.o.o. za građevinarstvo, montažu, remonte, trgovinu i zastupstva</item>
      <item>CLARA PACTA društvo s ograničenom odgovornošću za trgovinu i ugostiteljstvo</item>
      <item>Ivan Pirenjak</item>
      <item>Marin Čižmešinkin</item>
      <item>Saverijan Bešlić</item>
    </izvorni_sadrzaj>
    <derivirana_varijabla naziv="DomainObject.Predmet.StrankaListNazivFormated_1">
      <item>FINA ZAGREB</item>
      <item>VJEROVNICI</item>
      <item>URTIM d.o.o. za građevinarstvo, montažu, remonte, trgovinu i zastupstva</item>
      <item>CLARA PACTA društvo s ograničenom odgovornošću za trgovinu i ugostiteljstvo</item>
      <item>Ivan Pirenjak</item>
      <item>Marin Čižmešinkin</item>
      <item>Saverijan Bešlić</item>
    </derivirana_varijabla>
  </DomainObject.Predmet.StrankaListNazivFormated>
  <DomainObject.Predmet.StrankaListNazivFormatedOIB>
    <izvorni_sadrzaj>
      <item>FINA ZAGREB, OIB 85821130368</item>
      <item>VJEROVNICI</item>
      <item>URTIM d.o.o. za građevinarstvo, montažu, remonte, trgovinu i zastupstva, OIB 69733329951</item>
      <item>CLARA PACTA društvo s ograničenom odgovornošću za trgovinu i ugostiteljstvo, OIB 11632914600</item>
      <item>Ivan Pirenjak, OIB 12193821593</item>
      <item>Marin Čižmešinkin, OIB 88533519502</item>
      <item>Saverijan Bešlić, OIB 97520252950</item>
    </izvorni_sadrzaj>
    <derivirana_varijabla naziv="DomainObject.Predmet.StrankaListNazivFormatedOIB_1">
      <item>FINA ZAGREB, OIB 85821130368</item>
      <item>VJEROVNICI</item>
      <item>URTIM d.o.o. za građevinarstvo, montažu, remonte, trgovinu i zastupstva, OIB 69733329951</item>
      <item>CLARA PACTA društvo s ograničenom odgovornošću za trgovinu i ugostiteljstvo, OIB 11632914600</item>
      <item>Ivan Pirenjak, OIB 12193821593</item>
      <item>Marin Čižmešinkin, OIB 88533519502</item>
      <item>Saverijan Bešlić, OIB 97520252950</item>
    </derivirana_varijabla>
  </DomainObject.Predmet.StrankaListNazivFormatedOIB>
  <DomainObject.Predmet.ProtuStrankaListFormated>
    <izvorni_sadrzaj>
      <item>MONTMONTAŽA-N.E.P. društvo s ograničenom odgovornošću za projektiranje, proizvodnju, izgradnju i montažu objekata i postro</item>
    </izvorni_sadrzaj>
    <derivirana_varijabla naziv="DomainObject.Predmet.ProtuStrankaListFormated_1">
      <item>MONTMONTAŽA-N.E.P. društvo s ograničenom odgovornošću za projektiranje, proizvodnju, izgradnju i montažu objekata i postro</item>
    </derivirana_varijabla>
  </DomainObject.Predmet.ProtuStrankaListFormated>
  <DomainObject.Predmet.ProtuStrankaListFormatedOIB>
    <izvorni_sadrzaj>
      <item>MONTMONTAŽA-N.E.P. društvo s ograničenom odgovornošću za projektiranje, proizvodnju, izgradnju i montažu objekata i postro, OIB 13051973588</item>
    </izvorni_sadrzaj>
    <derivirana_varijabla naziv="DomainObject.Predmet.ProtuStrankaListFormatedOIB_1">
      <item>MONTMONTAŽA-N.E.P. društvo s ograničenom odgovornošću za projektiranje, proizvodnju, izgradnju i montažu objekata i postro, OIB 13051973588</item>
    </derivirana_varijabla>
  </DomainObject.Predmet.ProtuStrankaListFormatedOIB>
  <DomainObject.Predmet.ProtuStrankaListFormatedWithAdress>
    <izvorni_sadrzaj>
      <item>MONTMONTAŽA-N.E.P. društvo s ograničenom odgovornošću za projektiranje, proizvodnju, izgradnju i montažu objekata i postro, Rakitnica 2, Zagreb</item>
    </izvorni_sadrzaj>
    <derivirana_varijabla naziv="DomainObject.Predmet.ProtuStrankaListFormatedWithAdress_1">
      <item>MONTMONTAŽA-N.E.P. društvo s ograničenom odgovornošću za projektiranje, proizvodnju, izgradnju i montažu objekata i postro, Rakitnica 2, Zagreb</item>
    </derivirana_varijabla>
  </DomainObject.Predmet.ProtuStrankaListFormatedWithAdress>
  <DomainObject.Predmet.ProtuStrankaListFormatedWithAdressOIB>
    <izvorni_sadrzaj>
      <item>MONTMONTAŽA-N.E.P. društvo s ograničenom odgovornošću za projektiranje, proizvodnju, izgradnju i montažu objekata i postro, OIB 13051973588, Rakitnica 2, Zagreb</item>
    </izvorni_sadrzaj>
    <derivirana_varijabla naziv="DomainObject.Predmet.ProtuStrankaListFormatedWithAdressOIB_1">
      <item>MONTMONTAŽA-N.E.P. društvo s ograničenom odgovornošću za projektiranje, proizvodnju, izgradnju i montažu objekata i postro, OIB 13051973588, Rakitnica 2, Zagreb</item>
    </derivirana_varijabla>
  </DomainObject.Predmet.ProtuStrankaListFormatedWithAdressOIB>
  <DomainObject.Predmet.ProtuStrankaListNazivFormated>
    <izvorni_sadrzaj>
      <item>MONTMONTAŽA-N.E.P. društvo s ograničenom odgovornošću za projektiranje, proizvodnju, izgradnju i montažu objekata i postro</item>
    </izvorni_sadrzaj>
    <derivirana_varijabla naziv="DomainObject.Predmet.ProtuStrankaListNazivFormated_1">
      <item>MONTMONTAŽA-N.E.P. društvo s ograničenom odgovornošću za projektiranje, proizvodnju, izgradnju i montažu objekata i postro</item>
    </derivirana_varijabla>
  </DomainObject.Predmet.ProtuStrankaListNazivFormated>
  <DomainObject.Predmet.ProtuStrankaListNazivFormatedOIB>
    <izvorni_sadrzaj>
      <item>MONTMONTAŽA-N.E.P. društvo s ograničenom odgovornošću za projektiranje, proizvodnju, izgradnju i montažu objekata i postro, OIB 13051973588</item>
    </izvorni_sadrzaj>
    <derivirana_varijabla naziv="DomainObject.Predmet.ProtuStrankaListNazivFormatedOIB_1">
      <item>MONTMONTAŽA-N.E.P. društvo s ograničenom odgovornošću za projektiranje, proizvodnju, izgradnju i montažu objekata i postro, OIB 13051973588</item>
    </derivirana_varijabla>
  </DomainObject.Predmet.ProtuStrankaListNazivFormatedOIB>
  <DomainObject.Predmet.OstaliListFormated>
    <izvorni_sadrzaj>
      <item>Rajko Matan</item>
      <item>Zdravko Mitak</item>
      <item>Franjo Gregurek</item>
      <item>Boris Vinčić</item>
      <item>MONTMONTAŽA dioničko društvo za inženjering i izgradnju</item>
      <item>Ratko Vujasinović</item>
      <item>Krešimir Škarica</item>
      <item>MTZ - INSTALACIJE d.o.o. za gradnju, trgovinu i usluge</item>
      <item>Dunja Štefanac Dukarić</item>
      <item>Mladen Preprotić</item>
      <item>ĆOSIĆPROMEX društvo s ograničenom odgovornošću za gradnju, trgovinu i usluge, Glavna Podružnica za gradnju i popravak brodova SPLIT</item>
      <item>PALIR društvo s ograničenom odgovornošću za graditeljstvo, proizvodnju i trgovinu</item>
      <item>Šimun Babić</item>
      <item>SIGMAT d. o. o. za proizvodnju, inženjering i trgovinu</item>
    </izvorni_sadrzaj>
    <derivirana_varijabla naziv="DomainObject.Predmet.OstaliListFormated_1">
      <item>Rajko Matan</item>
      <item>Zdravko Mitak</item>
      <item>Franjo Gregurek</item>
      <item>Boris Vinčić</item>
      <item>MONTMONTAŽA dioničko društvo za inženjering i izgradnju</item>
      <item>Ratko Vujasinović</item>
      <item>Krešimir Škarica</item>
      <item>MTZ - INSTALACIJE d.o.o. za gradnju, trgovinu i usluge</item>
      <item>Dunja Štefanac Dukarić</item>
      <item>Mladen Preprotić</item>
      <item>ĆOSIĆPROMEX društvo s ograničenom odgovornošću za gradnju, trgovinu i usluge, Glavna Podružnica za gradnju i popravak brodova SPLIT</item>
      <item>PALIR društvo s ograničenom odgovornošću za graditeljstvo, proizvodnju i trgovinu</item>
      <item>Šimun Babić</item>
      <item>SIGMAT d. o. o. za proizvodnju, inženjering i trgovinu</item>
    </derivirana_varijabla>
  </DomainObject.Predmet.OstaliListFormated>
  <DomainObject.Predmet.OstaliListFormatedOIB>
    <izvorni_sadrzaj>
      <item>Rajko Matan</item>
      <item>Zdravko Mitak, OIB 25916717450</item>
      <item>Franjo Gregurek, OIB 24774444135</item>
      <item>Boris Vinčić, OIB 50958016886</item>
      <item>MONTMONTAŽA dioničko društvo za inženjering i izgradnju, OIB 48696032271</item>
      <item>Ratko Vujasinović, OIB 34810787409</item>
      <item>Krešimir Škarica, OIB 89292058547</item>
      <item>MTZ - INSTALACIJE d.o.o. za gradnju, trgovinu i usluge, OIB 41688320423</item>
      <item>Dunja Štefanac Dukarić, OIB 30618269316</item>
      <item>Mladen Preprotić</item>
      <item>ĆOSIĆPROMEX društvo s ograničenom odgovornošću za gradnju, trgovinu i usluge, Glavna Podružnica za gradnju i popravak brodova SPLIT, OIB 87489058793</item>
      <item>PALIR društvo s ograničenom odgovornošću za graditeljstvo, proizvodnju i trgovinu, OIB 19383246503</item>
      <item>Šimun Babić, OIB 89837890248</item>
      <item>SIGMAT d. o. o. za proizvodnju, inženjering i trgovinu, OIB 47975086540</item>
    </izvorni_sadrzaj>
    <derivirana_varijabla naziv="DomainObject.Predmet.OstaliListFormatedOIB_1">
      <item>Rajko Matan</item>
      <item>Zdravko Mitak, OIB 25916717450</item>
      <item>Franjo Gregurek, OIB 24774444135</item>
      <item>Boris Vinčić, OIB 50958016886</item>
      <item>MONTMONTAŽA dioničko društvo za inženjering i izgradnju, OIB 48696032271</item>
      <item>Ratko Vujasinović, OIB 34810787409</item>
      <item>Krešimir Škarica, OIB 89292058547</item>
      <item>MTZ - INSTALACIJE d.o.o. za gradnju, trgovinu i usluge, OIB 41688320423</item>
      <item>Dunja Štefanac Dukarić, OIB 30618269316</item>
      <item>Mladen Preprotić</item>
      <item>ĆOSIĆPROMEX društvo s ograničenom odgovornošću za gradnju, trgovinu i usluge, Glavna Podružnica za gradnju i popravak brodova SPLIT, OIB 87489058793</item>
      <item>PALIR društvo s ograničenom odgovornošću za graditeljstvo, proizvodnju i trgovinu, OIB 19383246503</item>
      <item>Šimun Babić, OIB 89837890248</item>
      <item>SIGMAT d. o. o. za proizvodnju, inženjering i trgovinu, OIB 47975086540</item>
    </derivirana_varijabla>
  </DomainObject.Predmet.OstaliListFormatedOIB>
  <DomainObject.Predmet.OstaliListFormatedWithAdress>
    <izvorni_sadrzaj>
      <item>Rajko Matan, Ksavera Šndora Gjalskog 50, 10432 Bregana</item>
      <item>Zdravko Mitak, Zelenjak 53, 10000 Zagreb</item>
      <item>Franjo Gregurek, I. Resnik 7, 10000 Zagreb</item>
      <item>Boris Vinčić, Kačićeva 22, 10000 Zagreb</item>
      <item>MONTMONTAŽA dioničko društvo za inženjering i izgradnju, Rakitnica 2, 10000 Zagreb</item>
      <item>Ratko Vujasinović, Đorđićeva 15, 10000 Zagreb</item>
      <item>Krešimir Škarica, Petrova 120/I, 10000 Zagreb</item>
      <item>MTZ - INSTALACIJE d.o.o. za gradnju, trgovinu i usluge, Mljekarska 14, 10000 Zagreb</item>
      <item>Dunja Štefanac Dukarić, Horvaćanska Cesta 75a, 10000 Zagreb</item>
      <item>Mladen Preprotić, A. Mihanovića 14, 10450 Jastrebarsko</item>
      <item>ĆOSIĆPROMEX društvo s ograničenom odgovornošću za gradnju, trgovinu i usluge, Glavna Podružnica za gradnju i popravak brodova SPLIT, Gundulićeva 36, 21000 Split</item>
      <item>PALIR društvo s ograničenom odgovornošću za graditeljstvo, proizvodnju i trgovinu, Dane Duića 3, 10000 Zagreb</item>
      <item>Šimun Babić, Matije Mrazovića 5., 10000 Zagreb</item>
      <item>SIGMAT d. o. o. za proizvodnju, inženjering i trgovinu, Gromačnik 35, Slavonski Brod , 35252 Gromačnik</item>
    </izvorni_sadrzaj>
    <derivirana_varijabla naziv="DomainObject.Predmet.OstaliListFormatedWithAdress_1">
      <item>Rajko Matan, Ksavera Šndora Gjalskog 50, 10432 Bregana</item>
      <item>Zdravko Mitak, Zelenjak 53, 10000 Zagreb</item>
      <item>Franjo Gregurek, I. Resnik 7, 10000 Zagreb</item>
      <item>Boris Vinčić, Kačićeva 22, 10000 Zagreb</item>
      <item>MONTMONTAŽA dioničko društvo za inženjering i izgradnju, Rakitnica 2, 10000 Zagreb</item>
      <item>Ratko Vujasinović, Đorđićeva 15, 10000 Zagreb</item>
      <item>Krešimir Škarica, Petrova 120/I, 10000 Zagreb</item>
      <item>MTZ - INSTALACIJE d.o.o. za gradnju, trgovinu i usluge, Mljekarska 14, 10000 Zagreb</item>
      <item>Dunja Štefanac Dukarić, Horvaćanska Cesta 75a, 10000 Zagreb</item>
      <item>Mladen Preprotić, A. Mihanovića 14, 10450 Jastrebarsko</item>
      <item>ĆOSIĆPROMEX društvo s ograničenom odgovornošću za gradnju, trgovinu i usluge, Glavna Podružnica za gradnju i popravak brodova SPLIT, Gundulićeva 36, 21000 Split</item>
      <item>PALIR društvo s ograničenom odgovornošću za graditeljstvo, proizvodnju i trgovinu, Dane Duića 3, 10000 Zagreb</item>
      <item>Šimun Babić, Matije Mrazovića 5., 10000 Zagreb</item>
      <item>SIGMAT d. o. o. za proizvodnju, inženjering i trgovinu, Gromačnik 35, Slavonski Brod , 35252 Gromačnik</item>
    </derivirana_varijabla>
  </DomainObject.Predmet.OstaliListFormatedWithAdress>
  <DomainObject.Predmet.OstaliListFormatedWithAdressOIB>
    <izvorni_sadrzaj>
      <item>Rajko Matan, Ksavera Šndora Gjalskog 50, 10432 Bregana</item>
      <item>Zdravko Mitak, OIB 25916717450, Zelenjak 53, 10000 Zagreb</item>
      <item>Franjo Gregurek, OIB 24774444135, I. Resnik 7, 10000 Zagreb</item>
      <item>Boris Vinčić, OIB 50958016886, Kačićeva 22, 10000 Zagreb</item>
      <item>MONTMONTAŽA dioničko društvo za inženjering i izgradnju, OIB 48696032271, Rakitnica 2, 10000 Zagreb</item>
      <item>Ratko Vujasinović, OIB 34810787409, Đorđićeva 15, 10000 Zagreb</item>
      <item>Krešimir Škarica, OIB 89292058547, Petrova 120/I, 10000 Zagreb</item>
      <item>MTZ - INSTALACIJE d.o.o. za gradnju, trgovinu i usluge, OIB 41688320423, Mljekarska 14, 10000 Zagreb</item>
      <item>Dunja Štefanac Dukarić, OIB 30618269316, Horvaćanska Cesta 75a, 10000 Zagreb</item>
      <item>Mladen Preprotić, A. Mihanovića 14, 10450 Jastrebarsko</item>
      <item>ĆOSIĆPROMEX društvo s ograničenom odgovornošću za gradnju, trgovinu i usluge, Glavna Podružnica za gradnju i popravak brodova SPLIT, OIB 87489058793, Gundulićeva 36, 21000 Split</item>
      <item>PALIR društvo s ograničenom odgovornošću za graditeljstvo, proizvodnju i trgovinu, OIB 19383246503, Dane Duića 3, 10000 Zagreb</item>
      <item>Šimun Babić, OIB 89837890248, Matije Mrazovića 5., 10000 Zagreb</item>
      <item>SIGMAT d. o. o. za proizvodnju, inženjering i trgovinu, OIB 47975086540, Gromačnik 35, Slavonski Brod , 35252 Gromačnik</item>
    </izvorni_sadrzaj>
    <derivirana_varijabla naziv="DomainObject.Predmet.OstaliListFormatedWithAdressOIB_1">
      <item>Rajko Matan, Ksavera Šndora Gjalskog 50, 10432 Bregana</item>
      <item>Zdravko Mitak, OIB 25916717450, Zelenjak 53, 10000 Zagreb</item>
      <item>Franjo Gregurek, OIB 24774444135, I. Resnik 7, 10000 Zagreb</item>
      <item>Boris Vinčić, OIB 50958016886, Kačićeva 22, 10000 Zagreb</item>
      <item>MONTMONTAŽA dioničko društvo za inženjering i izgradnju, OIB 48696032271, Rakitnica 2, 10000 Zagreb</item>
      <item>Ratko Vujasinović, OIB 34810787409, Đorđićeva 15, 10000 Zagreb</item>
      <item>Krešimir Škarica, OIB 89292058547, Petrova 120/I, 10000 Zagreb</item>
      <item>MTZ - INSTALACIJE d.o.o. za gradnju, trgovinu i usluge, OIB 41688320423, Mljekarska 14, 10000 Zagreb</item>
      <item>Dunja Štefanac Dukarić, OIB 30618269316, Horvaćanska Cesta 75a, 10000 Zagreb</item>
      <item>Mladen Preprotić, A. Mihanovića 14, 10450 Jastrebarsko</item>
      <item>ĆOSIĆPROMEX društvo s ograničenom odgovornošću za gradnju, trgovinu i usluge, Glavna Podružnica za gradnju i popravak brodova SPLIT, OIB 87489058793, Gundulićeva 36, 21000 Split</item>
      <item>PALIR društvo s ograničenom odgovornošću za graditeljstvo, proizvodnju i trgovinu, OIB 19383246503, Dane Duića 3, 10000 Zagreb</item>
      <item>Šimun Babić, OIB 89837890248, Matije Mrazovića 5., 10000 Zagreb</item>
      <item>SIGMAT d. o. o. za proizvodnju, inženjering i trgovinu, OIB 47975086540, Gromačnik 35, Slavonski Brod , 35252 Gromačnik</item>
    </derivirana_varijabla>
  </DomainObject.Predmet.OstaliListFormatedWithAdressOIB>
  <DomainObject.Predmet.OstaliListNazivFormated>
    <izvorni_sadrzaj>
      <item>Rajko Matan</item>
      <item>Zdravko Mitak</item>
      <item>Franjo Gregurek</item>
      <item>Boris Vinčić</item>
      <item>MONTMONTAŽA dioničko društvo za inženjering i izgradnju</item>
      <item>Ratko Vujasinović</item>
      <item>Krešimir Škarica</item>
      <item>MTZ - INSTALACIJE d.o.o. za gradnju, trgovinu i usluge</item>
      <item>Dunja Štefanac Dukarić</item>
      <item>Mladen Preprotić</item>
      <item>ĆOSIĆPROMEX društvo s ograničenom odgovornošću za gradnju, trgovinu i usluge, Glavna Podružnica za gradnju i popravak brodova SPLIT</item>
      <item>PALIR društvo s ograničenom odgovornošću za graditeljstvo, proizvodnju i trgovinu</item>
      <item>Šimun Babić</item>
      <item>SIGMAT d. o. o. za proizvodnju, inženjering i trgovinu</item>
    </izvorni_sadrzaj>
    <derivirana_varijabla naziv="DomainObject.Predmet.OstaliListNazivFormated_1">
      <item>Rajko Matan</item>
      <item>Zdravko Mitak</item>
      <item>Franjo Gregurek</item>
      <item>Boris Vinčić</item>
      <item>MONTMONTAŽA dioničko društvo za inženjering i izgradnju</item>
      <item>Ratko Vujasinović</item>
      <item>Krešimir Škarica</item>
      <item>MTZ - INSTALACIJE d.o.o. za gradnju, trgovinu i usluge</item>
      <item>Dunja Štefanac Dukarić</item>
      <item>Mladen Preprotić</item>
      <item>ĆOSIĆPROMEX društvo s ograničenom odgovornošću za gradnju, trgovinu i usluge, Glavna Podružnica za gradnju i popravak brodova SPLIT</item>
      <item>PALIR društvo s ograničenom odgovornošću za graditeljstvo, proizvodnju i trgovinu</item>
      <item>Šimun Babić</item>
      <item>SIGMAT d. o. o. za proizvodnju, inženjering i trgovinu</item>
    </derivirana_varijabla>
  </DomainObject.Predmet.OstaliListNazivFormated>
  <DomainObject.Predmet.OstaliListNazivFormatedOIB>
    <izvorni_sadrzaj>
      <item>Rajko Matan</item>
      <item>Zdravko Mitak, OIB 25916717450</item>
      <item>Franjo Gregurek, OIB 24774444135</item>
      <item>Boris Vinčić, OIB 50958016886</item>
      <item>MONTMONTAŽA dioničko društvo za inženjering i izgradnju, OIB 48696032271</item>
      <item>Ratko Vujasinović, OIB 34810787409</item>
      <item>Krešimir Škarica, OIB 89292058547</item>
      <item>MTZ - INSTALACIJE d.o.o. za gradnju, trgovinu i usluge, OIB 41688320423</item>
      <item>Dunja Štefanac Dukarić, OIB 30618269316</item>
      <item>Mladen Preprotić</item>
      <item>ĆOSIĆPROMEX društvo s ograničenom odgovornošću za gradnju, trgovinu i usluge, Glavna Podružnica za gradnju i popravak brodova SPLIT, OIB 87489058793</item>
      <item>PALIR društvo s ograničenom odgovornošću za graditeljstvo, proizvodnju i trgovinu, OIB 19383246503</item>
      <item>Šimun Babić, OIB 89837890248</item>
      <item>SIGMAT d. o. o. za proizvodnju, inženjering i trgovinu, OIB 47975086540</item>
    </izvorni_sadrzaj>
    <derivirana_varijabla naziv="DomainObject.Predmet.OstaliListNazivFormatedOIB_1">
      <item>Rajko Matan</item>
      <item>Zdravko Mitak, OIB 25916717450</item>
      <item>Franjo Gregurek, OIB 24774444135</item>
      <item>Boris Vinčić, OIB 50958016886</item>
      <item>MONTMONTAŽA dioničko društvo za inženjering i izgradnju, OIB 48696032271</item>
      <item>Ratko Vujasinović, OIB 34810787409</item>
      <item>Krešimir Škarica, OIB 89292058547</item>
      <item>MTZ - INSTALACIJE d.o.o. za gradnju, trgovinu i usluge, OIB 41688320423</item>
      <item>Dunja Štefanac Dukarić, OIB 30618269316</item>
      <item>Mladen Preprotić</item>
      <item>ĆOSIĆPROMEX društvo s ograničenom odgovornošću za gradnju, trgovinu i usluge, Glavna Podružnica za gradnju i popravak brodova SPLIT, OIB 87489058793</item>
      <item>PALIR društvo s ograničenom odgovornošću za graditeljstvo, proizvodnju i trgovinu, OIB 19383246503</item>
      <item>Šimun Babić, OIB 89837890248</item>
      <item>SIGMAT d. o. o. za proizvodnju, inženjering i trgovinu, OIB 47975086540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MONTMONTAŽA-N.E.P. društvo s ograničenom odgovornošću za projektiranje, proizvodnju, izgradnju i montažu objekata i postro</izvorni_sadrzaj>
    <derivirana_varijabla naziv="DomainObject.Predmet.ProtustrankaIDrugi_1">MONTMONTAŽA-N.E.P. društvo s ograničenom odgovornošću za projektiranje, proizvodnju, izgradnju i montažu objekata i postro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MONTMONTAŽA-N.E.P. društvo s ograničenom odgovornošću za projektiranje, proizvodnju, izgradnju i montažu objekata i postro, OIB 13051973588, Rakitnica 2, Zagreb</izvorni_sadrzaj>
    <derivirana_varijabla naziv="DomainObject.Predmet.ProtustrankaIDrugiAdressOIB_1">MONTMONTAŽA-N.E.P. društvo s ograničenom odgovornošću za projektiranje, proizvodnju, izgradnju i montažu objekata i postro, OIB 13051973588, Rakitnica 2,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rujna 2016.</izvorni_sadrzaj>
    <derivirana_varijabla naziv="DomainObject.Predmet.OdlukaRjesenje.DatumDonosenjaOdluke_1">30. rujna 2016.</derivirana_varijabla>
  </DomainObject.Predmet.OdlukaRjesenje.DatumDonosenjaOdluke>
  <DomainObject.Predmet.OdlukaRjesenje.DatumPravomocnosti>
    <izvorni_sadrzaj>18. listopada 2016.</izvorni_sadrzaj>
    <derivirana_varijabla naziv="DomainObject.Predmet.OdlukaRjesenje.DatumPravomocnosti_1">18. listopada 2016.</derivirana_varijabla>
  </DomainObject.Predmet.OdlukaRjesenje.DatumPravomocnosti>
  <DomainObject.Predmet.OdlukaRjesenje.Oznaka>
    <izvorni_sadrzaj>St-1741/2013-97</izvorni_sadrzaj>
    <derivirana_varijabla naziv="DomainObject.Predmet.OdlukaRjesenje.Oznaka_1">St-1741/2013-97</derivirana_varijabla>
  </DomainObject.Predmet.OdlukaRjesenje.Oznaka>
  <DomainObject.Predmet.SudioniciListNaziv>
    <izvorni_sadrzaj>
      <item>MONTMONTAŽA-N.E.P. društvo s ograničenom odgovornošću za projektiranje, proizvodnju, izgradnju i montažu objekata i postro</item>
      <item>FINA ZAGREB</item>
      <item>Rajko Matan</item>
      <item>Zdravko Mitak</item>
      <item>VJEROVNICI</item>
      <item>URTIM d.o.o. za građevinarstvo, montažu, remonte, trgovinu i zastupstva</item>
      <item>CLARA PACTA društvo s ograničenom odgovornošću za trgovinu i ugostiteljstvo</item>
      <item>Franjo Gregurek</item>
      <item>Boris Vinčić</item>
      <item>MONTMONTAŽA dioničko društvo za inženjering i izgradnju</item>
      <item>Ratko Vujasinović</item>
      <item>Krešimir Škarica</item>
      <item>MTZ - INSTALACIJE d.o.o. za gradnju, trgovinu i usluge</item>
      <item>Dunja Štefanac Dukarić</item>
      <item>Mladen Preprotić</item>
      <item>ĆOSIĆPROMEX društvo s ograničenom odgovornošću za gradnju, trgovinu i usluge, Glavna Podružnica za gradnju i popravak brodova SPLIT</item>
      <item>PALIR društvo s ograničenom odgovornošću za graditeljstvo, proizvodnju i trgovinu</item>
      <item>Šimun Babić</item>
      <item>SIGMAT d. o. o. za proizvodnju, inženjering i trgovinu</item>
      <item>Ivan Pirenjak</item>
      <item>Marin Čižmešinkin</item>
      <item>Saverijan Bešlić</item>
    </izvorni_sadrzaj>
    <derivirana_varijabla naziv="DomainObject.Predmet.SudioniciListNaziv_1">
      <item>MONTMONTAŽA-N.E.P. društvo s ograničenom odgovornošću za projektiranje, proizvodnju, izgradnju i montažu objekata i postro</item>
      <item>FINA ZAGREB</item>
      <item>Rajko Matan</item>
      <item>Zdravko Mitak</item>
      <item>VJEROVNICI</item>
      <item>URTIM d.o.o. za građevinarstvo, montažu, remonte, trgovinu i zastupstva</item>
      <item>CLARA PACTA društvo s ograničenom odgovornošću za trgovinu i ugostiteljstvo</item>
      <item>Franjo Gregurek</item>
      <item>Boris Vinčić</item>
      <item>MONTMONTAŽA dioničko društvo za inženjering i izgradnju</item>
      <item>Ratko Vujasinović</item>
      <item>Krešimir Škarica</item>
      <item>MTZ - INSTALACIJE d.o.o. za gradnju, trgovinu i usluge</item>
      <item>Dunja Štefanac Dukarić</item>
      <item>Mladen Preprotić</item>
      <item>ĆOSIĆPROMEX društvo s ograničenom odgovornošću za gradnju, trgovinu i usluge, Glavna Podružnica za gradnju i popravak brodova SPLIT</item>
      <item>PALIR društvo s ograničenom odgovornošću za graditeljstvo, proizvodnju i trgovinu</item>
      <item>Šimun Babić</item>
      <item>SIGMAT d. o. o. za proizvodnju, inženjering i trgovinu</item>
      <item>Ivan Pirenjak</item>
      <item>Marin Čižmešinkin</item>
      <item>Saverijan Bešlić</item>
    </derivirana_varijabla>
  </DomainObject.Predmet.SudioniciListNaziv>
  <DomainObject.Predmet.SudioniciListAdressOIB>
    <izvorni_sadrzaj>
      <item>MONTMONTAŽA-N.E.P. društvo s ograničenom odgovornošću za projektiranje, proizvodnju, izgradnju i montažu objekata i postro, OIB 13051973588, Rakitnica 2,Zagreb</item>
      <item>FINA ZAGREB, OIB 85821130368, ILICA 307,10000 Zagreb</item>
      <item>Rajko Matan, Ksavera Šndora Gjalskog 50,10432 Bregana</item>
      <item>Zdravko Mitak, OIB 25916717450, Zelenjak 53,10000 Zagreb</item>
      <item>VJEROVNICI</item>
      <item>URTIM d.o.o. za građevinarstvo, montažu, remonte, trgovinu i zastupstva, OIB 69733329951, Kneza Ljudevita Posavskog 9,10410 Velika Gorica</item>
      <item>CLARA PACTA društvo s ograničenom odgovornošću za trgovinu i ugostiteljstvo, OIB 11632914600, Radnička Cesta 194,10000 Zagreb</item>
      <item>Franjo Gregurek, OIB 24774444135, I. Resnik 7,10000 Zagreb</item>
      <item>Boris Vinčić, OIB 50958016886, Kačićeva 22,10000 Zagreb</item>
      <item>MONTMONTAŽA dioničko društvo za inženjering i izgradnju, OIB 48696032271, Rakitnica 2,10000 Zagreb</item>
      <item>Ratko Vujasinović, OIB 34810787409, Đorđićeva 15,10000 Zagreb</item>
      <item>Krešimir Škarica, OIB 89292058547, Petrova 120/I,10000 Zagreb</item>
      <item>MTZ - INSTALACIJE d.o.o. za gradnju, trgovinu i usluge, OIB 41688320423, Mljekarska 14,10000 Zagreb</item>
      <item>Dunja Štefanac Dukarić, OIB 30618269316, Horvaćanska Cesta 75a,10000 Zagreb</item>
      <item>Mladen Preprotić, A. Mihanovića 14,10450 Jastrebarsko</item>
      <item>ĆOSIĆPROMEX društvo s ograničenom odgovornošću za gradnju, trgovinu i usluge, Glavna Podružnica za gradnju i popravak brodova SPLIT, OIB 87489058793, Gundulićeva 36,21000 Split</item>
      <item>PALIR društvo s ograničenom odgovornošću za graditeljstvo, proizvodnju i trgovinu, OIB 19383246503, Dane Duića 3,10000 Zagreb</item>
      <item>Šimun Babić, OIB 89837890248, Matije Mrazovića 5.,10000 Zagreb</item>
      <item>SIGMAT d. o. o. za proizvodnju, inženjering i trgovinu, OIB 47975086540, Gromačnik 35, Slavonski Brod ,35252 Gromačnik</item>
      <item>Ivan Pirenjak, OIB 12193821593, Antolkovići 35,10363 Adamovec</item>
      <item>Marin Čižmešinkin, OIB 88533519502</item>
      <item>Saverijan Bešlić, OIB 97520252950</item>
    </izvorni_sadrzaj>
    <derivirana_varijabla naziv="DomainObject.Predmet.SudioniciListAdressOIB_1">
      <item>MONTMONTAŽA-N.E.P. društvo s ograničenom odgovornošću za projektiranje, proizvodnju, izgradnju i montažu objekata i postro, OIB 13051973588, Rakitnica 2,Zagreb</item>
      <item>FINA ZAGREB, OIB 85821130368, ILICA 307,10000 Zagreb</item>
      <item>Rajko Matan, Ksavera Šndora Gjalskog 50,10432 Bregana</item>
      <item>Zdravko Mitak, OIB 25916717450, Zelenjak 53,10000 Zagreb</item>
      <item>VJEROVNICI</item>
      <item>URTIM d.o.o. za građevinarstvo, montažu, remonte, trgovinu i zastupstva, OIB 69733329951, Kneza Ljudevita Posavskog 9,10410 Velika Gorica</item>
      <item>CLARA PACTA društvo s ograničenom odgovornošću za trgovinu i ugostiteljstvo, OIB 11632914600, Radnička Cesta 194,10000 Zagreb</item>
      <item>Franjo Gregurek, OIB 24774444135, I. Resnik 7,10000 Zagreb</item>
      <item>Boris Vinčić, OIB 50958016886, Kačićeva 22,10000 Zagreb</item>
      <item>MONTMONTAŽA dioničko društvo za inženjering i izgradnju, OIB 48696032271, Rakitnica 2,10000 Zagreb</item>
      <item>Ratko Vujasinović, OIB 34810787409, Đorđićeva 15,10000 Zagreb</item>
      <item>Krešimir Škarica, OIB 89292058547, Petrova 120/I,10000 Zagreb</item>
      <item>MTZ - INSTALACIJE d.o.o. za gradnju, trgovinu i usluge, OIB 41688320423, Mljekarska 14,10000 Zagreb</item>
      <item>Dunja Štefanac Dukarić, OIB 30618269316, Horvaćanska Cesta 75a,10000 Zagreb</item>
      <item>Mladen Preprotić, A. Mihanovića 14,10450 Jastrebarsko</item>
      <item>ĆOSIĆPROMEX društvo s ograničenom odgovornošću za gradnju, trgovinu i usluge, Glavna Podružnica za gradnju i popravak brodova SPLIT, OIB 87489058793, Gundulićeva 36,21000 Split</item>
      <item>PALIR društvo s ograničenom odgovornošću za graditeljstvo, proizvodnju i trgovinu, OIB 19383246503, Dane Duića 3,10000 Zagreb</item>
      <item>Šimun Babić, OIB 89837890248, Matije Mrazovića 5.,10000 Zagreb</item>
      <item>SIGMAT d. o. o. za proizvodnju, inženjering i trgovinu, OIB 47975086540, Gromačnik 35, Slavonski Brod ,35252 Gromačnik</item>
      <item>Ivan Pirenjak, OIB 12193821593, Antolkovići 35,10363 Adamovec</item>
      <item>Marin Čižmešinkin, OIB 88533519502</item>
      <item>Saverijan Bešlić, OIB 97520252950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13051973588</item>
      <item>, OIB 85821130368</item>
      <item>, OIB null</item>
      <item>, OIB 25916717450</item>
      <item>, OIB null</item>
      <item>, OIB 69733329951</item>
      <item>, OIB 11632914600</item>
      <item>, OIB 24774444135</item>
      <item>, OIB 50958016886</item>
      <item>, OIB 48696032271</item>
      <item>, OIB 34810787409</item>
      <item>, OIB 89292058547</item>
      <item>, OIB 41688320423</item>
      <item>, OIB 30618269316</item>
      <item>, OIB null</item>
      <item>, OIB 87489058793</item>
      <item>, OIB 19383246503</item>
      <item>, OIB 89837890248</item>
      <item>, OIB 47975086540</item>
      <item>, OIB 12193821593</item>
      <item>, OIB 88533519502</item>
      <item>, OIB 97520252950</item>
    </izvorni_sadrzaj>
    <derivirana_varijabla naziv="DomainObject.Predmet.SudioniciListNazivOIB_1">
      <item>, OIB 13051973588</item>
      <item>, OIB 85821130368</item>
      <item>, OIB null</item>
      <item>, OIB 25916717450</item>
      <item>, OIB null</item>
      <item>, OIB 69733329951</item>
      <item>, OIB 11632914600</item>
      <item>, OIB 24774444135</item>
      <item>, OIB 50958016886</item>
      <item>, OIB 48696032271</item>
      <item>, OIB 34810787409</item>
      <item>, OIB 89292058547</item>
      <item>, OIB 41688320423</item>
      <item>, OIB 30618269316</item>
      <item>, OIB null</item>
      <item>, OIB 87489058793</item>
      <item>, OIB 19383246503</item>
      <item>, OIB 89837890248</item>
      <item>, OIB 47975086540</item>
      <item>, OIB 12193821593</item>
      <item>, OIB 88533519502</item>
      <item>, OIB 97520252950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284</properties:Words>
  <properties:Characters>1465</properties:Characters>
  <properties:Lines>53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2016-10-26T09:22:00Z</dcterms:created>
  <dc:creator>RH-TDU</dc:creator>
  <cp:lastModifiedBy>Katica Franjić</cp:lastModifiedBy>
  <cp:lastPrinted>2016-10-26T12:36:00Z</cp:lastPrinted>
  <dcterms:modified xmlns:xsi="http://www.w3.org/2001/XMLSchema-instance" xsi:type="dcterms:W3CDTF">2016-10-26T12:37:00Z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