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7970" w14:paraId="c267970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A14CE1">
        <w:t>12. studenog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63234C">
        <w:t>IGORU JURIŠIĆ, Lozica 70, Lozica, OIB 93996920299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027ADB" w:rsidP="00B36F11" w:rsidR="00B36F11">
      <w:pPr>
        <w:ind w:firstLine="708"/>
        <w:jc w:val="both"/>
      </w:pPr>
      <w:r>
        <w:t xml:space="preserve"> </w:t>
      </w:r>
      <w:r>
        <w:tab/>
      </w:r>
      <w:r w:rsidR="00B36F11">
        <w:t xml:space="preserve">nekretnine upisne u  </w:t>
      </w:r>
      <w:proofErr w:type="spellStart"/>
      <w:r w:rsidR="00B36F11">
        <w:t>zk.ul</w:t>
      </w:r>
      <w:proofErr w:type="spellEnd"/>
      <w:r w:rsidR="00B36F11">
        <w:t xml:space="preserve">. 1024. k.o. 321907 Kusonje i to :                           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1405/1 – oranica sa 1638 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1405/2 – oranica sa 1893 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1406/2 – oranica sa 1671m2,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1407/3 – oranica sa 777 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1407/5 – oranica sa 434 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1411/4 – oranica sa 40 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1412/8 – oranica sa 1299 m2,</w:t>
      </w:r>
    </w:p>
    <w:p w:rsidRDefault="00B36F11" w:rsidP="00B36F11" w:rsidR="00B36F11">
      <w:pPr>
        <w:numPr>
          <w:ilvl w:val="0"/>
          <w:numId w:val="1"/>
        </w:numPr>
        <w:jc w:val="both"/>
      </w:pPr>
      <w:r>
        <w:t>kč.br. 1480/19 – industrijsko dvorište sa 490 m2,</w:t>
      </w:r>
    </w:p>
    <w:p w:rsidRDefault="00B36F11" w:rsidP="00EC7419" w:rsidR="00B96F49" w:rsidRPr="000E40B4">
      <w:pPr>
        <w:ind w:firstLine="708"/>
        <w:jc w:val="both"/>
      </w:pPr>
      <w:r>
        <w:t>odnosno ukupno 8310 m 2</w:t>
      </w:r>
      <w:r w:rsidR="00B96F49" w:rsidRPr="000E40B4">
        <w:t>;</w:t>
      </w:r>
    </w:p>
    <w:p w:rsidRDefault="00027ADB" w:rsidP="00B96F49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7C41A9">
        <w:t>743/2016-</w:t>
      </w:r>
      <w:r w:rsidR="00B36F11">
        <w:t>162</w:t>
      </w:r>
      <w:r w:rsidR="009C1C7E">
        <w:t xml:space="preserve"> </w:t>
      </w:r>
      <w:r>
        <w:t xml:space="preserve">od </w:t>
      </w:r>
      <w:r w:rsidR="00EC7419">
        <w:t>09.</w:t>
      </w:r>
      <w:r w:rsidR="007C41A9">
        <w:t xml:space="preserve"> </w:t>
      </w:r>
      <w:r w:rsidR="00EC7419">
        <w:t>listopada</w:t>
      </w:r>
      <w:r w:rsidR="00490F6D">
        <w:t xml:space="preserve"> 2018</w:t>
      </w:r>
      <w:r>
        <w:t xml:space="preserve">. godine pravomoćno je dana </w:t>
      </w:r>
      <w:r w:rsidR="00EC7419">
        <w:t>26. listopada</w:t>
      </w:r>
      <w:r w:rsidR="007200AE" w:rsidRPr="007200AE">
        <w:t xml:space="preserve"> 2018</w:t>
      </w:r>
      <w:r>
        <w:t xml:space="preserve">. godine, a kupac </w:t>
      </w:r>
      <w:r w:rsidR="00503609">
        <w:t>IGORU JURIŠIĆ, Lozica 70, Lozica, OIB 93996920299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503609">
        <w:t>6.001,00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EC7419">
        <w:t>12. studenog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4B1784" w:rsidRP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</w:t>
      </w:r>
      <w:r w:rsidR="007C41A9">
        <w:rPr>
          <w:lang w:eastAsia="en-US"/>
        </w:rPr>
        <w:t xml:space="preserve">   </w:t>
      </w:r>
      <w:r w:rsidR="00704A5A">
        <w:rPr>
          <w:lang w:eastAsia="en-US"/>
        </w:rPr>
        <w:t>Mirna Vujčić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A86" w:rsidP="007200AE" w:rsidR="00721A86">
      <w:r>
        <w:separator/>
      </w:r>
    </w:p>
  </w:endnote>
  <w:endnote w:id="0" w:type="continuationSeparator">
    <w:p w:rsidRDefault="00721A86" w:rsidP="007200AE" w:rsidR="00721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A86" w:rsidP="007200AE" w:rsidR="00721A86">
      <w:r>
        <w:separator/>
      </w:r>
    </w:p>
  </w:footnote>
  <w:footnote w:id="0" w:type="continuationSeparator">
    <w:p w:rsidRDefault="00721A86" w:rsidP="007200AE" w:rsidR="00721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4D0A18">
      <w:rPr>
        <w:b/>
      </w:rPr>
      <w:t>195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F5BA0"/>
    <w:rsid w:val="003C7452"/>
    <w:rsid w:val="00445837"/>
    <w:rsid w:val="00490F6D"/>
    <w:rsid w:val="004B1784"/>
    <w:rsid w:val="004D0A18"/>
    <w:rsid w:val="00503609"/>
    <w:rsid w:val="0053590D"/>
    <w:rsid w:val="00540D21"/>
    <w:rsid w:val="00620A0B"/>
    <w:rsid w:val="0063234C"/>
    <w:rsid w:val="006E58DF"/>
    <w:rsid w:val="006F66EB"/>
    <w:rsid w:val="00704A5A"/>
    <w:rsid w:val="007200AE"/>
    <w:rsid w:val="00721A86"/>
    <w:rsid w:val="00734305"/>
    <w:rsid w:val="007B5FF1"/>
    <w:rsid w:val="007C41A9"/>
    <w:rsid w:val="008133F1"/>
    <w:rsid w:val="00813BD2"/>
    <w:rsid w:val="008147B9"/>
    <w:rsid w:val="00855492"/>
    <w:rsid w:val="00900BA5"/>
    <w:rsid w:val="00971293"/>
    <w:rsid w:val="009C1C7E"/>
    <w:rsid w:val="009D5553"/>
    <w:rsid w:val="00A14CE1"/>
    <w:rsid w:val="00A16F66"/>
    <w:rsid w:val="00A854E1"/>
    <w:rsid w:val="00B36F11"/>
    <w:rsid w:val="00B96F49"/>
    <w:rsid w:val="00BB48A2"/>
    <w:rsid w:val="00C463EA"/>
    <w:rsid w:val="00CE727B"/>
    <w:rsid w:val="00D62E14"/>
    <w:rsid w:val="00D866B3"/>
    <w:rsid w:val="00DB052E"/>
    <w:rsid w:val="00DE6A0B"/>
    <w:rsid w:val="00E62345"/>
    <w:rsid w:val="00E84A5A"/>
    <w:rsid w:val="00EC7419"/>
    <w:rsid w:val="00ED0CEE"/>
    <w:rsid w:val="00F0189B"/>
    <w:rsid w:val="00F05D40"/>
    <w:rsid w:val="00FC07DD"/>
    <w:rsid w:val="00FC7C1F"/>
    <w:rsid w:val="00FF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3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3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3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3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3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3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3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3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88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St-743/2016-193</izvorni_sadrzaj>
    <derivirana_varijabla naziv="DomainObject.PredzadnjaOdlukaIzPredmeta.Oznaka_1">St-743/2016-193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295</properties:Words>
  <properties:Characters>1451</properties:Characters>
  <properties:Lines>53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2018-11-12T08:11:00Z</dcterms:created>
  <dc:creator>wsadmin</dc:creator>
  <cp:lastModifiedBy>wsadmin</cp:lastModifiedBy>
  <cp:lastPrinted>2018-11-12T09:39:00Z</cp:lastPrinted>
  <dcterms:modified xmlns:xsi="http://www.w3.org/2001/XMLSchema-instance" xsi:type="dcterms:W3CDTF">2018-11-12T10:56:00Z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(St-743-2016-12.11.18.-GRUPA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