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1337" w14:paraId="e5c1337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F811CB">
        <w:t>6</w:t>
      </w:r>
      <w:r w:rsidR="004130EA">
        <w:t>8</w:t>
      </w:r>
      <w:r w:rsidR="00D5486C">
        <w:t>72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C375ED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5C013C">
        <w:rPr>
          <w:b/>
        </w:rPr>
        <w:t xml:space="preserve"> </w:t>
      </w:r>
      <w:r w:rsidR="00D5486C">
        <w:rPr>
          <w:b/>
        </w:rPr>
        <w:t>HERBA d.o.o. OIB: 37740160397, Zagreb, Kontakova 6.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D5486C">
        <w:t>22.447,66</w:t>
      </w:r>
      <w:r w:rsidR="005E5F03">
        <w:t xml:space="preserve"> 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5E034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E9F" w:rsidP="00BE567D" w:rsidR="00BE567D" w:rsidRPr="00BE567D">
    <w:pPr>
      <w:pStyle w:val="Zaglavlje"/>
      <w:jc w:val="right"/>
      <w:rPr>
        <w:b/>
      </w:rPr>
    </w:pPr>
    <w:r>
      <w:rPr>
        <w:b/>
      </w:rPr>
      <w:t>98.St-</w:t>
    </w:r>
    <w:r w:rsidR="004D666A">
      <w:rPr>
        <w:b/>
      </w:rPr>
      <w:t>6</w:t>
    </w:r>
    <w:r w:rsidR="004130EA">
      <w:rPr>
        <w:b/>
      </w:rPr>
      <w:t>8</w:t>
    </w:r>
    <w:r w:rsidR="00D5486C">
      <w:rPr>
        <w:b/>
      </w:rPr>
      <w:t>72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DF3"/>
    <w:rsid w:val="000528E8"/>
    <w:rsid w:val="0006212C"/>
    <w:rsid w:val="00114EAD"/>
    <w:rsid w:val="00165AAC"/>
    <w:rsid w:val="00185571"/>
    <w:rsid w:val="001E50FB"/>
    <w:rsid w:val="001F3257"/>
    <w:rsid w:val="001F6933"/>
    <w:rsid w:val="001F7378"/>
    <w:rsid w:val="0020499B"/>
    <w:rsid w:val="002056C9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55957"/>
    <w:rsid w:val="003673AE"/>
    <w:rsid w:val="0038246E"/>
    <w:rsid w:val="003D35F9"/>
    <w:rsid w:val="003E3A15"/>
    <w:rsid w:val="003F0C52"/>
    <w:rsid w:val="004130EA"/>
    <w:rsid w:val="00413F4C"/>
    <w:rsid w:val="0045243B"/>
    <w:rsid w:val="00494829"/>
    <w:rsid w:val="004B337A"/>
    <w:rsid w:val="004D666A"/>
    <w:rsid w:val="004F3962"/>
    <w:rsid w:val="0053446F"/>
    <w:rsid w:val="005632E0"/>
    <w:rsid w:val="00572798"/>
    <w:rsid w:val="00590AEF"/>
    <w:rsid w:val="00591994"/>
    <w:rsid w:val="005A0039"/>
    <w:rsid w:val="005B51B3"/>
    <w:rsid w:val="005C013C"/>
    <w:rsid w:val="005C1ABE"/>
    <w:rsid w:val="005D476D"/>
    <w:rsid w:val="005E034B"/>
    <w:rsid w:val="005E4AB8"/>
    <w:rsid w:val="005E5F03"/>
    <w:rsid w:val="005F0073"/>
    <w:rsid w:val="005F4627"/>
    <w:rsid w:val="005F7316"/>
    <w:rsid w:val="00627F6A"/>
    <w:rsid w:val="006448E3"/>
    <w:rsid w:val="00657B8E"/>
    <w:rsid w:val="006A4EA1"/>
    <w:rsid w:val="006D3A83"/>
    <w:rsid w:val="006F39B9"/>
    <w:rsid w:val="007608A0"/>
    <w:rsid w:val="0078706A"/>
    <w:rsid w:val="007A43E8"/>
    <w:rsid w:val="007B5AFD"/>
    <w:rsid w:val="007C473B"/>
    <w:rsid w:val="007D2405"/>
    <w:rsid w:val="007D5A5D"/>
    <w:rsid w:val="00804CA8"/>
    <w:rsid w:val="008155EE"/>
    <w:rsid w:val="008613BD"/>
    <w:rsid w:val="00863025"/>
    <w:rsid w:val="00871F01"/>
    <w:rsid w:val="00876321"/>
    <w:rsid w:val="00897516"/>
    <w:rsid w:val="008A0E9F"/>
    <w:rsid w:val="00920CA0"/>
    <w:rsid w:val="009419D8"/>
    <w:rsid w:val="00A147E6"/>
    <w:rsid w:val="00A17061"/>
    <w:rsid w:val="00A250C4"/>
    <w:rsid w:val="00A33BC5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59C"/>
    <w:rsid w:val="00B82F18"/>
    <w:rsid w:val="00BE567D"/>
    <w:rsid w:val="00BF7D97"/>
    <w:rsid w:val="00C375ED"/>
    <w:rsid w:val="00C378F8"/>
    <w:rsid w:val="00C836B9"/>
    <w:rsid w:val="00C958E9"/>
    <w:rsid w:val="00CE5C96"/>
    <w:rsid w:val="00CE7362"/>
    <w:rsid w:val="00D01B78"/>
    <w:rsid w:val="00D5486C"/>
    <w:rsid w:val="00D6462D"/>
    <w:rsid w:val="00D66226"/>
    <w:rsid w:val="00DA05FB"/>
    <w:rsid w:val="00DE6B63"/>
    <w:rsid w:val="00E26854"/>
    <w:rsid w:val="00EC3302"/>
    <w:rsid w:val="00ED6AA8"/>
    <w:rsid w:val="00EF2719"/>
    <w:rsid w:val="00F034D3"/>
    <w:rsid w:val="00F811C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D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D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D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D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7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D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D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D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D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6872</izvorni_sadrzaj>
    <derivirana_varijabla naziv="DomainObject.Predmet.Broj_1">6872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St-6872/2015</izvorni_sadrzaj>
    <derivirana_varijabla naziv="DomainObject.Predmet.OznakaBroj_1">St-6872/2015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HERBA d.o.o. zastupanog po punomoćniku Blanka Brajdić Milas; Mario Brajdić</izvorni_sadrzaj>
    <derivirana_varijabla naziv="DomainObject.Predmet.ProtustrankaFormated_1">  HERBA d.o.o. zastupanog po punomoćniku Blanka Brajdić Milas; Mario Brajdić</derivirana_varijabla>
  </DomainObject.Predmet.ProtustrankaFormated>
  <DomainObject.Predmet.ProtustrankaFormatedOIB>
    <izvorni_sadrzaj>  HERBA d.o.o., OIB 37740160397 zastupanog po punomoćniku Blanka Brajdić Milas; Mario Brajdić</izvorni_sadrzaj>
    <derivirana_varijabla naziv="DomainObject.Predmet.ProtustrankaFormatedOIB_1">  HERBA d.o.o., OIB 37740160397 zastupanog po punomoćniku Blanka Brajdić Milas; Mario Brajdić</derivirana_varijabla>
  </DomainObject.Predmet.ProtustrankaFormatedOIB>
  <DomainObject.Predmet.ProtustrankaFormatedWithAdress>
    <izvorni_sadrzaj> HERBA d.o.o., Kontakova 6, 10000 Zagreb zastupanog po punomoćniku Blanka Brajdić Milas; Mario Brajdić</izvorni_sadrzaj>
    <derivirana_varijabla naziv="DomainObject.Predmet.ProtustrankaFormatedWithAdress_1"> HERBA d.o.o., Kontakova 6, 10000 Zagreb zastupanog po punomoćniku Blanka Brajdić Milas; Mario Brajdić</derivirana_varijabla>
  </DomainObject.Predmet.ProtustrankaFormatedWithAdress>
  <DomainObject.Predmet.ProtustrankaFormatedWithAdressOIB>
    <izvorni_sadrzaj> HERBA d.o.o., OIB 37740160397, Kontakova 6, 10000 Zagreb zastupanog po punomoćniku Blanka Brajdić Milas; Mario Brajdić</izvorni_sadrzaj>
    <derivirana_varijabla naziv="DomainObject.Predmet.ProtustrankaFormatedWithAdressOIB_1"> HERBA d.o.o., OIB 37740160397, Kontakova 6, 10000 Zagreb zastupanog po punomoćniku Blanka Brajdić Milas; Mario Brajdić</derivirana_varijabla>
  </DomainObject.Predmet.ProtustrankaFormatedWithAdressOIB>
  <DomainObject.Predmet.ProtustrankaWithAdress>
    <izvorni_sadrzaj>HERBA d.o.o. Kontakova 6, 10000 Zagreb</izvorni_sadrzaj>
    <derivirana_varijabla naziv="DomainObject.Predmet.ProtustrankaWithAdress_1">HERBA d.o.o. Kontakova 6, 10000 Zagreb</derivirana_varijabla>
  </DomainObject.Predmet.ProtustrankaWithAdress>
  <DomainObject.Predmet.ProtustrankaWithAdressOIB>
    <izvorni_sadrzaj>HERBA d.o.o., OIB 37740160397, Kontakova 6, 10000 Zagreb</izvorni_sadrzaj>
    <derivirana_varijabla naziv="DomainObject.Predmet.ProtustrankaWithAdressOIB_1">HERBA d.o.o., OIB 37740160397, Kontakova 6, 10000 Zagreb</derivirana_varijabla>
  </DomainObject.Predmet.ProtustrankaWithAdressOIB>
  <DomainObject.Predmet.ProtustrankaNazivFormated>
    <izvorni_sadrzaj>HERBA d.o.o.</izvorni_sadrzaj>
    <derivirana_varijabla naziv="DomainObject.Predmet.ProtustrankaNazivFormated_1">HERBA d.o.o.</derivirana_varijabla>
  </DomainObject.Predmet.ProtustrankaNazivFormated>
  <DomainObject.Predmet.ProtustrankaNazivFormatedOIB>
    <izvorni_sadrzaj>HERBA d.o.o., OIB 37740160397</izvorni_sadrzaj>
    <derivirana_varijabla naziv="DomainObject.Predmet.ProtustrankaNazivFormatedOIB_1">HERBA d.o.o., OIB 37740160397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HERBA d.o.o. zastupanog po punomoćniku Blanka Brajdić Milas; Mario Brajdić</item>
    </izvorni_sadrzaj>
    <derivirana_varijabla naziv="DomainObject.Predmet.ProtuStrankaListFormated_1">
      <item>HERBA d.o.o. zastupanog po punomoćniku Blanka Brajdić Milas; Mario Brajdić</item>
    </derivirana_varijabla>
  </DomainObject.Predmet.ProtuStrankaListFormated>
  <DomainObject.Predmet.ProtuStrankaListFormatedOIB>
    <izvorni_sadrzaj>
      <item>HERBA d.o.o., OIB 37740160397 zastupanog po punomoćniku Blanka Brajdić Milas; Mario Brajdić</item>
    </izvorni_sadrzaj>
    <derivirana_varijabla naziv="DomainObject.Predmet.ProtuStrankaListFormatedOIB_1">
      <item>HERBA d.o.o., OIB 37740160397 zastupanog po punomoćniku Blanka Brajdić Milas; Mario Brajdić</item>
    </derivirana_varijabla>
  </DomainObject.Predmet.ProtuStrankaListFormatedOIB>
  <DomainObject.Predmet.ProtuStrankaListFormatedWithAdress>
    <izvorni_sadrzaj>
      <item>HERBA d.o.o., Kontakova 6, 10000 Zagreb zastupanog po punomoćniku Blanka Brajdić Milas; Mario Brajdić</item>
    </izvorni_sadrzaj>
    <derivirana_varijabla naziv="DomainObject.Predmet.ProtuStrankaListFormatedWithAdress_1">
      <item>HERBA d.o.o., Kontakova 6, 10000 Zagreb zastupanog po punomoćniku Blanka Brajdić Milas; Mario Brajdić</item>
    </derivirana_varijabla>
  </DomainObject.Predmet.ProtuStrankaListFormatedWithAdress>
  <DomainObject.Predmet.ProtuStrankaListFormatedWithAdressOIB>
    <izvorni_sadrzaj>
      <item>HERBA d.o.o., OIB 37740160397, Kontakova 6, 10000 Zagreb zastupanog po punomoćniku Blanka Brajdić Milas; Mario Brajdić</item>
    </izvorni_sadrzaj>
    <derivirana_varijabla naziv="DomainObject.Predmet.ProtuStrankaListFormatedWithAdressOIB_1">
      <item>HERBA d.o.o., OIB 37740160397, Kontakova 6, 10000 Zagreb zastupanog po punomoćniku Blanka Brajdić Milas; Mario Brajdić</item>
    </derivirana_varijabla>
  </DomainObject.Predmet.ProtuStrankaListFormatedWithAdressOIB>
  <DomainObject.Predmet.ProtuStrankaListNazivFormated>
    <izvorni_sadrzaj>
      <item>HERBA d.o.o.</item>
    </izvorni_sadrzaj>
    <derivirana_varijabla naziv="DomainObject.Predmet.ProtuStrankaListNazivFormated_1">
      <item>HERBA d.o.o.</item>
    </derivirana_varijabla>
  </DomainObject.Predmet.ProtuStrankaListNazivFormated>
  <DomainObject.Predmet.ProtuStrankaListNazivFormatedOIB>
    <izvorni_sadrzaj>
      <item>HERBA d.o.o., OIB 37740160397</item>
    </izvorni_sadrzaj>
    <derivirana_varijabla naziv="DomainObject.Predmet.ProtuStrankaListNazivFormatedOIB_1">
      <item>HERBA d.o.o., OIB 37740160397</item>
    </derivirana_varijabla>
  </DomainObject.Predmet.ProtuStrankaListNazivFormatedOIB>
  <DomainObject.Predmet.OstaliListFormated>
    <izvorni_sadrzaj>
      <item>Blanka Brajdić Milas punomoćnik sudionika u postupku HERBA d.o.o.</item>
      <item>Mario Brajdić punomoćnik sudionika u postupku HERBA d.o.o.</item>
    </izvorni_sadrzaj>
    <derivirana_varijabla naziv="DomainObject.Predmet.OstaliListFormated_1">
      <item>Blanka Brajdić Milas punomoćnik sudionika u postupku HERBA d.o.o.</item>
      <item>Mario Brajdić punomoćnik sudionika u postupku HERBA d.o.o.</item>
    </derivirana_varijabla>
  </DomainObject.Predmet.OstaliListFormated>
  <DomainObject.Predmet.OstaliListFormatedOIB>
    <izvorni_sadrzaj>
      <item>Blanka Brajdić Milas, OIB 66980402338 punomoćnik sudionika u postupku HERBA d.o.o.</item>
      <item>Mario Brajdić, OIB 31507184406 punomoćnik sudionika u postupku HERBA d.o.o.</item>
    </izvorni_sadrzaj>
    <derivirana_varijabla naziv="DomainObject.Predmet.OstaliListFormatedOIB_1">
      <item>Blanka Brajdić Milas, OIB 66980402338 punomoćnik sudionika u postupku HERBA d.o.o.</item>
      <item>Mario Brajdić, OIB 31507184406 punomoćnik sudionika u postupku HERBA d.o.o.</item>
    </derivirana_varijabla>
  </DomainObject.Predmet.OstaliListFormatedOIB>
  <DomainObject.Predmet.OstaliListFormatedWithAdress>
    <izvorni_sadrzaj>
      <item>Blanka Brajdić Milas, Ulica Antuna Kontaka 6, 10000 Zagreb punomoćnik sudionika u postupku HERBA d.o.o.</item>
      <item>Mario Brajdić, Ulica Antuna Kontaka 6, 10000 Zagreb punomoćnik sudionika u postupku HERBA d.o.o.</item>
    </izvorni_sadrzaj>
    <derivirana_varijabla naziv="DomainObject.Predmet.OstaliListFormatedWithAdress_1">
      <item>Blanka Brajdić Milas, Ulica Antuna Kontaka 6, 10000 Zagreb punomoćnik sudionika u postupku HERBA d.o.o.</item>
      <item>Mario Brajdić, Ulica Antuna Kontaka 6, 10000 Zagreb punomoćnik sudionika u postupku HERBA d.o.o.</item>
    </derivirana_varijabla>
  </DomainObject.Predmet.OstaliListFormatedWithAdress>
  <DomainObject.Predmet.OstaliListFormatedWithAdressOIB>
    <izvorni_sadrzaj>
      <item>Blanka Brajdić Milas, OIB 66980402338, Ulica Antuna Kontaka 6, 10000 Zagreb punomoćnik sudionika u postupku HERBA d.o.o.</item>
      <item>Mario Brajdić, OIB 31507184406, Ulica Antuna Kontaka 6, 10000 Zagreb punomoćnik sudionika u postupku HERBA d.o.o.</item>
    </izvorni_sadrzaj>
    <derivirana_varijabla naziv="DomainObject.Predmet.OstaliListFormatedWithAdressOIB_1">
      <item>Blanka Brajdić Milas, OIB 66980402338, Ulica Antuna Kontaka 6, 10000 Zagreb punomoćnik sudionika u postupku HERBA d.o.o.</item>
      <item>Mario Brajdić, OIB 31507184406, Ulica Antuna Kontaka 6, 10000 Zagreb punomoćnik sudionika u postupku HERBA d.o.o.</item>
    </derivirana_varijabla>
  </DomainObject.Predmet.OstaliListFormatedWithAdressOIB>
  <DomainObject.Predmet.OstaliListNazivFormated>
    <izvorni_sadrzaj>
      <item>Blanka Brajdić Milas</item>
      <item>Mario Brajdić</item>
    </izvorni_sadrzaj>
    <derivirana_varijabla naziv="DomainObject.Predmet.OstaliListNazivFormated_1">
      <item>Blanka Brajdić Milas</item>
      <item>Mario Brajdić</item>
    </derivirana_varijabla>
  </DomainObject.Predmet.OstaliListNazivFormated>
  <DomainObject.Predmet.OstaliListNazivFormatedOIB>
    <izvorni_sadrzaj>
      <item>Blanka Brajdić Milas, OIB 66980402338</item>
      <item>Mario Brajdić, OIB 31507184406</item>
    </izvorni_sadrzaj>
    <derivirana_varijabla naziv="DomainObject.Predmet.OstaliListNazivFormatedOIB_1">
      <item>Blanka Brajdić Milas, OIB 66980402338</item>
      <item>Mario Brajdić, OIB 31507184406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HERBA d.o.o.</izvorni_sadrzaj>
    <derivirana_varijabla naziv="DomainObject.Predmet.ProtustrankaIDrugi_1">HERBA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HERBA d.o.o., OIB 37740160397, Kontakova 6, 10000 Zagreb</izvorni_sadrzaj>
    <derivirana_varijabla naziv="DomainObject.Predmet.ProtustrankaIDrugiAdressOIB_1">HERBA d.o.o., OIB 37740160397, Kontakova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HERBA d.o.o.</item>
      <item>Blanka Brajdić Milas</item>
      <item>Mario Brajdić</item>
    </izvorni_sadrzaj>
    <derivirana_varijabla naziv="DomainObject.Predmet.SudioniciListNaziv_1">
      <item>FINA Regionalni centar Zagreb</item>
      <item>HERBA d.o.o.</item>
      <item>Blanka Brajdić Milas</item>
      <item>Mario Brajdić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HERBA d.o.o., OIB 37740160397, Kontakova 6,10000 Zagreb</item>
      <item>Blanka Brajdić Milas, OIB 66980402338, Ulica Antuna Kontaka 6,10000 Zagreb</item>
      <item>Mario Brajdić, OIB 31507184406, Ulica Antuna Kontaka 6,10000 Zagreb</item>
    </izvorni_sadrzaj>
    <derivirana_varijabla naziv="DomainObject.Predmet.SudioniciListAdressOIB_1">
      <item>FINA Regionalni centar Zagreb, OIB 85821130368, Trg svibanjskih žrtava 1995. 1,10000 Zagreb</item>
      <item>HERBA d.o.o., OIB 37740160397, Kontakova 6,10000 Zagreb</item>
      <item>Blanka Brajdić Milas, OIB 66980402338, Ulica Antuna Kontaka 6,10000 Zagreb</item>
      <item>Mario Brajdić, OIB 31507184406, Ulica Antuna Kontaka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37740160397</item>
      <item>, OIB 66980402338</item>
      <item>, OIB 31507184406</item>
    </izvorni_sadrzaj>
    <derivirana_varijabla naziv="DomainObject.Predmet.SudioniciListNazivOIB_1">
      <item>, OIB 85821130368</item>
      <item>, OIB 37740160397</item>
      <item>, OIB 66980402338</item>
      <item>, OIB 31507184406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2016-03-09T11:00:00Z</dcterms:created>
  <dc:creator>ilukac</dc:creator>
  <cp:lastModifiedBy>Irena Benko</cp:lastModifiedBy>
  <cp:lastPrinted>2016-03-07T10:09:00Z</cp:lastPrinted>
  <dcterms:modified xmlns:xsi="http://www.w3.org/2001/XMLSchema-instance" xsi:type="dcterms:W3CDTF">2016-03-22T12:17:00Z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