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f126" w14:paraId="702f126" w:rsidRDefault="00723BA5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1C2E66">
        <w:rPr>
          <w:sz w:val="24"/>
        </w:rPr>
        <w:t>2879</w:t>
      </w:r>
      <w:r w:rsidR="00774418">
        <w:rPr>
          <w:sz w:val="24"/>
        </w:rPr>
        <w:t>/16</w:t>
      </w:r>
      <w:r w:rsidR="00E63484">
        <w:rPr>
          <w:sz w:val="24"/>
        </w:rPr>
        <w:t>-7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7E15FF" w:rsidP="00F718E5" w:rsidR="009A5A5E" w:rsidRPr="009A5A5E">
      <w:pPr>
        <w:ind w:firstLine="708"/>
        <w:jc w:val="both"/>
        <w:rPr>
          <w:sz w:val="24"/>
          <w:szCs w:val="24"/>
        </w:rPr>
      </w:pPr>
      <w:r w:rsidRPr="007E3C54">
        <w:rPr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F718E5" w:rsidRPr="00F718E5">
        <w:rPr>
          <w:sz w:val="24"/>
          <w:szCs w:val="24"/>
          <w:lang w:val="pt-BR"/>
        </w:rPr>
        <w:t xml:space="preserve">FINANCIJSKE AGENCIJE, Zagreb, Ulica grada Vukovara 70, OIB: </w:t>
      </w:r>
      <w:r w:rsidR="00F718E5" w:rsidRPr="00F718E5">
        <w:rPr>
          <w:sz w:val="24"/>
          <w:szCs w:val="24"/>
        </w:rPr>
        <w:t>85821130368</w:t>
      </w:r>
      <w:r w:rsidR="00F718E5" w:rsidRPr="00F718E5">
        <w:rPr>
          <w:sz w:val="24"/>
          <w:szCs w:val="24"/>
          <w:lang w:val="pt-BR"/>
        </w:rPr>
        <w:t xml:space="preserve">, za otvaranje stečajnog postupka nad dužnikom </w:t>
      </w:r>
      <w:r w:rsidR="001C2E66" w:rsidRPr="001C2E66">
        <w:rPr>
          <w:sz w:val="24"/>
          <w:szCs w:val="24"/>
          <w:lang w:val="pt-BR"/>
        </w:rPr>
        <w:t xml:space="preserve">MIŠETIĆ USLUGE j.d.o.o., Zagreb, Siječanjska 5, OIB: </w:t>
      </w:r>
      <w:r w:rsidR="001C2E66" w:rsidRPr="001C2E66">
        <w:rPr>
          <w:sz w:val="24"/>
          <w:szCs w:val="24"/>
        </w:rPr>
        <w:t>47384217940</w:t>
      </w:r>
      <w:r w:rsidRPr="007E3C54">
        <w:rPr>
          <w:sz w:val="24"/>
          <w:szCs w:val="24"/>
          <w:lang w:val="pt-BR"/>
        </w:rPr>
        <w:t xml:space="preserve">, </w:t>
      </w:r>
      <w:r w:rsidR="001C2E66">
        <w:rPr>
          <w:sz w:val="24"/>
          <w:szCs w:val="24"/>
          <w:lang w:val="pt-BR"/>
        </w:rPr>
        <w:t>13. travnja</w:t>
      </w:r>
      <w:r w:rsidR="009E2E25">
        <w:rPr>
          <w:sz w:val="24"/>
          <w:szCs w:val="24"/>
          <w:lang w:val="pt-BR"/>
        </w:rPr>
        <w:t xml:space="preserve"> 2016</w:t>
      </w:r>
      <w:r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1C2E66" w:rsidRPr="001C2E66">
        <w:rPr>
          <w:sz w:val="24"/>
          <w:szCs w:val="24"/>
        </w:rPr>
        <w:t xml:space="preserve">Mladenu Mišetiću iz Zagreba, </w:t>
      </w:r>
      <w:r w:rsidR="001C2E66" w:rsidRPr="001C2E66">
        <w:rPr>
          <w:sz w:val="24"/>
          <w:szCs w:val="24"/>
          <w:lang w:val="pt-BR"/>
        </w:rPr>
        <w:t>Siječanjska 5</w:t>
      </w:r>
      <w:r w:rsidR="001C2E66" w:rsidRPr="001C2E66">
        <w:rPr>
          <w:sz w:val="24"/>
          <w:szCs w:val="24"/>
        </w:rPr>
        <w:t>, OIB: 96297836530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1C2E66">
        <w:rPr>
          <w:sz w:val="24"/>
          <w:szCs w:val="24"/>
        </w:rPr>
        <w:t>-2879</w:t>
      </w:r>
      <w:r w:rsidR="009E2E25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1C2E66" w:rsidRPr="001C2E66">
        <w:rPr>
          <w:sz w:val="24"/>
          <w:szCs w:val="24"/>
          <w:lang w:val="pt-BR"/>
        </w:rPr>
        <w:t>MIŠETIĆ USLUGE j.d.o.o., Zagreb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1C2E66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novine“ broj 71/15, dalje: SZ). 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 w:rsidR="001C2E66">
        <w:rPr>
          <w:sz w:val="24"/>
          <w:szCs w:val="24"/>
        </w:rPr>
        <w:t>, sud je na temelju odredbe</w:t>
      </w:r>
      <w:r>
        <w:rPr>
          <w:sz w:val="24"/>
          <w:szCs w:val="24"/>
        </w:rPr>
        <w:t xml:space="preserve">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1C2E66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Podneskom od 8. travnja 2016.</w:t>
      </w:r>
      <w:r w:rsidR="00F9701A">
        <w:rPr>
          <w:sz w:val="24"/>
          <w:szCs w:val="24"/>
        </w:rPr>
        <w:t xml:space="preserve"> Financijska agencija je</w:t>
      </w:r>
      <w:r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obavijestila ovaj sud kako na ime predujma za namirenje troškova stečajnog postupka </w:t>
      </w:r>
      <w:r>
        <w:rPr>
          <w:sz w:val="24"/>
          <w:szCs w:val="24"/>
        </w:rPr>
        <w:t>nema zaplijenjenih sredstava</w:t>
      </w:r>
      <w:r w:rsidR="00F9701A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1C2E66">
        <w:rPr>
          <w:sz w:val="24"/>
        </w:rPr>
        <w:t>13. travnja</w:t>
      </w:r>
      <w:r w:rsidR="00763D4F">
        <w:rPr>
          <w:sz w:val="24"/>
        </w:rPr>
        <w:t xml:space="preserve"> 201</w:t>
      </w:r>
      <w:r w:rsidR="009E2E25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4D5C6D" w:rsidP="00E63484" w:rsidR="00397B61" w:rsidRPr="0058452A">
      <w:pPr>
        <w:ind w:firstLine="708" w:left="4248"/>
        <w:jc w:val="right"/>
        <w:rPr>
          <w:sz w:val="24"/>
        </w:rPr>
      </w:pPr>
      <w:r w:rsidRPr="0058452A">
        <w:rPr>
          <w:sz w:val="24"/>
        </w:rPr>
        <w:t>Sudac:</w:t>
      </w:r>
    </w:p>
    <w:p w:rsidRDefault="00CD225D" w:rsidP="00E63484" w:rsidR="00DE2AF0" w:rsidRPr="0058452A">
      <w:pPr>
        <w:ind w:firstLine="708" w:left="4248"/>
        <w:jc w:val="right"/>
        <w:rPr>
          <w:color w:themeColor="background1" w:val="FFFFFF"/>
          <w:sz w:val="24"/>
        </w:rPr>
      </w:pPr>
      <w:r w:rsidRPr="0058452A">
        <w:rPr>
          <w:sz w:val="24"/>
        </w:rPr>
        <w:t>Gordan Zubak</w:t>
      </w:r>
      <w:r w:rsidR="00E63484">
        <w:rPr>
          <w:sz w:val="24"/>
        </w:rPr>
        <w:t>, v.r.</w:t>
      </w:r>
    </w:p>
    <w:p w:rsidRDefault="009E2E16" w:rsidP="00E63484" w:rsidR="009E2E16" w:rsidRPr="0058452A">
      <w:pPr>
        <w:ind w:firstLine="708" w:left="4248"/>
        <w:jc w:val="right"/>
        <w:rPr>
          <w:color w:themeColor="background1" w:val="FFFFFF"/>
          <w:sz w:val="24"/>
        </w:rPr>
      </w:pP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Za točnost otpravka:</w:t>
      </w:r>
    </w:p>
    <w:p w:rsidRDefault="00E63484" w:rsidP="00E63484" w:rsidR="004D5C6D" w:rsidRPr="00E63484">
      <w:pPr>
        <w:ind w:firstLine="708" w:left="4248"/>
        <w:rPr>
          <w:color w:themeColor="background1" w:val="FFFFFF"/>
          <w:sz w:val="24"/>
        </w:rPr>
      </w:pPr>
      <w:r>
        <w:rPr>
          <w:color w:themeColor="background1" w:val="FFFFFF"/>
          <w:sz w:val="24"/>
        </w:rPr>
        <w:t>Ivana Rog</w:t>
      </w: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E63484" w:rsidP="001745C1" w:rsidR="00E63484" w:rsidRPr="00E63484">
      <w:pPr>
        <w:jc w:val="right"/>
        <w:rPr>
          <w:sz w:val="24"/>
        </w:rPr>
      </w:pPr>
      <w:r w:rsidRPr="00E63484">
        <w:rPr>
          <w:sz w:val="24"/>
        </w:rPr>
        <w:t>Za točnost otpravka-ovlašteni službenik:</w:t>
      </w:r>
      <w:r w:rsidRPr="00E63484">
        <w:rPr>
          <w:sz w:val="24"/>
        </w:rPr>
        <w:br/>
        <w:t>Ivana Rogić</w:t>
      </w:r>
    </w:p>
    <w:p w:rsidRDefault="00E63484" w:rsidP="00E63484" w:rsidR="00E63484" w:rsidRPr="0058452A">
      <w:pPr>
        <w:jc w:val="both"/>
        <w:rPr>
          <w:sz w:val="24"/>
        </w:rPr>
      </w:pPr>
    </w:p>
    <w:sectPr w:rsidSect="00491CF2" w:rsidR="00E63484" w:rsidRPr="005845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6348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E63484">
      <w:rPr>
        <w:sz w:val="24"/>
      </w:rPr>
      <w:t>67</w:t>
    </w:r>
    <w:r w:rsidR="00DA6CA0" w:rsidRPr="00E63484">
      <w:rPr>
        <w:sz w:val="24"/>
      </w:rPr>
      <w:t>.</w:t>
    </w:r>
    <w:r w:rsidR="00DA6CA0" w:rsidRPr="008F6DDC">
      <w:rPr>
        <w:sz w:val="24"/>
        <w:szCs w:val="24"/>
      </w:rPr>
      <w:t>St-</w:t>
    </w:r>
    <w:r w:rsidR="001C2E66">
      <w:rPr>
        <w:sz w:val="24"/>
        <w:szCs w:val="24"/>
      </w:rPr>
      <w:t>2879</w:t>
    </w:r>
    <w:r w:rsidR="00774418">
      <w:rPr>
        <w:sz w:val="24"/>
        <w:szCs w:val="24"/>
      </w:rPr>
      <w:t>/16</w:t>
    </w:r>
    <w:r w:rsidR="00E63484">
      <w:rPr>
        <w:sz w:val="24"/>
        <w:szCs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C2E66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8452A"/>
    <w:rsid w:val="005D76DE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23BA5"/>
    <w:rsid w:val="00734DB3"/>
    <w:rsid w:val="00746F8C"/>
    <w:rsid w:val="00752674"/>
    <w:rsid w:val="00756DBA"/>
    <w:rsid w:val="00763D4F"/>
    <w:rsid w:val="00774418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2CE6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274FF"/>
    <w:rsid w:val="00E52B02"/>
    <w:rsid w:val="00E63484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18E5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63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48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63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48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2879</izvorni_sadrzaj>
    <derivirana_varijabla naziv="DomainObject.Predmet.Broj_1">2879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St-2879/2016</izvorni_sadrzaj>
    <derivirana_varijabla naziv="DomainObject.Predmet.OznakaBroj_1">St-2879/2016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MIŠETIĆ USLUGE jednostavno društvo s ograničenom odgovornošću za ugostiteljstvo i usluge zastupanog po punomoćniku Mladen Mišetić</izvorni_sadrzaj>
    <derivirana_varijabla naziv="DomainObject.Predmet.ProtustrankaFormated_1">  MIŠETIĆ USLUGE jednostavno društvo s ograničenom odgovornošću za ugostiteljstvo i usluge zastupanog po punomoćniku Mladen Mišetić</derivirana_varijabla>
  </DomainObject.Predmet.ProtustrankaFormated>
  <DomainObject.Predmet.ProtustrankaFormatedOIB>
    <izvorni_sadrzaj>  MIŠETIĆ USLUGE jednostavno društvo s ograničenom odgovornošću za ugostiteljstvo i usluge, OIB 47384217940 zastupanog po punomoćniku Mladen Mišetić</izvorni_sadrzaj>
    <derivirana_varijabla naziv="DomainObject.Predmet.ProtustrankaFormatedOIB_1">  MIŠETIĆ USLUGE jednostavno društvo s ograničenom odgovornošću za ugostiteljstvo i usluge, OIB 47384217940 zastupanog po punomoćniku Mladen Mišetić</derivirana_varijabla>
  </DomainObject.Predmet.ProtustrankaFormatedOIB>
  <DomainObject.Predmet.ProtustrankaFormatedWithAdress>
    <izvorni_sadrzaj> MIŠETIĆ USLUGE jednostavno društvo s ograničenom odgovornošću za ugostiteljstvo i usluge, Siječanjska 5, 10000 Zagreb zastupanog po punomoćniku Mladen Mišetić</izvorni_sadrzaj>
    <derivirana_varijabla naziv="DomainObject.Predmet.ProtustrankaFormatedWithAdress_1"> MIŠETIĆ USLUGE jednostavno društvo s ograničenom odgovornošću za ugostiteljstvo i usluge, Siječanjska 5, 10000 Zagreb zastupanog po punomoćniku Mladen Mišetić</derivirana_varijabla>
  </DomainObject.Predmet.ProtustrankaFormatedWithAdress>
  <DomainObject.Predmet.ProtustrankaFormatedWithAdressOIB>
    <izvorni_sadrzaj> MIŠETIĆ USLUGE jednostavno društvo s ograničenom odgovornošću za ugostiteljstvo i usluge, OIB 47384217940, Siječanjska 5, 10000 Zagreb zastupanog po punomoćniku Mladen Mišetić</izvorni_sadrzaj>
    <derivirana_varijabla naziv="DomainObject.Predmet.ProtustrankaFormatedWithAdressOIB_1"> MIŠETIĆ USLUGE jednostavno društvo s ograničenom odgovornošću za ugostiteljstvo i usluge, OIB 47384217940, Siječanjska 5, 10000 Zagreb zastupanog po punomoćniku Mladen Mišetić</derivirana_varijabla>
  </DomainObject.Predmet.ProtustrankaFormatedWithAdressOIB>
  <DomainObject.Predmet.ProtustrankaWithAdress>
    <izvorni_sadrzaj>MIŠETIĆ USLUGE jednostavno društvo s ograničenom odgovornošću za ugostiteljstvo i usluge Siječanjska 5, 10000 Zagreb</izvorni_sadrzaj>
    <derivirana_varijabla naziv="DomainObject.Predmet.ProtustrankaWithAdress_1">MIŠETIĆ USLUGE jednostavno društvo s ograničenom odgovornošću za ugostiteljstvo i usluge Siječanjska 5, 10000 Zagreb</derivirana_varijabla>
  </DomainObject.Predmet.ProtustrankaWithAdress>
  <DomainObject.Predmet.ProtustrankaWithAdressOIB>
    <izvorni_sadrzaj>MIŠETIĆ USLUGE jednostavno društvo s ograničenom odgovornošću za ugostiteljstvo i usluge, OIB 47384217940, Siječanjska 5, 10000 Zagreb</izvorni_sadrzaj>
    <derivirana_varijabla naziv="DomainObject.Predmet.ProtustrankaWithAdressOIB_1">MIŠETIĆ USLUGE jednostavno društvo s ograničenom odgovornošću za ugostiteljstvo i usluge, OIB 47384217940, Siječanjska 5, 10000 Zagreb</derivirana_varijabla>
  </DomainObject.Predmet.ProtustrankaWithAdressOIB>
  <DomainObject.Predmet.ProtustrankaNazivFormated>
    <izvorni_sadrzaj>MIŠETIĆ USLUGE jednostavno društvo s ograničenom odgovornošću za ugostiteljstvo i usluge</izvorni_sadrzaj>
    <derivirana_varijabla naziv="DomainObject.Predmet.ProtustrankaNazivFormated_1">MIŠETIĆ USLUGE jednostavno društvo s ograničenom odgovornošću za ugostiteljstvo i usluge</derivirana_varijabla>
  </DomainObject.Predmet.ProtustrankaNazivFormated>
  <DomainObject.Predmet.ProtustrankaNazivFormatedOIB>
    <izvorni_sadrzaj>MIŠETIĆ USLUGE jednostavno društvo s ograničenom odgovornošću za ugostiteljstvo i usluge, OIB 47384217940</izvorni_sadrzaj>
    <derivirana_varijabla naziv="DomainObject.Predmet.ProtustrankaNazivFormatedOIB_1">MIŠETIĆ USLUGE jednostavno društvo s ograničenom odgovornošću za ugostiteljstvo i usluge, OIB 47384217940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MIŠETIĆ USLUGE jednostavno društvo s ograničenom odgovornošću za ugostiteljstvo i usluge zastupanog po punomoćniku Mladen Mišetić</item>
    </izvorni_sadrzaj>
    <derivirana_varijabla naziv="DomainObject.Predmet.ProtuStrankaListFormated_1">
      <item>MIŠETIĆ USLUGE jednostavno društvo s ograničenom odgovornošću za ugostiteljstvo i usluge zastupanog po punomoćniku Mladen Mišetić</item>
    </derivirana_varijabla>
  </DomainObject.Predmet.ProtuStrankaListFormated>
  <DomainObject.Predmet.ProtuStrankaListFormatedOIB>
    <izvorni_sadrzaj>
      <item>MIŠETIĆ USLUGE jednostavno društvo s ograničenom odgovornošću za ugostiteljstvo i usluge, OIB 47384217940 zastupanog po punomoćniku Mladen Mišetić</item>
    </izvorni_sadrzaj>
    <derivirana_varijabla naziv="DomainObject.Predmet.ProtuStrankaListFormatedOIB_1">
      <item>MIŠETIĆ USLUGE jednostavno društvo s ograničenom odgovornošću za ugostiteljstvo i usluge, OIB 47384217940 zastupanog po punomoćniku Mladen Mišetić</item>
    </derivirana_varijabla>
  </DomainObject.Predmet.ProtuStrankaListFormatedOIB>
  <DomainObject.Predmet.ProtuStrankaListFormatedWithAdress>
    <izvorni_sadrzaj>
      <item>MIŠETIĆ USLUGE jednostavno društvo s ograničenom odgovornošću za ugostiteljstvo i usluge, Siječanjska 5, 10000 Zagreb zastupanog po punomoćniku Mladen Mišetić</item>
    </izvorni_sadrzaj>
    <derivirana_varijabla naziv="DomainObject.Predmet.ProtuStrankaListFormatedWithAdress_1">
      <item>MIŠETIĆ USLUGE jednostavno društvo s ograničenom odgovornošću za ugostiteljstvo i usluge, Siječanjska 5, 10000 Zagreb zastupanog po punomoćniku Mladen Mišetić</item>
    </derivirana_varijabla>
  </DomainObject.Predmet.ProtuStrankaListFormatedWithAdress>
  <DomainObject.Predmet.ProtuStrankaListFormatedWithAdressOIB>
    <izvorni_sadrzaj>
      <item>MIŠETIĆ USLUGE jednostavno društvo s ograničenom odgovornošću za ugostiteljstvo i usluge, OIB 47384217940, Siječanjska 5, 10000 Zagreb zastupanog po punomoćniku Mladen Mišetić</item>
    </izvorni_sadrzaj>
    <derivirana_varijabla naziv="DomainObject.Predmet.ProtuStrankaListFormatedWithAdressOIB_1">
      <item>MIŠETIĆ USLUGE jednostavno društvo s ograničenom odgovornošću za ugostiteljstvo i usluge, OIB 47384217940, Siječanjska 5, 10000 Zagreb zastupanog po punomoćniku Mladen Mišetić</item>
    </derivirana_varijabla>
  </DomainObject.Predmet.ProtuStrankaListFormatedWithAdressOIB>
  <DomainObject.Predmet.ProtuStrankaListNazivFormated>
    <izvorni_sadrzaj>
      <item>MIŠETIĆ USLUGE jednostavno društvo s ograničenom odgovornošću za ugostiteljstvo i usluge</item>
    </izvorni_sadrzaj>
    <derivirana_varijabla naziv="DomainObject.Predmet.ProtuStrankaListNazivFormated_1">
      <item>MIŠETIĆ USLUGE jednostavno društvo s ograničenom odgovornošću za ugostiteljstvo i usluge</item>
    </derivirana_varijabla>
  </DomainObject.Predmet.ProtuStrankaListNazivFormated>
  <DomainObject.Predmet.ProtuStrankaListNazivFormatedOIB>
    <izvorni_sadrzaj>
      <item>MIŠETIĆ USLUGE jednostavno društvo s ograničenom odgovornošću za ugostiteljstvo i usluge, OIB 47384217940</item>
    </izvorni_sadrzaj>
    <derivirana_varijabla naziv="DomainObject.Predmet.ProtuStrankaListNazivFormatedOIB_1">
      <item>MIŠETIĆ USLUGE jednostavno društvo s ograničenom odgovornošću za ugostiteljstvo i usluge, OIB 47384217940</item>
    </derivirana_varijabla>
  </DomainObject.Predmet.ProtuStrankaListNazivFormatedOIB>
  <DomainObject.Predmet.OstaliListFormated>
    <izvorni_sadrzaj>
      <item>Mladen Mišetić punomoćnik sudionika u postupku MIŠETIĆ USLUGE jednostavno društvo s ograničenom odgovornošću za ugostiteljstvo i usluge</item>
    </izvorni_sadrzaj>
    <derivirana_varijabla naziv="DomainObject.Predmet.OstaliListFormated_1">
      <item>Mladen Mišetić punomoćnik sudionika u postupku MIŠETIĆ USLUGE jednostavno društvo s ograničenom odgovornošću za ugostiteljstvo i usluge</item>
    </derivirana_varijabla>
  </DomainObject.Predmet.OstaliListFormated>
  <DomainObject.Predmet.OstaliListFormatedOIB>
    <izvorni_sadrzaj>
      <item>Mladen Mišetić, OIB 96297836530 punomoćnik sudionika u postupku MIŠETIĆ USLUGE jednostavno društvo s ograničenom odgovornošću za ugostiteljstvo i usluge</item>
    </izvorni_sadrzaj>
    <derivirana_varijabla naziv="DomainObject.Predmet.OstaliListFormatedOIB_1">
      <item>Mladen Mišetić, OIB 96297836530 punomoćnik sudionika u postupku MIŠETIĆ USLUGE jednostavno društvo s ograničenom odgovornošću za ugostiteljstvo i usluge</item>
    </derivirana_varijabla>
  </DomainObject.Predmet.OstaliListFormatedOIB>
  <DomainObject.Predmet.OstaliListFormatedWithAdress>
    <izvorni_sadrzaj>
      <item>Mladen Mišetić, Siječanjska 5, 10000 Zagreb punomoćnik sudionika u postupku MIŠETIĆ USLUGE jednostavno društvo s ograničenom odgovornošću za ugostiteljstvo i usluge</item>
    </izvorni_sadrzaj>
    <derivirana_varijabla naziv="DomainObject.Predmet.OstaliListFormatedWithAdress_1">
      <item>Mladen Mišetić, Siječanjska 5, 10000 Zagreb punomoćnik sudionika u postupku MIŠETIĆ USLUGE jednostavno društvo s ograničenom odgovornošću za ugostiteljstvo i usluge</item>
    </derivirana_varijabla>
  </DomainObject.Predmet.OstaliListFormatedWithAdress>
  <DomainObject.Predmet.OstaliListFormatedWithAdressOIB>
    <izvorni_sadrzaj>
      <item>Mladen Mišetić, OIB 96297836530, Siječanjska 5, 10000 Zagreb punomoćnik sudionika u postupku MIŠETIĆ USLUGE jednostavno društvo s ograničenom odgovornošću za ugostiteljstvo i usluge</item>
    </izvorni_sadrzaj>
    <derivirana_varijabla naziv="DomainObject.Predmet.OstaliListFormatedWithAdressOIB_1">
      <item>Mladen Mišetić, OIB 96297836530, Siječanjska 5, 10000 Zagreb punomoćnik sudionika u postupku MIŠETIĆ USLUGE jednostavno društvo s ograničenom odgovornošću za ugostiteljstvo i usluge</item>
    </derivirana_varijabla>
  </DomainObject.Predmet.OstaliListFormatedWithAdressOIB>
  <DomainObject.Predmet.OstaliListNazivFormated>
    <izvorni_sadrzaj>
      <item>Mladen Mišetić</item>
    </izvorni_sadrzaj>
    <derivirana_varijabla naziv="DomainObject.Predmet.OstaliListNazivFormated_1">
      <item>Mladen Mišetić</item>
    </derivirana_varijabla>
  </DomainObject.Predmet.OstaliListNazivFormated>
  <DomainObject.Predmet.OstaliListNazivFormatedOIB>
    <izvorni_sadrzaj>
      <item>Mladen Mišetić, OIB 96297836530</item>
    </izvorni_sadrzaj>
    <derivirana_varijabla naziv="DomainObject.Predmet.OstaliListNazivFormatedOIB_1">
      <item>Mladen Mišetić, OIB 96297836530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MIŠETIĆ USLUGE jednostavno društvo s ograničenom odgovornošću za ugostiteljstvo i usluge</izvorni_sadrzaj>
    <derivirana_varijabla naziv="DomainObject.Predmet.ProtustrankaIDrugi_1">MIŠETIĆ USLUGE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MIŠETIĆ USLUGE jednostavno društvo s ograničenom odgovornošću za ugostiteljstvo i usluge, OIB 47384217940, Siječanjska 5, 10000 Zagreb</izvorni_sadrzaj>
    <derivirana_varijabla naziv="DomainObject.Predmet.ProtustrankaIDrugiAdressOIB_1">MIŠETIĆ USLUGE jednostavno društvo s ograničenom odgovornošću za ugostiteljstvo i usluge, OIB 47384217940, Siječanjska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MIŠETIĆ USLUGE jednostavno društvo s ograničenom odgovornošću za ugostiteljstvo i usluge</item>
      <item>Mladen Mišetić</item>
    </izvorni_sadrzaj>
    <derivirana_varijabla naziv="DomainObject.Predmet.SudioniciListNaziv_1">
      <item>FINA Regionalni centar Zagreb</item>
      <item>MIŠETIĆ USLUGE jednostavno društvo s ograničenom odgovornošću za ugostiteljstvo i usluge</item>
      <item>Mladen Mišetić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MIŠETIĆ USLUGE jednostavno društvo s ograničenom odgovornošću za ugostiteljstvo i usluge, OIB 47384217940, Siječanjska 5,10000 Zagreb</item>
      <item>Mladen Mišetić, OIB 96297836530, Siječanjska 5,10000 Zagreb</item>
    </izvorni_sadrzaj>
    <derivirana_varijabla naziv="DomainObject.Predmet.SudioniciListAdressOIB_1">
      <item>FINA Regionalni centar Zagreb, OIB 85821130368, Trg svibanjskih žrtava 1995. br. 1,10000 Zagreb</item>
      <item>MIŠETIĆ USLUGE jednostavno društvo s ograničenom odgovornošću za ugostiteljstvo i usluge, OIB 47384217940, Siječanjska 5,10000 Zagreb</item>
      <item>Mladen Mišetić, OIB 96297836530, Siječanjska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47384217940</item>
      <item>, OIB 96297836530</item>
    </izvorni_sadrzaj>
    <derivirana_varijabla naziv="DomainObject.Predmet.SudioniciListNazivOIB_1">
      <item>, OIB 85821130368</item>
      <item>, OIB 47384217940</item>
      <item>, OIB 96297836530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2633</properties:Characters>
  <properties:Lines>81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2016-04-13T12:22:00Z</dcterms:created>
  <dc:creator>ilukac</dc:creator>
  <cp:lastModifiedBy>Ivana Rogić</cp:lastModifiedBy>
  <cp:lastPrinted>2016-04-13T12:35:00Z</cp:lastPrinted>
  <dcterms:modified xmlns:xsi="http://www.w3.org/2001/XMLSchema-instance" xsi:type="dcterms:W3CDTF">2016-04-13T12:35:00Z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