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358" w14:paraId="28ad35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F83796">
        <w:t>589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77A10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A2776F" w:rsidRPr="00A2776F">
        <w:rPr>
          <w:b/>
        </w:rPr>
        <w:t>SOKOLOVIĆ USLUGE j.d.o.o.</w:t>
      </w:r>
      <w:r w:rsidRPr="00822533">
        <w:rPr>
          <w:b/>
        </w:rPr>
        <w:t xml:space="preserve">, </w:t>
      </w:r>
      <w:r w:rsidR="00A2776F" w:rsidRPr="00A2776F">
        <w:rPr>
          <w:b/>
        </w:rPr>
        <w:t>Setuš 26</w:t>
      </w:r>
      <w:r w:rsidR="00377A10" w:rsidRPr="00377A10">
        <w:rPr>
          <w:b/>
        </w:rPr>
        <w:t xml:space="preserve">, </w:t>
      </w:r>
      <w:r w:rsidR="00A2776F" w:rsidRPr="00A2776F">
        <w:rPr>
          <w:b/>
        </w:rPr>
        <w:t>Setuš</w:t>
      </w:r>
      <w:r w:rsidRPr="00822533">
        <w:rPr>
          <w:b/>
        </w:rPr>
        <w:t xml:space="preserve">, </w:t>
      </w:r>
      <w:r w:rsidR="007825AA">
        <w:rPr>
          <w:b/>
        </w:rPr>
        <w:t>MBS</w:t>
      </w:r>
      <w:r w:rsidR="00377A10" w:rsidRPr="00377A10">
        <w:rPr>
          <w:b/>
        </w:rPr>
        <w:t xml:space="preserve">: </w:t>
      </w:r>
      <w:r w:rsidR="00A2776F" w:rsidRPr="00A2776F">
        <w:rPr>
          <w:b/>
        </w:rPr>
        <w:t>080912044</w:t>
      </w:r>
      <w:r w:rsidRPr="00822533">
        <w:rPr>
          <w:b/>
        </w:rPr>
        <w:t xml:space="preserve">, </w:t>
      </w:r>
      <w:r w:rsidR="00377A10">
        <w:rPr>
          <w:b/>
        </w:rPr>
        <w:t>OIB</w:t>
      </w:r>
      <w:r w:rsidR="00377A10" w:rsidRPr="00377A10">
        <w:rPr>
          <w:b/>
        </w:rPr>
        <w:t xml:space="preserve">: </w:t>
      </w:r>
      <w:r w:rsidR="00A2776F" w:rsidRPr="00A2776F">
        <w:rPr>
          <w:b/>
        </w:rPr>
        <w:t>17714941194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2776F">
        <w:rPr>
          <w:b/>
        </w:rPr>
        <w:t>SOKOLOVIĆ USLUGE j.d.o.o., Setuš 26, Setuš, MBS: 080912044, OIB: 17714941194</w:t>
      </w:r>
      <w:r>
        <w:t xml:space="preserve">, iznosi </w:t>
      </w:r>
      <w:r w:rsidR="00A2776F">
        <w:t>6.313,43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F2232B" w:rsidRPr="00F2232B">
        <w:t>Gordana Sokolović-Dragić, OIB: 54138598443</w:t>
      </w:r>
      <w:r w:rsidR="00185252">
        <w:t xml:space="preserve">, </w:t>
      </w:r>
      <w:r w:rsidR="00F2232B" w:rsidRPr="00F2232B">
        <w:t>Setuš, Setuš 93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83796">
        <w:t>589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64E" w:rsidR="00CC464E">
      <w:r>
        <w:separator/>
      </w:r>
    </w:p>
  </w:endnote>
  <w:endnote w:id="0" w:type="continuationSeparator">
    <w:p w:rsidRDefault="00CC464E" w:rsidR="00CC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64E" w:rsidR="00CC464E">
      <w:r>
        <w:separator/>
      </w:r>
    </w:p>
  </w:footnote>
  <w:footnote w:id="0" w:type="continuationSeparator">
    <w:p w:rsidRDefault="00CC464E" w:rsidR="00CC4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6595D"/>
    <w:rsid w:val="0017168E"/>
    <w:rsid w:val="00173F18"/>
    <w:rsid w:val="00176D4B"/>
    <w:rsid w:val="00177EC7"/>
    <w:rsid w:val="00185252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608C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77A10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144A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0270"/>
    <w:rsid w:val="00711561"/>
    <w:rsid w:val="00711F88"/>
    <w:rsid w:val="007149F5"/>
    <w:rsid w:val="007212C1"/>
    <w:rsid w:val="0072229D"/>
    <w:rsid w:val="00723530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02D1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25A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26F8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2776F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1F46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50D6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C464E"/>
    <w:rsid w:val="00CD0675"/>
    <w:rsid w:val="00CD11A9"/>
    <w:rsid w:val="00CD5F5E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0B2B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232B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83796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4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4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St-2589/2016</izvorni_sadrzaj>
    <derivirana_varijabla naziv="DomainObject.Predmet.OznakaBroj_1">St-2589/2016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SOKOLOVIĆ USLUGE j.d.o.o. za čišćenje i održavanje</izvorni_sadrzaj>
    <derivirana_varijabla naziv="DomainObject.Predmet.ProtustrankaFormated_1">  SOKOLOVIĆ USLUGE j.d.o.o. za čišćenje i održavanje</derivirana_varijabla>
  </DomainObject.Predmet.ProtustrankaFormated>
  <DomainObject.Predmet.ProtustrankaFormatedOIB>
    <izvorni_sadrzaj>  SOKOLOVIĆ USLUGE j.d.o.o. za čišćenje i održavanje, OIB 17714941194</izvorni_sadrzaj>
    <derivirana_varijabla naziv="DomainObject.Predmet.ProtustrankaFormatedOIB_1">  SOKOLOVIĆ USLUGE j.d.o.o. za čišćenje i održavanje, OIB 17714941194</derivirana_varijabla>
  </DomainObject.Predmet.ProtustrankaFormatedOIB>
  <DomainObject.Predmet.ProtustrankaFormatedWithAdress>
    <izvorni_sadrzaj> SOKOLOVIĆ USLUGE j.d.o.o. za čišćenje i održavanje, Setuš 26, 44000 Setuš</izvorni_sadrzaj>
    <derivirana_varijabla naziv="DomainObject.Predmet.ProtustrankaFormatedWithAdress_1"> SOKOLOVIĆ USLUGE j.d.o.o. za čišćenje i održavanje, Setuš 26, 44000 Setuš</derivirana_varijabla>
  </DomainObject.Predmet.ProtustrankaFormatedWithAdress>
  <DomainObject.Predmet.ProtustrankaFormatedWithAdressOIB>
    <izvorni_sadrzaj> SOKOLOVIĆ USLUGE j.d.o.o. za čišćenje i održavanje, OIB 17714941194, Setuš 26, 44000 Setuš</izvorni_sadrzaj>
    <derivirana_varijabla naziv="DomainObject.Predmet.ProtustrankaFormatedWithAdressOIB_1"> SOKOLOVIĆ USLUGE j.d.o.o. za čišćenje i održavanje, OIB 17714941194, Setuš 26, 44000 Setuš</derivirana_varijabla>
  </DomainObject.Predmet.ProtustrankaFormatedWithAdressOIB>
  <DomainObject.Predmet.ProtustrankaWithAdress>
    <izvorni_sadrzaj>SOKOLOVIĆ USLUGE j.d.o.o. za čišćenje i održavanje Setuš 26, 44000 Setuš</izvorni_sadrzaj>
    <derivirana_varijabla naziv="DomainObject.Predmet.ProtustrankaWithAdress_1">SOKOLOVIĆ USLUGE j.d.o.o. za čišćenje i održavanje Setuš 26, 44000 Setuš</derivirana_varijabla>
  </DomainObject.Predmet.ProtustrankaWithAdress>
  <DomainObject.Predmet.ProtustrankaWithAdressOIB>
    <izvorni_sadrzaj>SOKOLOVIĆ USLUGE j.d.o.o. za čišćenje i održavanje, OIB 17714941194, Setuš 26, 44000 Setuš</izvorni_sadrzaj>
    <derivirana_varijabla naziv="DomainObject.Predmet.ProtustrankaWithAdressOIB_1">SOKOLOVIĆ USLUGE j.d.o.o. za čišćenje i održavanje, OIB 17714941194, Setuš 26, 44000 Setuš</derivirana_varijabla>
  </DomainObject.Predmet.ProtustrankaWithAdressOIB>
  <DomainObject.Predmet.ProtustrankaNazivFormated>
    <izvorni_sadrzaj>SOKOLOVIĆ USLUGE j.d.o.o. za čišćenje i održavanje</izvorni_sadrzaj>
    <derivirana_varijabla naziv="DomainObject.Predmet.ProtustrankaNazivFormated_1">SOKOLOVIĆ USLUGE j.d.o.o. za čišćenje i održavanje</derivirana_varijabla>
  </DomainObject.Predmet.ProtustrankaNazivFormated>
  <DomainObject.Predmet.ProtustrankaNazivFormatedOIB>
    <izvorni_sadrzaj>SOKOLOVIĆ USLUGE j.d.o.o. za čišćenje i održavanje, OIB 17714941194</izvorni_sadrzaj>
    <derivirana_varijabla naziv="DomainObject.Predmet.ProtustrankaNazivFormatedOIB_1">SOKOLOVIĆ USLUGE j.d.o.o. za čišćenje i održavanje, OIB 17714941194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SOKOLOVIĆ USLUGE j.d.o.o. za čišćenje i održavanje</item>
    </izvorni_sadrzaj>
    <derivirana_varijabla naziv="DomainObject.Predmet.ProtuStrankaListFormated_1">
      <item>SOKOLOVIĆ USLUGE j.d.o.o. za čišćenje i održavanje</item>
    </derivirana_varijabla>
  </DomainObject.Predmet.ProtuStrankaListFormated>
  <DomainObject.Predmet.ProtuStrankaListFormatedOIB>
    <izvorni_sadrzaj>
      <item>SOKOLOVIĆ USLUGE j.d.o.o. za čišćenje i održavanje, OIB 17714941194</item>
    </izvorni_sadrzaj>
    <derivirana_varijabla naziv="DomainObject.Predmet.ProtuStrankaListFormatedOIB_1">
      <item>SOKOLOVIĆ USLUGE j.d.o.o. za čišćenje i održavanje, OIB 17714941194</item>
    </derivirana_varijabla>
  </DomainObject.Predmet.ProtuStrankaListFormatedOIB>
  <DomainObject.Predmet.ProtuStrankaListFormatedWithAdress>
    <izvorni_sadrzaj>
      <item>SOKOLOVIĆ USLUGE j.d.o.o. za čišćenje i održavanje, Setuš 26, 44000 Setuš</item>
    </izvorni_sadrzaj>
    <derivirana_varijabla naziv="DomainObject.Predmet.ProtuStrankaListFormatedWithAdress_1">
      <item>SOKOLOVIĆ USLUGE j.d.o.o. za čišćenje i održavanje, Setuš 26, 44000 Setuš</item>
    </derivirana_varijabla>
  </DomainObject.Predmet.ProtuStrankaListFormatedWithAdress>
  <DomainObject.Predmet.ProtuStrankaListFormatedWithAdressOIB>
    <izvorni_sadrzaj>
      <item>SOKOLOVIĆ USLUGE j.d.o.o. za čišćenje i održavanje, OIB 17714941194, Setuš 26, 44000 Setuš</item>
    </izvorni_sadrzaj>
    <derivirana_varijabla naziv="DomainObject.Predmet.ProtuStrankaListFormatedWithAdressOIB_1">
      <item>SOKOLOVIĆ USLUGE j.d.o.o. za čišćenje i održavanje, OIB 17714941194, Setuš 26, 44000 Setuš</item>
    </derivirana_varijabla>
  </DomainObject.Predmet.ProtuStrankaListFormatedWithAdressOIB>
  <DomainObject.Predmet.ProtuStrankaListNazivFormated>
    <izvorni_sadrzaj>
      <item>SOKOLOVIĆ USLUGE j.d.o.o. za čišćenje i održavanje</item>
    </izvorni_sadrzaj>
    <derivirana_varijabla naziv="DomainObject.Predmet.ProtuStrankaListNazivFormated_1">
      <item>SOKOLOVIĆ USLUGE j.d.o.o. za čišćenje i održavanje</item>
    </derivirana_varijabla>
  </DomainObject.Predmet.ProtuStrankaListNazivFormated>
  <DomainObject.Predmet.ProtuStrankaListNazivFormatedOIB>
    <izvorni_sadrzaj>
      <item>SOKOLOVIĆ USLUGE j.d.o.o. za čišćenje i održavanje, OIB 17714941194</item>
    </izvorni_sadrzaj>
    <derivirana_varijabla naziv="DomainObject.Predmet.ProtuStrankaListNazivFormatedOIB_1">
      <item>SOKOLOVIĆ USLUGE j.d.o.o. za čišćenje i održavanje, OIB 17714941194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SOKOLOVIĆ USLUGE j.d.o.o. za čišćenje i održavanje</izvorni_sadrzaj>
    <derivirana_varijabla naziv="DomainObject.Predmet.ProtustrankaIDrugi_1">SOKOLOVIĆ USLUGE j.d.o.o. za čišćenje i održavanje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SOKOLOVIĆ USLUGE j.d.o.o. za čišćenje i održavanje, OIB 17714941194, Setuš 26, 44000 Setuš</izvorni_sadrzaj>
    <derivirana_varijabla naziv="DomainObject.Predmet.ProtustrankaIDrugiAdressOIB_1">SOKOLOVIĆ USLUGE j.d.o.o. za čišćenje i održavanje, OIB 17714941194, Setuš 26, 44000 Setuš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SOKOLOVIĆ USLUGE j.d.o.o. za čišćenje i održavanje</item>
    </izvorni_sadrzaj>
    <derivirana_varijabla naziv="DomainObject.Predmet.SudioniciListNaziv_1">
      <item>FINA Regionalni centar Zagreb</item>
      <item>SOKOLOVIĆ USLUGE j.d.o.o. za čišćenje i održavanje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SOKOLOVIĆ USLUGE j.d.o.o. za čišćenje i održavanje, OIB 17714941194, Setuš 26,44000 Setuš</item>
    </izvorni_sadrzaj>
    <derivirana_varijabla naziv="DomainObject.Predmet.SudioniciListAdressOIB_1">
      <item>FINA Regionalni centar Zagreb, OIB 85821130368, Trg svibanjskih žrtava 1995. br. 1,10000 Zagreb</item>
      <item>SOKOLOVIĆ USLUGE j.d.o.o. za čišćenje i održavanje, OIB 17714941194, Setuš 26,44000 Setuš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17714941194</item>
    </izvorni_sadrzaj>
    <derivirana_varijabla naziv="DomainObject.Predmet.SudioniciListNazivOIB_1">
      <item>, OIB 85821130368</item>
      <item>, OIB 17714941194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1963</properties:Characters>
  <properties:Lines>47</properties:Lines>
  <properties:Paragraphs>16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2016-10-31T07:26:00Z</dcterms:modified>
  <cp:revision>249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