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541e" w14:paraId="98a541e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404308">
        <w:rPr>
          <w:rFonts w:hAnsi="Times New Roman" w:ascii="Times New Roman"/>
          <w:szCs w:val="24"/>
          <w:lang w:val="hr-HR"/>
        </w:rPr>
        <w:t>4554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A4214" w:rsidRPr="001738E5">
        <w:rPr>
          <w:rFonts w:hAnsi="Times New Roman" w:ascii="Times New Roman"/>
        </w:rPr>
        <w:t xml:space="preserve">HRVATSKO EDUKACIJSKA LIBERALNA POMOĆ, Zagreb, Vlaška 78, </w:t>
      </w:r>
      <w:r w:rsidR="009A4214" w:rsidRPr="001738E5">
        <w:rPr>
          <w:rFonts w:hAnsi="Times New Roman" w:ascii="Times New Roman"/>
          <w:szCs w:val="24"/>
        </w:rPr>
        <w:t>OIB: 01055837349</w:t>
      </w:r>
      <w:r w:rsidR="00A41D10" w:rsidRPr="00A41D10">
        <w:rPr>
          <w:rFonts w:hAnsi="Times New Roman" w:ascii="Times New Roman"/>
          <w:szCs w:val="24"/>
        </w:rPr>
        <w:t>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9A4214">
        <w:rPr>
          <w:rFonts w:hAnsi="Times New Roman" w:ascii="Times New Roman"/>
          <w:szCs w:val="24"/>
        </w:rPr>
        <w:t>REGISTARSKI BROJ: 02000915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9A4214" w:rsidRPr="001738E5">
        <w:rPr>
          <w:rFonts w:hAnsi="Times New Roman" w:ascii="Times New Roman"/>
        </w:rPr>
        <w:t xml:space="preserve">HRVATSKO EDUKACIJSKA LIBERALNA POMOĆ, Zagreb, Vlaška 78, </w:t>
      </w:r>
      <w:r w:rsidR="009A4214" w:rsidRPr="001738E5">
        <w:rPr>
          <w:rFonts w:hAnsi="Times New Roman" w:ascii="Times New Roman"/>
          <w:szCs w:val="24"/>
        </w:rPr>
        <w:t>OIB: 01055837349</w:t>
      </w:r>
      <w:r w:rsidR="009A4214" w:rsidRPr="00A41D10">
        <w:rPr>
          <w:rFonts w:hAnsi="Times New Roman" w:ascii="Times New Roman"/>
          <w:szCs w:val="24"/>
        </w:rPr>
        <w:t xml:space="preserve">, </w:t>
      </w:r>
      <w:r w:rsidR="009A4214">
        <w:rPr>
          <w:rFonts w:hAnsi="Times New Roman" w:ascii="Times New Roman"/>
          <w:szCs w:val="24"/>
        </w:rPr>
        <w:t>REGISTARSKI BROJ: 02000915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9A4214">
        <w:rPr>
          <w:rFonts w:hAnsi="Times New Roman" w:ascii="Times New Roman"/>
          <w:szCs w:val="24"/>
        </w:rPr>
        <w:t>Marijan Drljanovčan, Miholjanec, Antuna Mihanovića 131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9A4214" w:rsidRPr="001738E5">
        <w:rPr>
          <w:rFonts w:hAnsi="Times New Roman" w:ascii="Times New Roman"/>
        </w:rPr>
        <w:t xml:space="preserve">HRVATSKO EDUKACIJSKA LIBERALNA POMOĆ, Zagreb, Vlaška 78, </w:t>
      </w:r>
      <w:r w:rsidR="009A4214" w:rsidRPr="001738E5">
        <w:rPr>
          <w:rFonts w:hAnsi="Times New Roman" w:ascii="Times New Roman"/>
          <w:szCs w:val="24"/>
        </w:rPr>
        <w:t>OIB: 01055837349</w:t>
      </w:r>
      <w:r w:rsidR="009A4214" w:rsidRPr="00A41D10">
        <w:rPr>
          <w:rFonts w:hAnsi="Times New Roman" w:ascii="Times New Roman"/>
          <w:szCs w:val="24"/>
        </w:rPr>
        <w:t xml:space="preserve">, </w:t>
      </w:r>
      <w:r w:rsidR="009A4214">
        <w:rPr>
          <w:rFonts w:hAnsi="Times New Roman" w:ascii="Times New Roman"/>
          <w:szCs w:val="24"/>
        </w:rPr>
        <w:t>REGISTARSKI BROJ: 02000915</w:t>
      </w:r>
      <w:r w:rsidR="00A41D10">
        <w:rPr>
          <w:rFonts w:hAnsi="Times New Roman" w:ascii="Times New Roman"/>
          <w:szCs w:val="24"/>
        </w:rPr>
        <w:t>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222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404308">
      <w:rPr>
        <w:rFonts w:hAnsi="Times New Roman" w:ascii="Times New Roman"/>
        <w:lang w:val="hr-HR"/>
      </w:rPr>
      <w:t>4554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5451"/>
    <w:rsid w:val="003B229B"/>
    <w:rsid w:val="003C4581"/>
    <w:rsid w:val="003E0DC5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A3A14"/>
    <w:rsid w:val="005C13B5"/>
    <w:rsid w:val="005D573E"/>
    <w:rsid w:val="006327C4"/>
    <w:rsid w:val="00635401"/>
    <w:rsid w:val="006356C5"/>
    <w:rsid w:val="00640469"/>
    <w:rsid w:val="0067662D"/>
    <w:rsid w:val="006A18AC"/>
    <w:rsid w:val="006A2C71"/>
    <w:rsid w:val="006D508E"/>
    <w:rsid w:val="006F62FA"/>
    <w:rsid w:val="007222A5"/>
    <w:rsid w:val="00725740"/>
    <w:rsid w:val="00730C2C"/>
    <w:rsid w:val="00730EAB"/>
    <w:rsid w:val="00735003"/>
    <w:rsid w:val="007565B6"/>
    <w:rsid w:val="0076132D"/>
    <w:rsid w:val="007642F9"/>
    <w:rsid w:val="007656B2"/>
    <w:rsid w:val="007977F3"/>
    <w:rsid w:val="007A29F9"/>
    <w:rsid w:val="007B2E57"/>
    <w:rsid w:val="007C688B"/>
    <w:rsid w:val="007D0C25"/>
    <w:rsid w:val="007E6F9C"/>
    <w:rsid w:val="007F4163"/>
    <w:rsid w:val="0080741F"/>
    <w:rsid w:val="008130C6"/>
    <w:rsid w:val="008249AD"/>
    <w:rsid w:val="008337CC"/>
    <w:rsid w:val="00840E3D"/>
    <w:rsid w:val="0084214C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453BD"/>
    <w:rsid w:val="00952410"/>
    <w:rsid w:val="00952884"/>
    <w:rsid w:val="00952B8E"/>
    <w:rsid w:val="0099646D"/>
    <w:rsid w:val="00997BA9"/>
    <w:rsid w:val="009A4214"/>
    <w:rsid w:val="009F5765"/>
    <w:rsid w:val="009F6827"/>
    <w:rsid w:val="00A41D10"/>
    <w:rsid w:val="00A703A0"/>
    <w:rsid w:val="00A75276"/>
    <w:rsid w:val="00A80E26"/>
    <w:rsid w:val="00A85F59"/>
    <w:rsid w:val="00A90253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52FF8"/>
    <w:rsid w:val="00F533DF"/>
    <w:rsid w:val="00F6170D"/>
    <w:rsid w:val="00F62A72"/>
    <w:rsid w:val="00F667BC"/>
    <w:rsid w:val="00F9569E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22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2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2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2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2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22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2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2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2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2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4554</izvorni_sadrzaj>
    <derivirana_varijabla naziv="DomainObject.Predmet.Broj_1">4554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St-4554/2015</izvorni_sadrzaj>
    <derivirana_varijabla naziv="DomainObject.Predmet.OznakaBroj_1">St-4554/2015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EDUKACIJSKA LIBERALNA POMOĆ zastupanog po punomoćniku VLATKA ŠUBIĆ, Predsjednica</izvorni_sadrzaj>
    <derivirana_varijabla naziv="DomainObject.Predmet.ProtustrankaFormated_1">  HRVATSKO EDUKACIJSKA LIBERALNA POMOĆ zastupanog po punomoćniku VLATKA ŠUBIĆ, Predsjednica</derivirana_varijabla>
  </DomainObject.Predmet.ProtustrankaFormated>
  <DomainObject.Predmet.ProtustrankaFormatedOIB>
    <izvorni_sadrzaj>  HRVATSKO EDUKACIJSKA LIBERALNA POMOĆ, OIB 01055837349 zastupanog po punomoćniku VLATKA ŠUBIĆ, Predsjednica</izvorni_sadrzaj>
    <derivirana_varijabla naziv="DomainObject.Predmet.ProtustrankaFormatedOIB_1">  HRVATSKO EDUKACIJSKA LIBERALNA POMOĆ, OIB 01055837349 zastupanog po punomoćniku VLATKA ŠUBIĆ, Predsjednica</derivirana_varijabla>
  </DomainObject.Predmet.ProtustrankaFormatedOIB>
  <DomainObject.Predmet.ProtustrankaFormatedWithAdress>
    <izvorni_sadrzaj> HRVATSKO EDUKACIJSKA LIBERALNA POMOĆ, Vlaška 78, 10000 Zagreb zastupanog po punomoćniku VLATKA ŠUBIĆ, Predsjednica</izvorni_sadrzaj>
    <derivirana_varijabla naziv="DomainObject.Predmet.ProtustrankaFormatedWithAdress_1"> HRVATSKO EDUKACIJSKA LIBERALNA POMOĆ, Vlaška 78, 10000 Zagreb zastupanog po punomoćniku VLATKA ŠUBIĆ, Predsjednica</derivirana_varijabla>
  </DomainObject.Predmet.ProtustrankaFormatedWithAdress>
  <DomainObject.Predmet.ProtustrankaFormatedWithAdressOIB>
    <izvorni_sadrzaj> HRVATSKO EDUKACIJSKA LIBERALNA POMOĆ, OIB 01055837349, Vlaška 78, 10000 Zagreb zastupanog po punomoćniku VLATKA ŠUBIĆ, Predsjednica</izvorni_sadrzaj>
    <derivirana_varijabla naziv="DomainObject.Predmet.ProtustrankaFormatedWithAdressOIB_1"> HRVATSKO EDUKACIJSKA LIBERALNA POMOĆ, OIB 01055837349, Vlaška 78, 10000 Zagreb zastupanog po punomoćniku VLATKA ŠUBIĆ, Predsjednica</derivirana_varijabla>
  </DomainObject.Predmet.ProtustrankaFormatedWithAdressOIB>
  <DomainObject.Predmet.ProtustrankaWithAdress>
    <izvorni_sadrzaj>HRVATSKO EDUKACIJSKA LIBERALNA POMOĆ Vlaška 78, 10000 Zagreb</izvorni_sadrzaj>
    <derivirana_varijabla naziv="DomainObject.Predmet.ProtustrankaWithAdress_1">HRVATSKO EDUKACIJSKA LIBERALNA POMOĆ Vlaška 78, 10000 Zagreb</derivirana_varijabla>
  </DomainObject.Predmet.ProtustrankaWithAdress>
  <DomainObject.Predmet.ProtustrankaWithAdressOIB>
    <izvorni_sadrzaj>HRVATSKO EDUKACIJSKA LIBERALNA POMOĆ, OIB 01055837349, Vlaška 78, 10000 Zagreb</izvorni_sadrzaj>
    <derivirana_varijabla naziv="DomainObject.Predmet.ProtustrankaWithAdressOIB_1">HRVATSKO EDUKACIJSKA LIBERALNA POMOĆ, OIB 01055837349, Vlaška 78, 10000 Zagreb</derivirana_varijabla>
  </DomainObject.Predmet.ProtustrankaWithAdressOIB>
  <DomainObject.Predmet.ProtustrankaNazivFormated>
    <izvorni_sadrzaj>HRVATSKO EDUKACIJSKA LIBERALNA POMOĆ</izvorni_sadrzaj>
    <derivirana_varijabla naziv="DomainObject.Predmet.ProtustrankaNazivFormated_1">HRVATSKO EDUKACIJSKA LIBERALNA POMOĆ</derivirana_varijabla>
  </DomainObject.Predmet.ProtustrankaNazivFormated>
  <DomainObject.Predmet.ProtustrankaNazivFormatedOIB>
    <izvorni_sadrzaj>HRVATSKO EDUKACIJSKA LIBERALNA POMOĆ, OIB 01055837349</izvorni_sadrzaj>
    <derivirana_varijabla naziv="DomainObject.Predmet.ProtustrankaNazivFormatedOIB_1">HRVATSKO EDUKACIJSKA LIBERALNA POMOĆ, OIB 01055837349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EDUKACIJSKA LIBERALNA POMOĆ zastupanog po punomoćniku VLATKA ŠUBIĆ, Predsjednica</item>
    </izvorni_sadrzaj>
    <derivirana_varijabla naziv="DomainObject.Predmet.ProtuStrankaListFormated_1">
      <item>HRVATSKO EDUKACIJSKA LIBERALNA POMOĆ zastupanog po punomoćniku VLATKA ŠUBIĆ, Predsjednica</item>
    </derivirana_varijabla>
  </DomainObject.Predmet.ProtuStrankaListFormated>
  <DomainObject.Predmet.ProtuStrankaListFormatedOIB>
    <izvorni_sadrzaj>
      <item>HRVATSKO EDUKACIJSKA LIBERALNA POMOĆ, OIB 01055837349 zastupanog po punomoćniku VLATKA ŠUBIĆ, Predsjednica</item>
    </izvorni_sadrzaj>
    <derivirana_varijabla naziv="DomainObject.Predmet.ProtuStrankaListFormatedOIB_1">
      <item>HRVATSKO EDUKACIJSKA LIBERALNA POMOĆ, OIB 01055837349 zastupanog po punomoćniku VLATKA ŠUBIĆ, Predsjednica</item>
    </derivirana_varijabla>
  </DomainObject.Predmet.ProtuStrankaListFormatedOIB>
  <DomainObject.Predmet.ProtuStrankaListFormatedWithAdress>
    <izvorni_sadrzaj>
      <item>HRVATSKO EDUKACIJSKA LIBERALNA POMOĆ, Vlaška 78, 10000 Zagreb zastupanog po punomoćniku VLATKA ŠUBIĆ, Predsjednica</item>
    </izvorni_sadrzaj>
    <derivirana_varijabla naziv="DomainObject.Predmet.ProtuStrankaListFormatedWithAdress_1">
      <item>HRVATSKO EDUKACIJSKA LIBERALNA POMOĆ, Vlaška 78, 10000 Zagreb zastupanog po punomoćniku VLATKA ŠUBIĆ, Predsjednica</item>
    </derivirana_varijabla>
  </DomainObject.Predmet.ProtuStrankaListFormatedWithAdress>
  <DomainObject.Predmet.ProtuStrankaListFormatedWithAdressOIB>
    <izvorni_sadrzaj>
      <item>HRVATSKO EDUKACIJSKA LIBERALNA POMOĆ, OIB 01055837349, Vlaška 78, 10000 Zagreb zastupanog po punomoćniku VLATKA ŠUBIĆ, Predsjednica</item>
    </izvorni_sadrzaj>
    <derivirana_varijabla naziv="DomainObject.Predmet.ProtuStrankaListFormatedWithAdressOIB_1">
      <item>HRVATSKO EDUKACIJSKA LIBERALNA POMOĆ, OIB 01055837349, Vlaška 78, 10000 Zagreb zastupanog po punomoćniku VLATKA ŠUBIĆ, Predsjednica</item>
    </derivirana_varijabla>
  </DomainObject.Predmet.ProtuStrankaListFormatedWithAdressOIB>
  <DomainObject.Predmet.ProtuStrankaListNazivFormated>
    <izvorni_sadrzaj>
      <item>HRVATSKO EDUKACIJSKA LIBERALNA POMOĆ</item>
    </izvorni_sadrzaj>
    <derivirana_varijabla naziv="DomainObject.Predmet.ProtuStrankaListNazivFormated_1">
      <item>HRVATSKO EDUKACIJSKA LIBERALNA POMOĆ</item>
    </derivirana_varijabla>
  </DomainObject.Predmet.ProtuStrankaListNazivFormated>
  <DomainObject.Predmet.ProtuStrankaListNazivFormatedOIB>
    <izvorni_sadrzaj>
      <item>HRVATSKO EDUKACIJSKA LIBERALNA POMOĆ, OIB 01055837349</item>
    </izvorni_sadrzaj>
    <derivirana_varijabla naziv="DomainObject.Predmet.ProtuStrankaListNazivFormatedOIB_1">
      <item>HRVATSKO EDUKACIJSKA LIBERALNA POMOĆ, OIB 01055837349</item>
    </derivirana_varijabla>
  </DomainObject.Predmet.ProtuStrankaListNazivFormatedOIB>
  <DomainObject.Predmet.OstaliListFormated>
    <izvorni_sadrzaj>
      <item>VLATKA ŠUBIĆ, Predsjednica punomoćnik sudionika u postupku HRVATSKO EDUKACIJSKA LIBERALNA POMOĆ</item>
    </izvorni_sadrzaj>
    <derivirana_varijabla naziv="DomainObject.Predmet.OstaliListFormated_1">
      <item>VLATKA ŠUBIĆ, Predsjednica punomoćnik sudionika u postupku HRVATSKO EDUKACIJSKA LIBERALNA POMOĆ</item>
    </derivirana_varijabla>
  </DomainObject.Predmet.OstaliListFormated>
  <DomainObject.Predmet.OstaliListFormatedOIB>
    <izvorni_sadrzaj>
      <item>VLATKA ŠUBIĆ, Predsjednica punomoćnik sudionika u postupku HRVATSKO EDUKACIJSKA LIBERALNA POMOĆ</item>
    </izvorni_sadrzaj>
    <derivirana_varijabla naziv="DomainObject.Predmet.OstaliListFormatedOIB_1">
      <item>VLATKA ŠUBIĆ, Predsjednica punomoćnik sudionika u postupku HRVATSKO EDUKACIJSKA LIBERALNA POMOĆ</item>
    </derivirana_varijabla>
  </DomainObject.Predmet.OstaliListFormatedOIB>
  <DomainObject.Predmet.OstaliListFormatedWithAdress>
    <izvorni_sadrzaj>
      <item>VLATKA ŠUBIĆ, Predsjednica, Vlaška 78, 10000 Zagreb punomoćnik sudionika u postupku HRVATSKO EDUKACIJSKA LIBERALNA POMOĆ</item>
    </izvorni_sadrzaj>
    <derivirana_varijabla naziv="DomainObject.Predmet.OstaliListFormatedWithAdress_1">
      <item>VLATKA ŠUBIĆ, Predsjednica, Vlaška 78, 10000 Zagreb punomoćnik sudionika u postupku HRVATSKO EDUKACIJSKA LIBERALNA POMOĆ</item>
    </derivirana_varijabla>
  </DomainObject.Predmet.OstaliListFormatedWithAdress>
  <DomainObject.Predmet.OstaliListFormatedWithAdressOIB>
    <izvorni_sadrzaj>
      <item>VLATKA ŠUBIĆ, Predsjednica, Vlaška 78, 10000 Zagreb punomoćnik sudionika u postupku HRVATSKO EDUKACIJSKA LIBERALNA POMOĆ</item>
    </izvorni_sadrzaj>
    <derivirana_varijabla naziv="DomainObject.Predmet.OstaliListFormatedWithAdressOIB_1">
      <item>VLATKA ŠUBIĆ, Predsjednica, Vlaška 78, 10000 Zagreb punomoćnik sudionika u postupku HRVATSKO EDUKACIJSKA LIBERALNA POMOĆ</item>
    </derivirana_varijabla>
  </DomainObject.Predmet.OstaliListFormatedWithAdressOIB>
  <DomainObject.Predmet.OstaliListNazivFormated>
    <izvorni_sadrzaj>
      <item>VLATKA ŠUBIĆ, Predsjednica</item>
    </izvorni_sadrzaj>
    <derivirana_varijabla naziv="DomainObject.Predmet.OstaliListNazivFormated_1">
      <item>VLATKA ŠUBIĆ, Predsjednica</item>
    </derivirana_varijabla>
  </DomainObject.Predmet.OstaliListNazivFormated>
  <DomainObject.Predmet.OstaliListNazivFormatedOIB>
    <izvorni_sadrzaj>
      <item>VLATKA ŠUBIĆ, Predsjednica</item>
    </izvorni_sadrzaj>
    <derivirana_varijabla naziv="DomainObject.Predmet.OstaliListNazivFormatedOIB_1">
      <item>VLATKA ŠUBIĆ, Predsjednica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EDUKACIJSKA LIBERALNA POMOĆ</izvorni_sadrzaj>
    <derivirana_varijabla naziv="DomainObject.Predmet.ProtustrankaIDrugi_1">HRVATSKO EDUKACIJSKA LIBERALNA POMOĆ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 EDUKACIJSKA LIBERALNA POMOĆ, OIB 01055837349, Vlaška 78, 10000 Zagreb</izvorni_sadrzaj>
    <derivirana_varijabla naziv="DomainObject.Predmet.ProtustrankaIDrugiAdressOIB_1">HRVATSKO EDUKACIJSKA LIBERALNA POMOĆ, OIB 01055837349,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 EDUKACIJSKA LIBERALNA POMOĆ</item>
      <item>VLATKA ŠUBIĆ, Predsjednica</item>
    </izvorni_sadrzaj>
    <derivirana_varijabla naziv="DomainObject.Predmet.SudioniciListNaziv_1">
      <item>FINA Regionalni centar Zagreb</item>
      <item>HRVATSKO EDUKACIJSKA LIBERALNA POMOĆ</item>
      <item>VLATKA ŠUBIĆ, Predsjednica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 EDUKACIJSKA LIBERALNA POMOĆ, OIB 01055837349, Vlaška 78,10000 Zagreb</item>
      <item>VLATKA ŠUBIĆ, Predsjednica, Vlaška 78,10000 Zagreb</item>
    </izvorni_sadrzaj>
    <derivirana_varijabla naziv="DomainObject.Predmet.SudioniciListAdressOIB_1">
      <item>FINA Regionalni centar Zagreb, OIB 85821130368, Trg svibanjskih žrtava 1995. 1,10000 Zagreb</item>
      <item>HRVATSKO EDUKACIJSKA LIBERALNA POMOĆ, OIB 01055837349, Vlaška 78,10000 Zagreb</item>
      <item>VLATKA ŠUBIĆ, Predsjednica, Vlaška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01055837349</item>
      <item>, OIB null</item>
    </izvorni_sadrzaj>
    <derivirana_varijabla naziv="DomainObject.Predmet.SudioniciListNazivOIB_1">
      <item>, OIB 85821130368</item>
      <item>, OIB 01055837349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2458</properties:Characters>
  <properties:Lines>76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2016-04-06T09:11:00Z</dcterms:created>
  <dc:creator>Sudsko vijeæe</dc:creator>
  <cp:lastModifiedBy>Nevenka Furić</cp:lastModifiedBy>
  <cp:lastPrinted>2016-04-06T09:13:00Z</cp:lastPrinted>
  <dcterms:modified xmlns:xsi="http://www.w3.org/2001/XMLSchema-instance" xsi:type="dcterms:W3CDTF">2016-04-06T09:16:00Z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