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a9a3" w14:paraId="b75a9a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8338A3">
        <w:t>854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8338A3">
        <w:t>BIBANUM d.o.o. Bibinje, Starine bb, Bibinje</w:t>
      </w:r>
      <w:r w:rsidR="00CD36E8">
        <w:t>, OIB:</w:t>
      </w:r>
      <w:r w:rsidR="008338A3">
        <w:t>63534137307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338A3">
        <w:t>07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8338A3">
        <w:t>BIBANUM d.o.o. Bibinje, Starine bb, Bibinje, OIB:63534137307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8338A3">
        <w:t>15.257,58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D36E8">
        <w:t>ju</w:t>
      </w:r>
      <w:r w:rsidRPr="00FC1537">
        <w:t xml:space="preserve"> se </w:t>
      </w:r>
      <w:r>
        <w:t>osob</w:t>
      </w:r>
      <w:r w:rsidR="00CD36E8">
        <w:t>e</w:t>
      </w:r>
      <w:r>
        <w:t xml:space="preserve"> ovlašten</w:t>
      </w:r>
      <w:r w:rsidR="00CD36E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8338A3">
        <w:t>Ante Sekula, Bibinje, Bibinje 15, Mate Šimunić, Bibinje, Bibinje 72/a i Ivan Šimunić, Hvar, Hvar bb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8338A3">
        <w:t>854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8338A3" w:rsidP="008338A3" w:rsidR="008338A3">
      <w:r>
        <w:t>Za točnost otpravka – ovlaštena službenica                                                 Sutkinja</w:t>
      </w:r>
    </w:p>
    <w:p w:rsidRDefault="008338A3" w:rsidP="008338A3" w:rsidR="008338A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28C8">
      <w:rPr>
        <w:noProof/>
      </w:rPr>
      <w:t>2</w:t>
    </w:r>
    <w:r>
      <w:fldChar w:fldCharType="end"/>
    </w:r>
  </w:p>
  <w:p w:rsidRDefault="00C228C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28C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8338A3">
      <w:t>854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228C8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15257.58</izvorni_sadrzaj>
    <derivirana_varijabla naziv="DomainObject.Predmet.InicijalnaVrijednost_1">15257.58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BIBANUM d.o.o. za ulov, preradu i promet ribom</izvorni_sadrzaj>
    <derivirana_varijabla naziv="DomainObject.Predmet.ProtustrankaFormated_1">  BIBANUM d.o.o. za ulov, preradu i promet ribom</derivirana_varijabla>
  </DomainObject.Predmet.ProtustrankaFormated>
  <DomainObject.Predmet.ProtustrankaFormatedOIB>
    <izvorni_sadrzaj>  BIBANUM d.o.o. za ulov, preradu i promet ribom, OIB 63534137307</izvorni_sadrzaj>
    <derivirana_varijabla naziv="DomainObject.Predmet.ProtustrankaFormatedOIB_1">  BIBANUM d.o.o. za ulov, preradu i promet ribom, OIB 63534137307</derivirana_varijabla>
  </DomainObject.Predmet.ProtustrankaFormatedOIB>
  <DomainObject.Predmet.ProtustrankaFormatedWithAdress>
    <izvorni_sadrzaj> BIBANUM d.o.o. za ulov, preradu i promet ribom, Starine bb, 23205 Bibinje</izvorni_sadrzaj>
    <derivirana_varijabla naziv="DomainObject.Predmet.ProtustrankaFormatedWithAdress_1"> BIBANUM d.o.o. za ulov, preradu i promet ribom, Starine bb, 23205 Bibinje</derivirana_varijabla>
  </DomainObject.Predmet.ProtustrankaFormatedWithAdress>
  <DomainObject.Predmet.ProtustrankaFormatedWithAdressOIB>
    <izvorni_sadrzaj> BIBANUM d.o.o. za ulov, preradu i promet ribom, OIB 63534137307, Starine bb, 23205 Bibinje</izvorni_sadrzaj>
    <derivirana_varijabla naziv="DomainObject.Predmet.ProtustrankaFormatedWithAdressOIB_1"> BIBANUM d.o.o. za ulov, preradu i promet ribom, OIB 63534137307, Starine bb, 23205 Bibinje</derivirana_varijabla>
  </DomainObject.Predmet.ProtustrankaFormatedWithAdressOIB>
  <DomainObject.Predmet.ProtustrankaWithAdress>
    <izvorni_sadrzaj>BIBANUM d.o.o. za ulov, preradu i promet ribom Starine bb, 23205 Bibinje</izvorni_sadrzaj>
    <derivirana_varijabla naziv="DomainObject.Predmet.ProtustrankaWithAdress_1">BIBANUM d.o.o. za ulov, preradu i promet ribom Starine bb, 23205 Bibinje</derivirana_varijabla>
  </DomainObject.Predmet.ProtustrankaWithAdress>
  <DomainObject.Predmet.ProtustrankaWithAdressOIB>
    <izvorni_sadrzaj>BIBANUM d.o.o. za ulov, preradu i promet ribom, OIB 63534137307, Starine bb, 23205 Bibinje</izvorni_sadrzaj>
    <derivirana_varijabla naziv="DomainObject.Predmet.ProtustrankaWithAdressOIB_1">BIBANUM d.o.o. za ulov, preradu i promet ribom, OIB 63534137307, Starine bb, 23205 Bibinje</derivirana_varijabla>
  </DomainObject.Predmet.ProtustrankaWithAdressOIB>
  <DomainObject.Predmet.ProtustrankaNazivFormated>
    <izvorni_sadrzaj>BIBANUM d.o.o. za ulov, preradu i promet ribom</izvorni_sadrzaj>
    <derivirana_varijabla naziv="DomainObject.Predmet.ProtustrankaNazivFormated_1">BIBANUM d.o.o. za ulov, preradu i promet ribom</derivirana_varijabla>
  </DomainObject.Predmet.ProtustrankaNazivFormated>
  <DomainObject.Predmet.ProtustrankaNazivFormatedOIB>
    <izvorni_sadrzaj>BIBANUM d.o.o. za ulov, preradu i promet ribom, OIB 63534137307</izvorni_sadrzaj>
    <derivirana_varijabla naziv="DomainObject.Predmet.ProtustrankaNazivFormatedOIB_1">BIBANUM d.o.o. za ulov, preradu i promet ribom, OIB 63534137307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BIBANUM d.o.o. za ulov, preradu i promet ribom</item>
    </izvorni_sadrzaj>
    <derivirana_varijabla naziv="DomainObject.Predmet.ProtuStrankaListFormated_1">
      <item>BIBANUM d.o.o. za ulov, preradu i promet ribom</item>
    </derivirana_varijabla>
  </DomainObject.Predmet.ProtuStrankaListFormated>
  <DomainObject.Predmet.ProtuStrankaListFormatedOIB>
    <izvorni_sadrzaj>
      <item>BIBANUM d.o.o. za ulov, preradu i promet ribom, OIB 63534137307</item>
    </izvorni_sadrzaj>
    <derivirana_varijabla naziv="DomainObject.Predmet.ProtuStrankaListFormatedOIB_1">
      <item>BIBANUM d.o.o. za ulov, preradu i promet ribom, OIB 63534137307</item>
    </derivirana_varijabla>
  </DomainObject.Predmet.ProtuStrankaListFormatedOIB>
  <DomainObject.Predmet.ProtuStrankaListFormatedWithAdress>
    <izvorni_sadrzaj>
      <item>BIBANUM d.o.o. za ulov, preradu i promet ribom, Starine bb, 23205 Bibinje</item>
    </izvorni_sadrzaj>
    <derivirana_varijabla naziv="DomainObject.Predmet.ProtuStrankaListFormatedWithAdress_1">
      <item>BIBANUM d.o.o. za ulov, preradu i promet ribom, Starine bb, 23205 Bibinje</item>
    </derivirana_varijabla>
  </DomainObject.Predmet.ProtuStrankaListFormatedWithAdress>
  <DomainObject.Predmet.ProtuStrankaListFormatedWithAdressOIB>
    <izvorni_sadrzaj>
      <item>BIBANUM d.o.o. za ulov, preradu i promet ribom, OIB 63534137307, Starine bb, 23205 Bibinje</item>
    </izvorni_sadrzaj>
    <derivirana_varijabla naziv="DomainObject.Predmet.ProtuStrankaListFormatedWithAdressOIB_1">
      <item>BIBANUM d.o.o. za ulov, preradu i promet ribom, OIB 63534137307, Starine bb, 23205 Bibinje</item>
    </derivirana_varijabla>
  </DomainObject.Predmet.ProtuStrankaListFormatedWithAdressOIB>
  <DomainObject.Predmet.ProtuStrankaListNazivFormated>
    <izvorni_sadrzaj>
      <item>BIBANUM d.o.o. za ulov, preradu i promet ribom</item>
    </izvorni_sadrzaj>
    <derivirana_varijabla naziv="DomainObject.Predmet.ProtuStrankaListNazivFormated_1">
      <item>BIBANUM d.o.o. za ulov, preradu i promet ribom</item>
    </derivirana_varijabla>
  </DomainObject.Predmet.ProtuStrankaListNazivFormated>
  <DomainObject.Predmet.ProtuStrankaListNazivFormatedOIB>
    <izvorni_sadrzaj>
      <item>BIBANUM d.o.o. za ulov, preradu i promet ribom, OIB 63534137307</item>
    </izvorni_sadrzaj>
    <derivirana_varijabla naziv="DomainObject.Predmet.ProtuStrankaListNazivFormatedOIB_1">
      <item>BIBANUM d.o.o. za ulov, preradu i promet ribom, OIB 63534137307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BIBANUM d.o.o. za ulov, preradu i promet ribom</izvorni_sadrzaj>
    <derivirana_varijabla naziv="DomainObject.Predmet.ProtustrankaIDrugi_1">BIBANUM d.o.o. za ulov, preradu i promet ribom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BIBANUM d.o.o. za ulov, preradu i promet ribom, OIB 63534137307, Starine bb, 23205 Bibinje</izvorni_sadrzaj>
    <derivirana_varijabla naziv="DomainObject.Predmet.ProtustrankaIDrugiAdressOIB_1">BIBANUM d.o.o. za ulov, preradu i promet ribom, OIB 63534137307, Starine 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BIBANUM d.o.o. za ulov, preradu i promet ribom</item>
    </izvorni_sadrzaj>
    <derivirana_varijabla naziv="DomainObject.Predmet.SudioniciListNaziv_1">
      <item>FINA</item>
      <item>BIBANUM d.o.o. za ulov, preradu i promet ribom</item>
    </derivirana_varijabla>
  </DomainObject.Predmet.SudioniciListNaziv>
  <DomainObject.Predmet.SudioniciListAdressOIB>
    <izvorni_sadrzaj>
      <item>FINA, OIB 85821130368</item>
      <item>BIBANUM d.o.o. za ulov, preradu i promet ribom, OIB 63534137307, Starine bb,23205 Bibinje</item>
    </izvorni_sadrzaj>
    <derivirana_varijabla naziv="DomainObject.Predmet.SudioniciListAdressOIB_1">
      <item>FINA, OIB 85821130368</item>
      <item>BIBANUM d.o.o. za ulov, preradu i promet ribom, OIB 63534137307, Starine 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63534137307</item>
    </izvorni_sadrzaj>
    <derivirana_varijabla naziv="DomainObject.Predmet.SudioniciListNazivOIB_1">
      <item>, OIB 85821130368</item>
      <item>, OIB 63534137307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2016-01-27T09:33:00Z</dcterms:created>
  <dc:creator>Tina Grgas</dc:creator>
  <cp:lastModifiedBy>Nena Mužanović</cp:lastModifiedBy>
  <cp:lastPrinted>2016-01-27T09:33:00Z</cp:lastPrinted>
  <dcterms:modified xmlns:xsi="http://www.w3.org/2001/XMLSchema-instance" xsi:type="dcterms:W3CDTF">2016-01-27T09:35:00Z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