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c3ec" w14:paraId="6fac3e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6B190F">
        <w:rPr>
          <w:rFonts w:hAnsi="Times New Roman" w:ascii="Times New Roman"/>
        </w:rPr>
        <w:t>5427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48083B">
        <w:rPr>
          <w:rFonts w:hAnsi="Times New Roman" w:ascii="Times New Roman"/>
        </w:rPr>
        <w:t xml:space="preserve"> </w:t>
      </w:r>
      <w:r w:rsidR="007E0E5C">
        <w:rPr>
          <w:rFonts w:hAnsi="Times New Roman" w:ascii="Times New Roman"/>
        </w:rPr>
        <w:t xml:space="preserve"> </w:t>
      </w:r>
      <w:r w:rsidR="00F84571" w:rsidRPr="00414F56">
        <w:rPr>
          <w:rFonts w:hAnsi="Times New Roman" w:ascii="Times New Roman"/>
        </w:rPr>
        <w:t>GEO-FIGURANT jednostavno društvo s ograničenom odgovornošću za geodetske djelatnosti i usluge, iz Dugog Sela, Josipa Zorića 87, OIB: 85146953594, MBS: 080826471</w:t>
      </w:r>
      <w:r w:rsidR="00F84571">
        <w:rPr>
          <w:rFonts w:hAnsi="Times New Roman" w:ascii="Times New Roman"/>
        </w:rPr>
        <w:t xml:space="preserve">,  </w:t>
      </w:r>
      <w:r w:rsidR="003E67F0">
        <w:rPr>
          <w:rFonts w:hAnsi="Times New Roman" w:ascii="Times New Roman"/>
        </w:rPr>
        <w:t xml:space="preserve">dana 02.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48083B">
        <w:rPr>
          <w:rFonts w:hAnsi="Times New Roman" w:ascii="Times New Roman"/>
        </w:rPr>
        <w:t xml:space="preserve"> </w:t>
      </w:r>
      <w:r w:rsidR="00F84571" w:rsidRPr="00414F56">
        <w:rPr>
          <w:rFonts w:hAnsi="Times New Roman" w:ascii="Times New Roman"/>
        </w:rPr>
        <w:t>GEO-FIGURANT jednostavno društvo s ograničenom odgovornošću za geodetske djelatnosti i usluge, iz Dugog Sela, Josipa Zorića 87, OIB: 85146953594, MBS: 080826471</w:t>
      </w:r>
      <w:r w:rsidR="00F84571">
        <w:rPr>
          <w:rFonts w:hAnsi="Times New Roman" w:ascii="Times New Roman"/>
        </w:rPr>
        <w:t xml:space="preserve">,  </w:t>
      </w:r>
      <w:r w:rsidR="004808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84571">
        <w:rPr>
          <w:rFonts w:hAnsi="Times New Roman" w:ascii="Times New Roman"/>
        </w:rPr>
        <w:t>542716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>,</w:t>
      </w:r>
      <w:r w:rsidR="00E03734">
        <w:rPr>
          <w:rFonts w:hAnsi="Times New Roman" w:ascii="Times New Roman"/>
        </w:rPr>
        <w:t xml:space="preserve"> </w:t>
      </w:r>
      <w:r w:rsidR="00F84571">
        <w:rPr>
          <w:rFonts w:hAnsi="Times New Roman" w:ascii="Times New Roman"/>
        </w:rPr>
        <w:t xml:space="preserve">Ispostava Dugo Selo, </w:t>
      </w:r>
      <w:r w:rsidR="0048083B">
        <w:rPr>
          <w:rFonts w:hAnsi="Times New Roman" w:ascii="Times New Roman"/>
        </w:rPr>
        <w:t>od 14</w:t>
      </w:r>
      <w:r w:rsidR="003E67F0">
        <w:rPr>
          <w:rFonts w:hAnsi="Times New Roman" w:ascii="Times New Roman"/>
        </w:rPr>
        <w:t>.04.2017.</w:t>
      </w:r>
      <w:r w:rsidR="00B61466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 xml:space="preserve">Zagrebu, 02.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E93E63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F84571" w:rsidP="001725CA" w:rsidR="00F84571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E93E63" w:rsidP="00E93E63" w:rsidR="00E93E63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E93E63" w:rsidP="00E93E63" w:rsidR="00C81D9B" w:rsidRPr="00C81D9B">
      <w:pPr>
        <w:pStyle w:val="Odlomakpopisa"/>
        <w:jc w:val="right"/>
        <w:rPr>
          <w:rFonts w:hAnsi="Times New Roman" w:ascii="Times New Roman"/>
        </w:rPr>
      </w:pPr>
      <w:r w:rsidRPr="00E93E63">
        <w:rPr>
          <w:rFonts w:hAnsi="Times New Roman" w:ascii="Times New Roman"/>
        </w:rPr>
        <w:t>Zlatka Plivelić</w:t>
      </w:r>
      <w:bookmarkStart w:name="_GoBack" w:id="0"/>
      <w:bookmarkEnd w:id="0"/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E6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B190F">
      <w:rPr>
        <w:rFonts w:hAnsi="Times New Roman" w:ascii="Times New Roman"/>
      </w:rPr>
      <w:t>5427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8083B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5F7D02"/>
    <w:rsid w:val="00622C1C"/>
    <w:rsid w:val="00665D5F"/>
    <w:rsid w:val="00667D13"/>
    <w:rsid w:val="0068369E"/>
    <w:rsid w:val="00687B21"/>
    <w:rsid w:val="006A451A"/>
    <w:rsid w:val="006B190F"/>
    <w:rsid w:val="007035B4"/>
    <w:rsid w:val="00726CAA"/>
    <w:rsid w:val="0077109B"/>
    <w:rsid w:val="007C7F81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B5924"/>
    <w:rsid w:val="008D18B2"/>
    <w:rsid w:val="00900D3F"/>
    <w:rsid w:val="0091542C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843D0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03734"/>
    <w:rsid w:val="00E93E63"/>
    <w:rsid w:val="00ED1D4D"/>
    <w:rsid w:val="00ED6FCA"/>
    <w:rsid w:val="00EE3454"/>
    <w:rsid w:val="00EE5FBB"/>
    <w:rsid w:val="00F0636B"/>
    <w:rsid w:val="00F33BE0"/>
    <w:rsid w:val="00F776E4"/>
    <w:rsid w:val="00F84571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5427</izvorni_sadrzaj>
    <derivirana_varijabla naziv="DomainObject.Predmet.Broj_1">5427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St-5427/2016</izvorni_sadrzaj>
    <derivirana_varijabla naziv="DomainObject.Predmet.OznakaBroj_1">St-5427/2016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GEO-FIGURANT jednostavno društvo s ograničenom odgovornošću za geodetske djelatnosti i usluge zastupanog po punomoćniku MARIJAN MIHIR</izvorni_sadrzaj>
    <derivirana_varijabla naziv="DomainObject.Predmet.ProtustrankaFormated_1">  GEO-FIGURANT jednostavno društvo s ograničenom odgovornošću za geodetske djelatnosti i usluge zastupanog po punomoćniku MARIJAN MIHIR</derivirana_varijabla>
  </DomainObject.Predmet.ProtustrankaFormated>
  <DomainObject.Predmet.ProtustrankaFormatedOIB>
    <izvorni_sadrzaj>  GEO-FIGURANT jednostavno društvo s ograničenom odgovornošću za geodetske djelatnosti i usluge, OIB 85146953594 zastupanog po punomoćniku MARIJAN MIHIR</izvorni_sadrzaj>
    <derivirana_varijabla naziv="DomainObject.Predmet.ProtustrankaFormatedOIB_1">  GEO-FIGURANT jednostavno društvo s ograničenom odgovornošću za geodetske djelatnosti i usluge, OIB 85146953594 zastupanog po punomoćniku MARIJAN MIHIR</derivirana_varijabla>
  </DomainObject.Predmet.ProtustrankaFormatedOIB>
  <DomainObject.Predmet.ProtustrankaFormatedWithAdress>
    <izvorni_sadrzaj> GEO-FIGURANT jednostavno društvo s ograničenom odgovornošću za geodetske djelatnosti i usluge, Josipa Zorića 87, 10370 Dugo Selo zastupanog po punomoćniku MARIJAN MIHIR</izvorni_sadrzaj>
    <derivirana_varijabla naziv="DomainObject.Predmet.ProtustrankaFormatedWithAdress_1"> GEO-FIGURANT jednostavno društvo s ograničenom odgovornošću za geodetske djelatnosti i usluge, Josipa Zorića 87, 10370 Dugo Selo zastupanog po punomoćniku MARIJAN MIHIR</derivirana_varijabla>
  </DomainObject.Predmet.ProtustrankaFormatedWithAdress>
  <DomainObject.Predmet.ProtustrankaFormatedWithAdressOIB>
    <izvorni_sadrzaj> GEO-FIGURANT jednostavno društvo s ograničenom odgovornošću za geodetske djelatnosti i usluge, OIB 85146953594, Josipa Zorića 87, 10370 Dugo Selo zastupanog po punomoćniku MARIJAN MIHIR</izvorni_sadrzaj>
    <derivirana_varijabla naziv="DomainObject.Predmet.ProtustrankaFormatedWithAdressOIB_1"> GEO-FIGURANT jednostavno društvo s ograničenom odgovornošću za geodetske djelatnosti i usluge, OIB 85146953594, Josipa Zorića 87, 10370 Dugo Selo zastupanog po punomoćniku MARIJAN MIHIR</derivirana_varijabla>
  </DomainObject.Predmet.ProtustrankaFormatedWithAdressOIB>
  <DomainObject.Predmet.ProtustrankaWithAdress>
    <izvorni_sadrzaj>GEO-FIGURANT jednostavno društvo s ograničenom odgovornošću za geodetske djelatnosti i usluge Josipa Zorića 87, 10370 Dugo Selo</izvorni_sadrzaj>
    <derivirana_varijabla naziv="DomainObject.Predmet.ProtustrankaWithAdress_1">GEO-FIGURANT jednostavno društvo s ograničenom odgovornošću za geodetske djelatnosti i usluge Josipa Zorića 87, 10370 Dugo Selo</derivirana_varijabla>
  </DomainObject.Predmet.ProtustrankaWithAdress>
  <DomainObject.Predmet.ProtustrankaWithAdressOIB>
    <izvorni_sadrzaj>GEO-FIGURANT jednostavno društvo s ograničenom odgovornošću za geodetske djelatnosti i usluge, OIB 85146953594, Josipa Zorića 87, 10370 Dugo Selo</izvorni_sadrzaj>
    <derivirana_varijabla naziv="DomainObject.Predmet.ProtustrankaWithAdressOIB_1">GEO-FIGURANT jednostavno društvo s ograničenom odgovornošću za geodetske djelatnosti i usluge, OIB 85146953594, Josipa Zorića 87, 10370 Dugo Selo</derivirana_varijabla>
  </DomainObject.Predmet.ProtustrankaWithAdressOIB>
  <DomainObject.Predmet.ProtustrankaNazivFormated>
    <izvorni_sadrzaj>GEO-FIGURANT jednostavno društvo s ograničenom odgovornošću za geodetske djelatnosti i usluge</izvorni_sadrzaj>
    <derivirana_varijabla naziv="DomainObject.Predmet.ProtustrankaNazivFormated_1">GEO-FIGURANT jednostavno društvo s ograničenom odgovornošću za geodetske djelatnosti i usluge</derivirana_varijabla>
  </DomainObject.Predmet.ProtustrankaNazivFormated>
  <DomainObject.Predmet.ProtustrankaNazivFormatedOIB>
    <izvorni_sadrzaj>GEO-FIGURANT jednostavno društvo s ograničenom odgovornošću za geodetske djelatnosti i usluge, OIB 85146953594</izvorni_sadrzaj>
    <derivirana_varijabla naziv="DomainObject.Predmet.ProtustrankaNazivFormatedOIB_1">GEO-FIGURANT jednostavno društvo s ograničenom odgovornošću za geodetske djelatnosti i usluge, OIB 85146953594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GEO-FIGURANT jednostavno društvo s ograničenom odgovornošću za geodetske djelatnosti i usluge zastupanog po punomoćniku MARIJAN MIHIR</item>
    </izvorni_sadrzaj>
    <derivirana_varijabla naziv="DomainObject.Predmet.ProtuStrankaListFormated_1">
      <item>GEO-FIGURANT jednostavno društvo s ograničenom odgovornošću za geodetske djelatnosti i usluge zastupanog po punomoćniku MARIJAN MIHIR</item>
    </derivirana_varijabla>
  </DomainObject.Predmet.ProtuStrankaListFormated>
  <DomainObject.Predmet.ProtuStrankaListFormatedOIB>
    <izvorni_sadrzaj>
      <item>GEO-FIGURANT jednostavno društvo s ograničenom odgovornošću za geodetske djelatnosti i usluge, OIB 85146953594 zastupanog po punomoćniku MARIJAN MIHIR</item>
    </izvorni_sadrzaj>
    <derivirana_varijabla naziv="DomainObject.Predmet.ProtuStrankaListFormatedOIB_1">
      <item>GEO-FIGURANT jednostavno društvo s ograničenom odgovornošću za geodetske djelatnosti i usluge, OIB 85146953594 zastupanog po punomoćniku MARIJAN MIHIR</item>
    </derivirana_varijabla>
  </DomainObject.Predmet.ProtuStrankaListFormatedOIB>
  <DomainObject.Predmet.ProtuStrankaListFormatedWithAdress>
    <izvorni_sadrzaj>
      <item>GEO-FIGURANT jednostavno društvo s ograničenom odgovornošću za geodetske djelatnosti i usluge, Josipa Zorića 87, 10370 Dugo Selo zastupanog po punomoćniku MARIJAN MIHIR</item>
    </izvorni_sadrzaj>
    <derivirana_varijabla naziv="DomainObject.Predmet.ProtuStrankaListFormatedWithAdress_1">
      <item>GEO-FIGURANT jednostavno društvo s ograničenom odgovornošću za geodetske djelatnosti i usluge, Josipa Zorića 87, 10370 Dugo Selo zastupanog po punomoćniku MARIJAN MIHIR</item>
    </derivirana_varijabla>
  </DomainObject.Predmet.ProtuStrankaListFormatedWithAdress>
  <DomainObject.Predmet.ProtuStrankaListFormatedWithAdressOIB>
    <izvorni_sadrzaj>
      <item>GEO-FIGURANT jednostavno društvo s ograničenom odgovornošću za geodetske djelatnosti i usluge, OIB 85146953594, Josipa Zorića 87, 10370 Dugo Selo zastupanog po punomoćniku MARIJAN MIHIR</item>
    </izvorni_sadrzaj>
    <derivirana_varijabla naziv="DomainObject.Predmet.ProtuStrankaListFormatedWithAdressOIB_1">
      <item>GEO-FIGURANT jednostavno društvo s ograničenom odgovornošću za geodetske djelatnosti i usluge, OIB 85146953594, Josipa Zorića 87, 10370 Dugo Selo zastupanog po punomoćniku MARIJAN MIHIR</item>
    </derivirana_varijabla>
  </DomainObject.Predmet.ProtuStrankaListFormatedWithAdressOIB>
  <DomainObject.Predmet.ProtuStrankaListNazivFormated>
    <izvorni_sadrzaj>
      <item>GEO-FIGURANT jednostavno društvo s ograničenom odgovornošću za geodetske djelatnosti i usluge</item>
    </izvorni_sadrzaj>
    <derivirana_varijabla naziv="DomainObject.Predmet.ProtuStrankaListNazivFormated_1">
      <item>GEO-FIGURANT jednostavno društvo s ograničenom odgovornošću za geodetske djelatnosti i usluge</item>
    </derivirana_varijabla>
  </DomainObject.Predmet.ProtuStrankaListNazivFormated>
  <DomainObject.Predmet.ProtuStrankaListNazivFormatedOIB>
    <izvorni_sadrzaj>
      <item>GEO-FIGURANT jednostavno društvo s ograničenom odgovornošću za geodetske djelatnosti i usluge, OIB 85146953594</item>
    </izvorni_sadrzaj>
    <derivirana_varijabla naziv="DomainObject.Predmet.ProtuStrankaListNazivFormatedOIB_1">
      <item>GEO-FIGURANT jednostavno društvo s ograničenom odgovornošću za geodetske djelatnosti i usluge, OIB 85146953594</item>
    </derivirana_varijabla>
  </DomainObject.Predmet.ProtuStrankaListNazivFormatedOIB>
  <DomainObject.Predmet.OstaliListFormated>
    <izvorni_sadrzaj>
      <item>MARIJAN MIHIR punomoćnik sudionika u postupku GEO-FIGURANT jednostavno društvo s ograničenom odgovornošću za geodetske djelatnosti i usluge</item>
    </izvorni_sadrzaj>
    <derivirana_varijabla naziv="DomainObject.Predmet.OstaliListFormated_1">
      <item>MARIJAN MIHIR punomoćnik sudionika u postupku GEO-FIGURANT jednostavno društvo s ograničenom odgovornošću za geodetske djelatnosti i usluge</item>
    </derivirana_varijabla>
  </DomainObject.Predmet.OstaliListFormated>
  <DomainObject.Predmet.OstaliListFormatedOIB>
    <izvorni_sadrzaj>
      <item>MARIJAN MIHIR, OIB 73039218316 punomoćnik sudionika u postupku GEO-FIGURANT jednostavno društvo s ograničenom odgovornošću za geodetske djelatnosti i usluge</item>
    </izvorni_sadrzaj>
    <derivirana_varijabla naziv="DomainObject.Predmet.OstaliListFormatedOIB_1">
      <item>MARIJAN MIHIR, OIB 73039218316 punomoćnik sudionika u postupku GEO-FIGURANT jednostavno društvo s ograničenom odgovornošću za geodetske djelatnosti i usluge</item>
    </derivirana_varijabla>
  </DomainObject.Predmet.OstaliListFormatedOIB>
  <DomainObject.Predmet.OstaliListFormatedWithAdress>
    <izvorni_sadrzaj>
      <item>MARIJAN MIHIR, Zagrebačka 125, 10370 Dugo Selo punomoćnik sudionika u postupku GEO-FIGURANT jednostavno društvo s ograničenom odgovornošću za geodetske djelatnosti i usluge</item>
    </izvorni_sadrzaj>
    <derivirana_varijabla naziv="DomainObject.Predmet.OstaliListFormatedWithAdress_1">
      <item>MARIJAN MIHIR, Zagrebačka 125, 10370 Dugo Selo punomoćnik sudionika u postupku GEO-FIGURANT jednostavno društvo s ograničenom odgovornošću za geodetske djelatnosti i usluge</item>
    </derivirana_varijabla>
  </DomainObject.Predmet.OstaliListFormatedWithAdress>
  <DomainObject.Predmet.OstaliListFormatedWithAdressOIB>
    <izvorni_sadrzaj>
      <item>MARIJAN MIHIR, OIB 73039218316, Zagrebačka 125, 10370 Dugo Selo punomoćnik sudionika u postupku GEO-FIGURANT jednostavno društvo s ograničenom odgovornošću za geodetske djelatnosti i usluge</item>
    </izvorni_sadrzaj>
    <derivirana_varijabla naziv="DomainObject.Predmet.OstaliListFormatedWithAdressOIB_1">
      <item>MARIJAN MIHIR, OIB 73039218316, Zagrebačka 125, 10370 Dugo Selo punomoćnik sudionika u postupku GEO-FIGURANT jednostavno društvo s ograničenom odgovornošću za geodetske djelatnosti i usluge</item>
    </derivirana_varijabla>
  </DomainObject.Predmet.OstaliListFormatedWithAdressOIB>
  <DomainObject.Predmet.OstaliListNazivFormated>
    <izvorni_sadrzaj>
      <item>MARIJAN MIHIR</item>
    </izvorni_sadrzaj>
    <derivirana_varijabla naziv="DomainObject.Predmet.OstaliListNazivFormated_1">
      <item>MARIJAN MIHIR</item>
    </derivirana_varijabla>
  </DomainObject.Predmet.OstaliListNazivFormated>
  <DomainObject.Predmet.OstaliListNazivFormatedOIB>
    <izvorni_sadrzaj>
      <item>MARIJAN MIHIR, OIB 73039218316</item>
    </izvorni_sadrzaj>
    <derivirana_varijabla naziv="DomainObject.Predmet.OstaliListNazivFormatedOIB_1">
      <item>MARIJAN MIHIR, OIB 73039218316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GEO-FIGURANT jednostavno društvo s ograničenom odgovornošću za geodetske djelatnosti i usluge</izvorni_sadrzaj>
    <derivirana_varijabla naziv="DomainObject.Predmet.ProtustrankaIDrugi_1">GEO-FIGURANT jednostavno društvo s ograničenom odgovornošću za geodetske djelatnosti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GEO-FIGURANT jednostavno društvo s ograničenom odgovornošću za geodetske djelatnosti i usluge, OIB 85146953594, Josipa Zorića 87, 10370 Dugo Selo</izvorni_sadrzaj>
    <derivirana_varijabla naziv="DomainObject.Predmet.ProtustrankaIDrugiAdressOIB_1">GEO-FIGURANT jednostavno društvo s ograničenom odgovornošću za geodetske djelatnosti i usluge, OIB 85146953594, Josipa Zorića 87,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GEO-FIGURANT jednostavno društvo s ograničenom odgovornošću za geodetske djelatnosti i usluge</item>
      <item>MARIJAN MIHIR</item>
    </izvorni_sadrzaj>
    <derivirana_varijabla naziv="DomainObject.Predmet.SudioniciListNaziv_1">
      <item>FINA Regionalni centar Zagreb</item>
      <item>GEO-FIGURANT jednostavno društvo s ograničenom odgovornošću za geodetske djelatnosti i usluge</item>
      <item>MARIJAN MIHIR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GEO-FIGURANT jednostavno društvo s ograničenom odgovornošću za geodetske djelatnosti i usluge, OIB 85146953594, Josipa Zorića 87,10370 Dugo Selo</item>
      <item>MARIJAN MIHIR, OIB 73039218316, Zagrebačka 125,10370 Dugo Selo</item>
    </izvorni_sadrzaj>
    <derivirana_varijabla naziv="DomainObject.Predmet.SudioniciListAdressOIB_1">
      <item>FINA Regionalni centar Zagreb, OIB 85821130368, Trg svibanjskih žrtava 1995. br. 1,10000 Zagreb</item>
      <item>GEO-FIGURANT jednostavno društvo s ograničenom odgovornošću za geodetske djelatnosti i usluge, OIB 85146953594, Josipa Zorića 87,10370 Dugo Selo</item>
      <item>MARIJAN MIHIR, OIB 73039218316, Zagrebačka 125,10370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85146953594</item>
      <item>, OIB 73039218316</item>
    </izvorni_sadrzaj>
    <derivirana_varijabla naziv="DomainObject.Predmet.SudioniciListNazivOIB_1">
      <item>, OIB 85821130368</item>
      <item>, OIB 85146953594</item>
      <item>, OIB 73039218316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61956-AE96-4F69-A7EE-36530EB3A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2102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2017-04-28T08:10:00Z</dcterms:created>
  <dc:creator>Vesna Fundurulić Perišin</dc:creator>
  <cp:lastModifiedBy>Zlatka Plivelić</cp:lastModifiedBy>
  <cp:lastPrinted>2017-04-28T08:09:00Z</cp:lastPrinted>
  <dcterms:modified xmlns:xsi="http://www.w3.org/2001/XMLSchema-instance" xsi:type="dcterms:W3CDTF">2017-05-02T09:39:00Z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