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9731" w14:paraId="f969731" w:rsidRDefault="00E76E22" w:rsidP="00E76E22" w:rsidR="00E76E22">
      <w:pPr>
        <w:jc w:val="right"/>
        <w15:collapsed w:val="false"/>
      </w:pPr>
      <w:r>
        <w:t>Broj: St-</w:t>
      </w:r>
      <w:r w:rsidR="007C031B">
        <w:t>1173</w:t>
      </w:r>
      <w:r w:rsidR="003E25F9">
        <w:t>/16-</w:t>
      </w:r>
      <w:r w:rsidR="007C031B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C031B" w:rsidRPr="007C031B">
        <w:rPr>
          <w:b/>
        </w:rPr>
        <w:t xml:space="preserve">SALOPEK d.o.o., Bošnjaci 222, </w:t>
      </w:r>
      <w:proofErr w:type="spellStart"/>
      <w:r w:rsidR="007C031B" w:rsidRPr="007C031B">
        <w:rPr>
          <w:b/>
        </w:rPr>
        <w:t>Ivankovo</w:t>
      </w:r>
      <w:proofErr w:type="spellEnd"/>
      <w:r w:rsidR="007C031B" w:rsidRPr="007C031B">
        <w:rPr>
          <w:b/>
        </w:rPr>
        <w:t>, MBS: 030032026, OIB: 61249225887</w:t>
      </w:r>
      <w:r w:rsidR="006139EC">
        <w:t xml:space="preserve">, </w:t>
      </w:r>
      <w:r w:rsidR="003B4C28">
        <w:t xml:space="preserve">dana </w:t>
      </w:r>
      <w:r w:rsidR="005917F2">
        <w:t>17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C031B" w:rsidRPr="007C031B">
        <w:rPr>
          <w:b/>
        </w:rPr>
        <w:t xml:space="preserve">SALOPEK d.o.o., Bošnjaci 222, </w:t>
      </w:r>
      <w:proofErr w:type="spellStart"/>
      <w:r w:rsidR="007C031B" w:rsidRPr="007C031B">
        <w:rPr>
          <w:b/>
        </w:rPr>
        <w:t>Ivankovo</w:t>
      </w:r>
      <w:proofErr w:type="spellEnd"/>
      <w:r w:rsidR="007C031B" w:rsidRPr="007C031B">
        <w:rPr>
          <w:b/>
        </w:rPr>
        <w:t>, MBS: 030032026, OIB: 61249225887</w:t>
      </w:r>
      <w:r w:rsidR="007C031B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C031B">
        <w:rPr>
          <w:b/>
        </w:rPr>
        <w:t>1173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7C031B">
        <w:rPr>
          <w:b/>
        </w:rPr>
        <w:t>50</w:t>
      </w:r>
      <w:r w:rsidR="003E25F9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C031B">
        <w:t>4. svibnja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7C031B" w:rsidRPr="007C031B">
        <w:rPr>
          <w:b/>
        </w:rPr>
        <w:t xml:space="preserve">SALOPEK d.o.o., Bošnjaci 222, </w:t>
      </w:r>
      <w:proofErr w:type="spellStart"/>
      <w:r w:rsidR="007C031B" w:rsidRPr="007C031B">
        <w:rPr>
          <w:b/>
        </w:rPr>
        <w:t>Ivankovo</w:t>
      </w:r>
      <w:proofErr w:type="spellEnd"/>
      <w:r w:rsidR="007C031B" w:rsidRPr="007C031B">
        <w:rPr>
          <w:b/>
        </w:rPr>
        <w:t>, MBS: 030032026, OIB: 61249225887</w:t>
      </w:r>
      <w:r w:rsidRPr="00DD2365">
        <w:t xml:space="preserve">.  </w:t>
      </w:r>
      <w:r w:rsidR="00FA7686"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3E25F9" w:rsidP="003E25F9" w:rsidR="003E25F9">
      <w:pPr>
        <w:jc w:val="right"/>
      </w:pPr>
      <w:r>
        <w:lastRenderedPageBreak/>
        <w:t>Broj: St-586/16-12</w:t>
      </w:r>
    </w:p>
    <w:p w:rsidRDefault="00775D35" w:rsidP="00A27295" w:rsidR="00775D35">
      <w:pPr>
        <w:ind w:firstLine="720"/>
        <w:jc w:val="both"/>
      </w:pPr>
    </w:p>
    <w:p w:rsidRDefault="007B7C12" w:rsidP="005917F2" w:rsidR="007B7C12">
      <w:pPr>
        <w:jc w:val="both"/>
      </w:pPr>
    </w:p>
    <w:p w:rsidRDefault="00764F4E" w:rsidP="00580AE3" w:rsidR="007C031B">
      <w:pPr>
        <w:ind w:firstLine="720"/>
        <w:jc w:val="both"/>
      </w:pPr>
      <w:r>
        <w:t>Rješenjem Trgovačkog suda u Osijeku broj St-</w:t>
      </w:r>
      <w:r w:rsidR="007C031B">
        <w:t>1173</w:t>
      </w:r>
      <w:r>
        <w:t xml:space="preserve">/16 od </w:t>
      </w:r>
      <w:r w:rsidR="007C031B">
        <w:t>21.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privremenog stečajnog upravitelja imenovan</w:t>
      </w:r>
      <w:r w:rsidR="006E6779">
        <w:t xml:space="preserve">a </w:t>
      </w:r>
      <w:r w:rsidR="007C031B">
        <w:t xml:space="preserve">Živka </w:t>
      </w:r>
      <w:proofErr w:type="spellStart"/>
      <w:r w:rsidR="007C031B">
        <w:t>Posavac</w:t>
      </w:r>
      <w:proofErr w:type="spellEnd"/>
      <w:r w:rsidR="007C031B">
        <w:t xml:space="preserve"> iz Čepina</w:t>
      </w:r>
      <w:r w:rsidR="006E6779">
        <w:t xml:space="preserve"> koja</w:t>
      </w:r>
      <w:r>
        <w:t xml:space="preserve"> je dana </w:t>
      </w:r>
      <w:r w:rsidR="003E25F9">
        <w:t>16</w:t>
      </w:r>
      <w:r w:rsidR="005917F2">
        <w:t>. ožujka</w:t>
      </w:r>
      <w:r>
        <w:t xml:space="preserve"> 2017. g. u spis dostavi</w:t>
      </w:r>
      <w:r w:rsidR="006E6779">
        <w:t>la</w:t>
      </w:r>
      <w:r>
        <w:t xml:space="preserve"> </w:t>
      </w:r>
      <w:r w:rsidR="00D575E6">
        <w:t>izvješće o financijsko-gospodarskom položaju dužnika,</w:t>
      </w:r>
      <w:r w:rsidR="005917F2">
        <w:t xml:space="preserve"> bilancu </w:t>
      </w:r>
      <w:r w:rsidR="007C031B">
        <w:t>do 31.12.2016</w:t>
      </w:r>
      <w:r w:rsidR="003E25F9">
        <w:t>. g.,</w:t>
      </w:r>
      <w:r w:rsidR="007C031B">
        <w:t xml:space="preserve"> 28.2.2017. g., bruto bilancu od 1.1.2017. g. do 28.2.2017. g., inventurnu listu.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7C031B">
        <w:t>4.5</w:t>
      </w:r>
      <w:r w:rsidR="002E20BE">
        <w:t>.</w:t>
      </w:r>
      <w:r w:rsidR="007B7C12">
        <w:t xml:space="preserve">2016. g. utvrđeno je da dužnik na dan </w:t>
      </w:r>
      <w:r w:rsidR="007C031B">
        <w:t>2.5.2016.</w:t>
      </w:r>
      <w:r w:rsidR="005917F2">
        <w:t xml:space="preserve"> </w:t>
      </w:r>
      <w:r w:rsidR="00DB00E4">
        <w:t>g.</w:t>
      </w:r>
      <w:r w:rsidR="007B7C12">
        <w:t xml:space="preserve"> u Očevidniku redoslijeda za plaćanje ima evidentirane neizvršene osnove za plaćanje u neprekinutom razdoblju od </w:t>
      </w:r>
      <w:r w:rsidR="007C031B">
        <w:t>120</w:t>
      </w:r>
      <w:r w:rsidR="007B7C12">
        <w:t xml:space="preserve"> dana u ukupnom iznosu od </w:t>
      </w:r>
      <w:r w:rsidR="007C031B">
        <w:t>134.091,13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7C031B">
        <w:t>4.5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7C031B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7C031B">
        <w:t xml:space="preserve">134.091,13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917F2">
        <w:t>17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3E25F9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2E4FA2">
        <w:t>uz izvješće st. uprav. od 1</w:t>
      </w:r>
      <w:r w:rsidR="003E25F9">
        <w:t>6</w:t>
      </w:r>
      <w:r w:rsidR="002E4FA2">
        <w:t xml:space="preserve">.3.2017. g. s prilogom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917F2">
        <w:t>17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07C87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F90" w:rsidR="004E5F90">
      <w:r>
        <w:separator/>
      </w:r>
    </w:p>
  </w:endnote>
  <w:endnote w:id="0" w:type="continuationSeparator">
    <w:p w:rsidRDefault="004E5F90" w:rsidR="004E5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F90" w:rsidR="004E5F90">
      <w:r>
        <w:separator/>
      </w:r>
    </w:p>
  </w:footnote>
  <w:footnote w:id="0" w:type="continuationSeparator">
    <w:p w:rsidRDefault="004E5F90" w:rsidR="004E5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7C8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4E5F90"/>
    <w:rsid w:val="00500BBD"/>
    <w:rsid w:val="00502F33"/>
    <w:rsid w:val="00512D34"/>
    <w:rsid w:val="00521F89"/>
    <w:rsid w:val="0055624C"/>
    <w:rsid w:val="00580AE3"/>
    <w:rsid w:val="005917F2"/>
    <w:rsid w:val="005B403D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07C87"/>
    <w:rsid w:val="00914337"/>
    <w:rsid w:val="0093450C"/>
    <w:rsid w:val="00935547"/>
    <w:rsid w:val="00953C0B"/>
    <w:rsid w:val="00960C63"/>
    <w:rsid w:val="00961D63"/>
    <w:rsid w:val="00963406"/>
    <w:rsid w:val="00972281"/>
    <w:rsid w:val="009807E2"/>
    <w:rsid w:val="00994095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91ED3"/>
    <w:rsid w:val="00AB56F9"/>
    <w:rsid w:val="00AD24AA"/>
    <w:rsid w:val="00AD4A65"/>
    <w:rsid w:val="00B11D59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00E4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7C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7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7C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7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SALOPEK d.o.o. za proizvodnju, trgovinu i usluge</izvorni_sadrzaj>
    <derivirana_varijabla naziv="DomainObject.Predmet.ProtustrankaFormated_1">  SALOPEK d.o.o. za proizvodnju, trgovinu i usluge</derivirana_varijabla>
  </DomainObject.Predmet.ProtustrankaFormated>
  <DomainObject.Predmet.ProtustrankaFormatedOIB>
    <izvorni_sadrzaj>  SALOPEK d.o.o. za proizvodnju, trgovinu i usluge, OIB 61249225887</izvorni_sadrzaj>
    <derivirana_varijabla naziv="DomainObject.Predmet.ProtustrankaFormatedOIB_1">  SALOPEK d.o.o. za proizvodnju, trgovinu i usluge, OIB 61249225887</derivirana_varijabla>
  </DomainObject.Predmet.ProtustrankaFormatedOIB>
  <DomainObject.Predmet.ProtustrankaFormatedWithAdress>
    <izvorni_sadrzaj> SALOPEK d.o.o. za proizvodnju, trgovinu i usluge, Bošnjaci 222, 32281 Ivankovo</izvorni_sadrzaj>
    <derivirana_varijabla naziv="DomainObject.Predmet.ProtustrankaFormatedWithAdress_1"> SALOPEK d.o.o. za proizvodnju, trgovinu i usluge, Bošnjaci 222, 32281 Ivankovo</derivirana_varijabla>
  </DomainObject.Predmet.ProtustrankaFormatedWithAdress>
  <DomainObject.Predmet.ProtustrankaFormatedWithAdressOIB>
    <izvorni_sadrzaj> SALOPEK d.o.o. za proizvodnju, trgovinu i usluge, OIB 61249225887, Bošnjaci 222, 32281 Ivankovo</izvorni_sadrzaj>
    <derivirana_varijabla naziv="DomainObject.Predmet.ProtustrankaFormatedWithAdressOIB_1"> SALOPEK d.o.o. za proizvodnju, trgovinu i usluge, OIB 61249225887, Bošnjaci 222, 32281 Ivankovo</derivirana_varijabla>
  </DomainObject.Predmet.ProtustrankaFormatedWithAdressOIB>
  <DomainObject.Predmet.ProtustrankaWithAdress>
    <izvorni_sadrzaj>SALOPEK d.o.o. za proizvodnju, trgovinu i usluge Bošnjaci 222, 32281 Ivankovo</izvorni_sadrzaj>
    <derivirana_varijabla naziv="DomainObject.Predmet.ProtustrankaWithAdress_1">SALOPEK d.o.o. za proizvodnju, trgovinu i usluge Bošnjaci 222, 32281 Ivankovo</derivirana_varijabla>
  </DomainObject.Predmet.ProtustrankaWithAdress>
  <DomainObject.Predmet.ProtustrankaWithAdressOIB>
    <izvorni_sadrzaj>SALOPEK d.o.o. za proizvodnju, trgovinu i usluge, OIB 61249225887, Bošnjaci 222, 32281 Ivankovo</izvorni_sadrzaj>
    <derivirana_varijabla naziv="DomainObject.Predmet.ProtustrankaWithAdressOIB_1">SALOPEK d.o.o. za proizvodnju, trgovinu i usluge, OIB 61249225887, Bošnjaci 222, 32281 Ivankovo</derivirana_varijabla>
  </DomainObject.Predmet.ProtustrankaWithAdressOIB>
  <DomainObject.Predmet.ProtustrankaNazivFormated>
    <izvorni_sadrzaj>SALOPEK d.o.o. za proizvodnju, trgovinu i usluge</izvorni_sadrzaj>
    <derivirana_varijabla naziv="DomainObject.Predmet.ProtustrankaNazivFormated_1">SALOPEK d.o.o. za proizvodnju, trgovinu i usluge</derivirana_varijabla>
  </DomainObject.Predmet.ProtustrankaNazivFormated>
  <DomainObject.Predmet.ProtustrankaNazivFormatedOIB>
    <izvorni_sadrzaj>SALOPEK d.o.o. za proizvodnju, trgovinu i usluge, OIB 61249225887</izvorni_sadrzaj>
    <derivirana_varijabla naziv="DomainObject.Predmet.ProtustrankaNazivFormatedOIB_1">SALOPEK d.o.o. za proizvodnju, trgovinu i usluge, OIB 61249225887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SALOPEK d.o.o. za proizvodnju, trgovinu i usluge</item>
    </izvorni_sadrzaj>
    <derivirana_varijabla naziv="DomainObject.Predmet.ProtuStrankaListFormated_1">
      <item>SALOPEK d.o.o. za proizvodnju, trgovinu i usluge</item>
    </derivirana_varijabla>
  </DomainObject.Predmet.ProtuStrankaListFormated>
  <DomainObject.Predmet.ProtuStrankaListFormatedOIB>
    <izvorni_sadrzaj>
      <item>SALOPEK d.o.o. za proizvodnju, trgovinu i usluge, OIB 61249225887</item>
    </izvorni_sadrzaj>
    <derivirana_varijabla naziv="DomainObject.Predmet.ProtuStrankaListFormatedOIB_1">
      <item>SALOPEK d.o.o. za proizvodnju, trgovinu i usluge, OIB 61249225887</item>
    </derivirana_varijabla>
  </DomainObject.Predmet.ProtuStrankaListFormatedOIB>
  <DomainObject.Predmet.ProtuStrankaListFormatedWithAdress>
    <izvorni_sadrzaj>
      <item>SALOPEK d.o.o. za proizvodnju, trgovinu i usluge, Bošnjaci 222, 32281 Ivankovo</item>
    </izvorni_sadrzaj>
    <derivirana_varijabla naziv="DomainObject.Predmet.ProtuStrankaListFormatedWithAdress_1">
      <item>SALOPEK d.o.o. za proizvodnju, trgovinu i usluge, Bošnjaci 222, 32281 Ivankovo</item>
    </derivirana_varijabla>
  </DomainObject.Predmet.ProtuStrankaListFormatedWithAdress>
  <DomainObject.Predmet.ProtuStrankaListFormatedWithAdressOIB>
    <izvorni_sadrzaj>
      <item>SALOPEK d.o.o. za proizvodnju, trgovinu i usluge, OIB 61249225887, Bošnjaci 222, 32281 Ivankovo</item>
    </izvorni_sadrzaj>
    <derivirana_varijabla naziv="DomainObject.Predmet.ProtuStrankaListFormatedWithAdressOIB_1">
      <item>SALOPEK d.o.o. za proizvodnju, trgovinu i usluge, OIB 61249225887, Bošnjaci 222, 32281 Ivankovo</item>
    </derivirana_varijabla>
  </DomainObject.Predmet.ProtuStrankaListFormatedWithAdressOIB>
  <DomainObject.Predmet.ProtuStrankaListNazivFormated>
    <izvorni_sadrzaj>
      <item>SALOPEK d.o.o. za proizvodnju, trgovinu i usluge</item>
    </izvorni_sadrzaj>
    <derivirana_varijabla naziv="DomainObject.Predmet.ProtuStrankaListNazivFormated_1">
      <item>SALOPEK d.o.o. za proizvodnju, trgovinu i usluge</item>
    </derivirana_varijabla>
  </DomainObject.Predmet.ProtuStrankaListNazivFormated>
  <DomainObject.Predmet.ProtuStrankaListNazivFormatedOIB>
    <izvorni_sadrzaj>
      <item>SALOPEK d.o.o. za proizvodnju, trgovinu i usluge, OIB 61249225887</item>
    </izvorni_sadrzaj>
    <derivirana_varijabla naziv="DomainObject.Predmet.ProtuStrankaListNazivFormatedOIB_1">
      <item>SALOPEK d.o.o. za proizvodnju, trgovinu i usluge, OIB 61249225887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SALOPEK d.o.o. za proizvodnju, trgovinu i usluge</izvorni_sadrzaj>
    <derivirana_varijabla naziv="DomainObject.Predmet.ProtustrankaIDrugi_1">SALOPEK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SALOPEK d.o.o. za proizvodnju, trgovinu i usluge, OIB 61249225887, Bošnjaci 222, 32281 Ivankovo</izvorni_sadrzaj>
    <derivirana_varijabla naziv="DomainObject.Predmet.ProtustrankaIDrugiAdressOIB_1">SALOPEK d.o.o. za proizvodnju, trgovinu i usluge, OIB 61249225887, Bošnjaci 222,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SALOPEK d.o.o. za proizvodnju, trgovinu i usluge</item>
    </izvorni_sadrzaj>
    <derivirana_varijabla naziv="DomainObject.Predmet.SudioniciListNaziv_1">
      <item>FINA RC OSIJEK</item>
      <item>SALOPEK d.o.o. za proizvodnju, trgovinu i usluge</item>
    </derivirana_varijabla>
  </DomainObject.Predmet.SudioniciListNaziv>
  <DomainObject.Predmet.SudioniciListAdressOIB>
    <izvorni_sadrzaj>
      <item>FINA RC OSIJEK, OIB 85821130368</item>
      <item>SALOPEK d.o.o. za proizvodnju, trgovinu i usluge, OIB 61249225887, Bošnjaci 222,32281 Ivankovo</item>
    </izvorni_sadrzaj>
    <derivirana_varijabla naziv="DomainObject.Predmet.SudioniciListAdressOIB_1">
      <item>FINA RC OSIJEK, OIB 85821130368</item>
      <item>SALOPEK d.o.o. za proizvodnju, trgovinu i usluge, OIB 61249225887, Bošnjaci 222,32281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61249225887</item>
    </izvorni_sadrzaj>
    <derivirana_varijabla naziv="DomainObject.Predmet.SudioniciListNazivOIB_1">
      <item>, OIB 85821130368</item>
      <item>, OIB 61249225887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234AC-D3C1-4DE7-90A4-7ADA20D5C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2588</properties:Characters>
  <properties:Lines>107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2017-03-17T12:59:00Z</cp:lastPrinted>
  <dcterms:modified xmlns:xsi="http://www.w3.org/2001/XMLSchema-instance" xsi:type="dcterms:W3CDTF">2017-03-17T13:00:00Z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