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7b51" w14:paraId="76c7b5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DC4B5C" w:rsidRPr="002A7C03">
        <w:rPr>
          <w:lang w:val="hr-HR"/>
        </w:rPr>
        <w:t>KLUB ZA OČUVANJE AUTOHTONE DALMATINSKE PJESME "STRADA" VRGORAC, Vrgorac, Šetalište Mate Raosa 13, OIB: 20049285308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DC4B5C">
        <w:rPr>
          <w:lang w:val="hr-HR"/>
        </w:rPr>
        <w:t>18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 w:rsidRPr="00826CDF">
      <w:pPr>
        <w:rPr>
          <w:sz w:val="6"/>
          <w:szCs w:val="6"/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DC4B5C" w:rsidRPr="002A7C03">
        <w:rPr>
          <w:lang w:val="hr-HR"/>
        </w:rPr>
        <w:t>KLUB ZA OČUVANJE AUTOHTONE DALMATINSKE PJESME "STRADA" VRGORAC,</w:t>
      </w:r>
      <w:r w:rsidR="00DC4B5C">
        <w:rPr>
          <w:lang w:val="hr-HR"/>
        </w:rPr>
        <w:t xml:space="preserve"> </w:t>
      </w:r>
      <w:r w:rsidR="00DC4B5C" w:rsidRPr="002A7C03">
        <w:rPr>
          <w:lang w:val="hr-HR"/>
        </w:rPr>
        <w:t>Vrgorac, Šetalište Mate Raosa 13, OIB: 20049285308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DC4B5C">
        <w:rPr>
          <w:lang w:val="hr-HR"/>
        </w:rPr>
        <w:t>18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826CDF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826CDF">
        <w:rPr>
          <w:lang w:val="hr-HR"/>
        </w:rPr>
        <w:t xml:space="preserve"> se Renato Sabljić, Zagreb, Zdenački zavoj 14, OIB:74644810692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DC4B5C" w:rsidRPr="002A7C03">
        <w:rPr>
          <w:lang w:val="hr-HR"/>
        </w:rPr>
        <w:t>KLUB ZA OČUVANJE AUTOHTONE DALMATINSKE PJESME "STRADA" VRGORAC, Vrgorac, Šetalište Mate Raosa 13, OIB: 20049285308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C4B5C">
        <w:rPr>
          <w:lang w:val="hr-HR"/>
        </w:rPr>
        <w:t>17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C4B5C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DC4B5C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DC4B5C" w:rsidRPr="002A7C03">
        <w:rPr>
          <w:lang w:val="hr-HR"/>
        </w:rPr>
        <w:t>KLUB ZA OČUVANJE AUTOHTONE DALMATINSKE PJESME "STRADA" VRGORAC, Vrgorac, Šetalište Mate Raosa 13, OIB: 20049285308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C4B5C">
        <w:rPr>
          <w:lang w:val="hr-HR"/>
        </w:rPr>
        <w:t>987</w:t>
      </w:r>
      <w:r w:rsidR="00DC4B5C" w:rsidRPr="002A7C03">
        <w:rPr>
          <w:lang w:val="hr-HR"/>
        </w:rPr>
        <w:t xml:space="preserve"> dana, u ukupnom iznosu od </w:t>
      </w:r>
      <w:r w:rsidR="00DC4B5C">
        <w:rPr>
          <w:lang w:val="hr-HR"/>
        </w:rPr>
        <w:t>3.877</w:t>
      </w:r>
      <w:r w:rsidR="00DC4B5C" w:rsidRPr="002A7C03">
        <w:rPr>
          <w:lang w:val="hr-HR"/>
        </w:rPr>
        <w:t>,</w:t>
      </w:r>
      <w:r w:rsidR="00DC4B5C">
        <w:rPr>
          <w:lang w:val="hr-HR"/>
        </w:rPr>
        <w:t>57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DC4B5C" w:rsidRPr="00DC4B5C">
        <w:rPr>
          <w:b/>
          <w:lang w:val="hr-HR"/>
        </w:rPr>
        <w:t>02.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C4B5C">
        <w:rPr>
          <w:lang w:val="hr-HR"/>
        </w:rPr>
        <w:t>18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DC4B5C" w:rsidR="006E5F24">
      <w:pPr>
        <w:ind w:left="6372"/>
      </w:pPr>
      <w:r>
        <w:t>SUDSKI SAVJETNIK</w:t>
      </w: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C7AAC" w:rsidRPr="008C7AAC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C4B5C">
      <w:t>2091/2015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C4B5C">
      <w:t>2091/2015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6533F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26CDF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13D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C7AAC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1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841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841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841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1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841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841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841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St-2091/2015-9</izvorni_sadrzaj>
    <derivirana_varijabla naziv="DomainObject.Oznaka_1">St-2091/2015-9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2091</izvorni_sadrzaj>
    <derivirana_varijabla naziv="DomainObject.Predmet.Broj_1">2091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St-2091/2015</izvorni_sadrzaj>
    <derivirana_varijabla naziv="DomainObject.Predmet.OznakaBroj_1">St-2091/2015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OČUVANJE AUTOHTONE DALMATINSKE PJESME "STRADA" VRGORAC</izvorni_sadrzaj>
    <derivirana_varijabla naziv="DomainObject.Predmet.ProtustrankaFormated_1">  KLUB ZA OČUVANJE AUTOHTONE DALMATINSKE PJESME "STRADA" VRGORAC</derivirana_varijabla>
  </DomainObject.Predmet.ProtustrankaFormated>
  <DomainObject.Predmet.ProtustrankaFormatedOIB>
    <izvorni_sadrzaj>  KLUB ZA OČUVANJE AUTOHTONE DALMATINSKE PJESME "STRADA" VRGORAC, OIB 20049285308</izvorni_sadrzaj>
    <derivirana_varijabla naziv="DomainObject.Predmet.ProtustrankaFormatedOIB_1">  KLUB ZA OČUVANJE AUTOHTONE DALMATINSKE PJESME "STRADA" VRGORAC, OIB 20049285308</derivirana_varijabla>
  </DomainObject.Predmet.ProtustrankaFormatedOIB>
  <DomainObject.Predmet.ProtustrankaFormatedWithAdress>
    <izvorni_sadrzaj> KLUB ZA OČUVANJE AUTOHTONE DALMATINSKE PJESME "STRADA" VRGORAC, Šetalište Mate Raosa 13, 21276 Vrgorac</izvorni_sadrzaj>
    <derivirana_varijabla naziv="DomainObject.Predmet.ProtustrankaFormatedWithAdress_1"> KLUB ZA OČUVANJE AUTOHTONE DALMATINSKE PJESME "STRADA" VRGORAC, Šetalište Mate Raosa 13, 21276 Vrgorac</derivirana_varijabla>
  </DomainObject.Predmet.ProtustrankaFormatedWithAdress>
  <DomainObject.Predmet.ProtustrankaFormatedWithAdressOIB>
    <izvorni_sadrzaj> KLUB ZA OČUVANJE AUTOHTONE DALMATINSKE PJESME "STRADA" VRGORAC, OIB 20049285308, Šetalište Mate Raosa 13, 21276 Vrgorac</izvorni_sadrzaj>
    <derivirana_varijabla naziv="DomainObject.Predmet.ProtustrankaFormatedWithAdressOIB_1"> KLUB ZA OČUVANJE AUTOHTONE DALMATINSKE PJESME "STRADA" VRGORAC, OIB 20049285308, Šetalište Mate Raosa 13, 21276 Vrgorac</derivirana_varijabla>
  </DomainObject.Predmet.ProtustrankaFormatedWithAdressOIB>
  <DomainObject.Predmet.ProtustrankaWithAdress>
    <izvorni_sadrzaj>KLUB ZA OČUVANJE AUTOHTONE DALMATINSKE PJESME "STRADA" VRGORAC Šetalište Mate Raosa 13, 21276 Vrgorac</izvorni_sadrzaj>
    <derivirana_varijabla naziv="DomainObject.Predmet.ProtustrankaWithAdress_1">KLUB ZA OČUVANJE AUTOHTONE DALMATINSKE PJESME "STRADA" VRGORAC Šetalište Mate Raosa 13, 21276 Vrgorac</derivirana_varijabla>
  </DomainObject.Predmet.ProtustrankaWithAdress>
  <DomainObject.Predmet.ProtustrankaWithAdressOIB>
    <izvorni_sadrzaj>KLUB ZA OČUVANJE AUTOHTONE DALMATINSKE PJESME "STRADA" VRGORAC, OIB 20049285308, Šetalište Mate Raosa 13, 21276 Vrgorac</izvorni_sadrzaj>
    <derivirana_varijabla naziv="DomainObject.Predmet.ProtustrankaWithAdressOIB_1">KLUB ZA OČUVANJE AUTOHTONE DALMATINSKE PJESME "STRADA" VRGORAC, OIB 20049285308, Šetalište Mate Raosa 13, 21276 Vrgorac</derivirana_varijabla>
  </DomainObject.Predmet.ProtustrankaWithAdressOIB>
  <DomainObject.Predmet.ProtustrankaNazivFormated>
    <izvorni_sadrzaj>KLUB ZA OČUVANJE AUTOHTONE DALMATINSKE PJESME "STRADA" VRGORAC</izvorni_sadrzaj>
    <derivirana_varijabla naziv="DomainObject.Predmet.ProtustrankaNazivFormated_1">KLUB ZA OČUVANJE AUTOHTONE DALMATINSKE PJESME "STRADA" VRGORAC</derivirana_varijabla>
  </DomainObject.Predmet.ProtustrankaNazivFormated>
  <DomainObject.Predmet.ProtustrankaNazivFormatedOIB>
    <izvorni_sadrzaj>KLUB ZA OČUVANJE AUTOHTONE DALMATINSKE PJESME "STRADA" VRGORAC, OIB 20049285308</izvorni_sadrzaj>
    <derivirana_varijabla naziv="DomainObject.Predmet.ProtustrankaNazivFormatedOIB_1">KLUB ZA OČUVANJE AUTOHTONE DALMATINSKE PJESME "STRADA" VRGORAC, OIB 20049285308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3877.53</izvorni_sadrzaj>
    <derivirana_varijabla naziv="DomainObject.Predmet.TrenutnaVrijednost_1">3877.53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ZA OČUVANJE AUTOHTONE DALMATINSKE PJESME "STRADA" VRGORAC</item>
    </izvorni_sadrzaj>
    <derivirana_varijabla naziv="DomainObject.Predmet.ProtuStrankaListFormated_1">
      <item>KLUB ZA OČUVANJE AUTOHTONE DALMATINSKE PJESME "STRADA" VRGORAC</item>
    </derivirana_varijabla>
  </DomainObject.Predmet.ProtuStrankaListFormated>
  <DomainObject.Predmet.ProtuStrankaListFormatedOIB>
    <izvorni_sadrzaj>
      <item>KLUB ZA OČUVANJE AUTOHTONE DALMATINSKE PJESME "STRADA" VRGORAC, OIB 20049285308</item>
    </izvorni_sadrzaj>
    <derivirana_varijabla naziv="DomainObject.Predmet.ProtuStrankaListFormatedOIB_1">
      <item>KLUB ZA OČUVANJE AUTOHTONE DALMATINSKE PJESME "STRADA" VRGORAC, OIB 20049285308</item>
    </derivirana_varijabla>
  </DomainObject.Predmet.ProtuStrankaListFormatedOIB>
  <DomainObject.Predmet.ProtuStrankaListFormatedWithAdress>
    <izvorni_sadrzaj>
      <item>KLUB ZA OČUVANJE AUTOHTONE DALMATINSKE PJESME "STRADA" VRGORAC, Šetalište Mate Raosa 13, 21276 Vrgorac</item>
    </izvorni_sadrzaj>
    <derivirana_varijabla naziv="DomainObject.Predmet.ProtuStrankaListFormatedWithAdress_1">
      <item>KLUB ZA OČUVANJE AUTOHTONE DALMATINSKE PJESME "STRADA" VRGORAC, Šetalište Mate Raosa 13, 21276 Vrgorac</item>
    </derivirana_varijabla>
  </DomainObject.Predmet.ProtuStrankaListFormatedWithAdress>
  <DomainObject.Predmet.ProtuStrankaListFormatedWithAdressOIB>
    <izvorni_sadrzaj>
      <item>KLUB ZA OČUVANJE AUTOHTONE DALMATINSKE PJESME "STRADA" VRGORAC, OIB 20049285308, Šetalište Mate Raosa 13, 21276 Vrgorac</item>
    </izvorni_sadrzaj>
    <derivirana_varijabla naziv="DomainObject.Predmet.ProtuStrankaListFormatedWithAdressOIB_1">
      <item>KLUB ZA OČUVANJE AUTOHTONE DALMATINSKE PJESME "STRADA" VRGORAC, OIB 20049285308, Šetalište Mate Raosa 13, 21276 Vrgorac</item>
    </derivirana_varijabla>
  </DomainObject.Predmet.ProtuStrankaListFormatedWithAdressOIB>
  <DomainObject.Predmet.ProtuStrankaListNazivFormated>
    <izvorni_sadrzaj>
      <item>KLUB ZA OČUVANJE AUTOHTONE DALMATINSKE PJESME "STRADA" VRGORAC</item>
    </izvorni_sadrzaj>
    <derivirana_varijabla naziv="DomainObject.Predmet.ProtuStrankaListNazivFormated_1">
      <item>KLUB ZA OČUVANJE AUTOHTONE DALMATINSKE PJESME "STRADA" VRGORAC</item>
    </derivirana_varijabla>
  </DomainObject.Predmet.ProtuStrankaListNazivFormated>
  <DomainObject.Predmet.ProtuStrankaListNazivFormatedOIB>
    <izvorni_sadrzaj>
      <item>KLUB ZA OČUVANJE AUTOHTONE DALMATINSKE PJESME "STRADA" VRGORAC, OIB 20049285308</item>
    </izvorni_sadrzaj>
    <derivirana_varijabla naziv="DomainObject.Predmet.ProtuStrankaListNazivFormatedOIB_1">
      <item>KLUB ZA OČUVANJE AUTOHTONE DALMATINSKE PJESME "STRADA" VRGORAC, OIB 20049285308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St-2091/2015-9</izvorni_sadrzaj>
    <derivirana_varijabla naziv="DomainObject.PoslovniBrojDokumenta_1">St-2091/2015-9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ZA OČUVANJE AUTOHTONE DALMATINSKE PJESME "STRADA" VRGORAC</izvorni_sadrzaj>
    <derivirana_varijabla naziv="DomainObject.Predmet.ProtustrankaIDrugi_1">KLUB ZA OČUVANJE AUTOHTONE DALMATINSKE PJESME "STRADA" VRGORAC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ZA OČUVANJE AUTOHTONE DALMATINSKE PJESME "STRADA" VRGORAC, OIB 20049285308, Šetalište Mate Raosa 13, 21276 Vrgorac</izvorni_sadrzaj>
    <derivirana_varijabla naziv="DomainObject.Predmet.ProtustrankaIDrugiAdressOIB_1">KLUB ZA OČUVANJE AUTOHTONE DALMATINSKE PJESME "STRADA" VRGORAC, OIB 20049285308, Šetalište Mate Raosa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ZA OČUVANJE AUTOHTONE DALMATINSKE PJESME "STRADA" VRGORAC</item>
      <item>FINANCIJSKA AGENCIJA, RC SPLIT</item>
    </izvorni_sadrzaj>
    <derivirana_varijabla naziv="DomainObject.Predmet.SudioniciListNaziv_1">
      <item>KLUB ZA OČUVANJE AUTOHTONE DALMATINSKE PJESME "STRADA" VRGORAC</item>
      <item>FINANCIJSKA AGENCIJA, RC SPLIT</item>
    </derivirana_varijabla>
  </DomainObject.Predmet.SudioniciListNaziv>
  <DomainObject.Predmet.SudioniciListAdressOIB>
    <izvorni_sadrzaj>
      <item>KLUB ZA OČUVANJE AUTOHTONE DALMATINSKE PJESME "STRADA" VRGORAC, OIB 20049285308, Šetalište Mate Raosa 13,21276 Vrgorac</item>
      <item>FINANCIJSKA AGENCIJA, RC SPLIT, OIB 85821130368, Mažuranićevo šetalište 24 b,21000 Split</item>
    </izvorni_sadrzaj>
    <derivirana_varijabla naziv="DomainObject.Predmet.SudioniciListAdressOIB_1">
      <item>KLUB ZA OČUVANJE AUTOHTONE DALMATINSKE PJESME "STRADA" VRGORAC, OIB 20049285308, Šetalište Mate Raosa 13,21276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20049285308</item>
      <item>, OIB 85821130368</item>
    </izvorni_sadrzaj>
    <derivirana_varijabla naziv="DomainObject.Predmet.SudioniciListNazivOIB_1">
      <item>, OIB 20049285308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580B7-2A29-4776-AF3D-FF4CA22C3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4417</properties:Characters>
  <properties:Lines>114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2016-08-18T08:45:00Z</dcterms:created>
  <dc:creator>wsadmin</dc:creator>
  <cp:lastModifiedBy>Goran Radanović</cp:lastModifiedBy>
  <cp:lastPrinted>2016-08-18T09:48:00Z</cp:lastPrinted>
  <dcterms:modified xmlns:xsi="http://www.w3.org/2001/XMLSchema-instance" xsi:type="dcterms:W3CDTF">2016-08-18T09:55:00Z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