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b62f" w14:paraId="6b8b62f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E32065">
        <w:t>470</w:t>
      </w:r>
      <w:r w:rsidR="009D3A0F">
        <w:t>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E32065" w:rsidRPr="005E65C9">
        <w:t>ROLLS RELOCATORS j.d.o.o., Zagreb, Petra Grgeca 4, OIB 25726407356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E32065">
        <w:t>20</w:t>
      </w:r>
      <w:r w:rsidR="0006076E">
        <w:t>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E32065" w:rsidP="00DA2EAC" w:rsidR="00E32065">
      <w:pPr>
        <w:jc w:val="center"/>
      </w:pPr>
    </w:p>
    <w:p w:rsidRDefault="00E32065" w:rsidP="00E32065" w:rsidR="00E32065" w:rsidRPr="006E758B">
      <w:pPr>
        <w:numPr>
          <w:ilvl w:val="0"/>
          <w:numId w:val="8"/>
        </w:numPr>
        <w:jc w:val="both"/>
      </w:pPr>
      <w:r w:rsidRPr="006E758B">
        <w:t xml:space="preserve">Utvrđuje se da imovina dužnika </w:t>
      </w:r>
      <w:r w:rsidRPr="005E65C9">
        <w:t>ROLLS RELOCATORS j.d.o.o., Zagreb, Petra Grgeca 4, OIB 25726407356</w:t>
      </w:r>
      <w:r w:rsidRPr="006E758B">
        <w:t xml:space="preserve">, koja bi ušla u stečajnu masu, nije dovoljna ni za namirenje troškova postupka.  </w:t>
      </w:r>
    </w:p>
    <w:p w:rsidRDefault="00E32065" w:rsidP="00E32065" w:rsidR="00E32065" w:rsidRPr="006E758B">
      <w:pPr>
        <w:ind w:left="75"/>
        <w:jc w:val="both"/>
      </w:pPr>
      <w:r w:rsidRPr="006E758B">
        <w:t xml:space="preserve"> </w:t>
      </w:r>
    </w:p>
    <w:p w:rsidRDefault="00E32065" w:rsidP="00E32065" w:rsidR="00E32065" w:rsidRPr="006E758B">
      <w:pPr>
        <w:numPr>
          <w:ilvl w:val="0"/>
          <w:numId w:val="8"/>
        </w:numPr>
        <w:jc w:val="both"/>
      </w:pPr>
      <w:r w:rsidRPr="006E758B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470</w:t>
      </w:r>
      <w:r w:rsidRPr="006E758B">
        <w:t xml:space="preserve">18, predujme iznos od 21.700,00 kn za namirenje troškova prethodnog i otvorenoga stečajnog postupka. </w:t>
      </w:r>
    </w:p>
    <w:p w:rsidRDefault="00E32065" w:rsidP="00E32065" w:rsidR="00E32065" w:rsidRPr="006E758B">
      <w:pPr>
        <w:jc w:val="both"/>
      </w:pPr>
      <w:r w:rsidRPr="006E758B">
        <w:t xml:space="preserve"> </w:t>
      </w:r>
    </w:p>
    <w:p w:rsidRDefault="00E32065" w:rsidP="00E32065" w:rsidR="00E32065" w:rsidRPr="006E758B">
      <w:pPr>
        <w:numPr>
          <w:ilvl w:val="0"/>
          <w:numId w:val="8"/>
        </w:numPr>
        <w:jc w:val="both"/>
      </w:pPr>
      <w:r w:rsidRPr="006E758B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E32065" w:rsidP="00E32065" w:rsidR="00E32065" w:rsidRPr="006E758B">
      <w:pPr>
        <w:jc w:val="both"/>
      </w:pPr>
    </w:p>
    <w:p w:rsidRDefault="00E32065" w:rsidP="00E32065" w:rsidR="00E32065" w:rsidRPr="006E758B">
      <w:pPr>
        <w:numPr>
          <w:ilvl w:val="0"/>
          <w:numId w:val="8"/>
        </w:numPr>
        <w:jc w:val="both"/>
      </w:pPr>
      <w:r w:rsidRPr="006E758B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DD3D65">
        <w:t>15</w:t>
      </w:r>
      <w:r w:rsidR="0006076E">
        <w:t>. veljače 2018</w:t>
      </w:r>
      <w:r>
        <w:t xml:space="preserve">. prijedlog za otvaranje stečajnog postupka nad dužnikom </w:t>
      </w:r>
      <w:r w:rsidR="00DD3D65" w:rsidRPr="005E65C9">
        <w:t>ROLLS RELOCATORS j.d.o.o., Zagreb, Petra Grgeca 4, OIB 25726407356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DD3D65">
        <w:t>9</w:t>
      </w:r>
      <w:r w:rsidR="0006076E">
        <w:t>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DD3D65">
        <w:t>112.781,50</w:t>
      </w:r>
      <w:r w:rsidR="00A72BEE">
        <w:t xml:space="preserve"> kn, te da dužnik ima </w:t>
      </w:r>
      <w:r w:rsidR="0063227D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63227D">
        <w:t>4</w:t>
      </w:r>
      <w:r w:rsidR="00DD3D65">
        <w:t>70</w:t>
      </w:r>
      <w:r w:rsidR="0006076E">
        <w:t>/18</w:t>
      </w:r>
      <w:r>
        <w:t xml:space="preserve"> od </w:t>
      </w:r>
      <w:r w:rsidR="00DD3D65">
        <w:t>2. srpnja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DD3D65">
        <w:t>3. srpnja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DD3D65">
        <w:t>3. listopada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DD3D65">
        <w:t>20</w:t>
      </w:r>
      <w:r w:rsidR="0006076E">
        <w:t xml:space="preserve">. studenog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DD3D65">
        <w:t>2. srpnja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DD3D65">
        <w:t>3. listopada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DD3D65"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DD3D65">
        <w:t>Uvidom u obavijest Hrvatske agencije za civilno zrakoplovstvo od 9. listopada 2018. (list 21 spisa) utvrđeno je da dužnik nije registriran kao vlasnik zrakoplova.</w:t>
      </w:r>
      <w:r w:rsidR="00DD3D65" w:rsidRPr="00DD3D65">
        <w:t xml:space="preserve"> </w:t>
      </w:r>
      <w:r w:rsidR="00DD3D65">
        <w:t>Uvidom u</w:t>
      </w:r>
      <w:r w:rsidR="00DD3D65" w:rsidRPr="00A44D76">
        <w:t xml:space="preserve"> obavijest Središnjeg klirinško depozitarnog društva d.d. od </w:t>
      </w:r>
      <w:r w:rsidR="00DD3D65">
        <w:t>10. listopada 2018.</w:t>
      </w:r>
      <w:r w:rsidR="00DD3D65" w:rsidRPr="00A44D76">
        <w:t xml:space="preserve"> (list </w:t>
      </w:r>
      <w:r w:rsidR="00DD3D65">
        <w:t xml:space="preserve">22 </w:t>
      </w:r>
      <w:r w:rsidR="00DD3D65" w:rsidRPr="00A44D76">
        <w:t xml:space="preserve">spisa) </w:t>
      </w:r>
      <w:r w:rsidR="00DD3D65">
        <w:t>utvrđeno je</w:t>
      </w:r>
      <w:r w:rsidR="00DD3D65" w:rsidRPr="00A44D76">
        <w:t xml:space="preserve"> da u sustavu SKDD d.d. ne postoji račun nematerijaliziranih vrijednosnih papira dužnika.</w:t>
      </w:r>
      <w:r w:rsidR="00DD3D65" w:rsidRPr="00DD3D65">
        <w:t xml:space="preserve"> </w:t>
      </w:r>
      <w:r w:rsidR="00DD3D65">
        <w:t>Uvidom u</w:t>
      </w:r>
      <w:r w:rsidR="00DD3D65" w:rsidRPr="00A44D76">
        <w:t xml:space="preserve"> obavijest Ministarstva mora, prometa i infrastrukture od </w:t>
      </w:r>
      <w:r w:rsidR="00DD3D65">
        <w:t>11. listopada 2018.</w:t>
      </w:r>
      <w:r w:rsidR="00DD3D65" w:rsidRPr="00A44D76">
        <w:t xml:space="preserve"> (list </w:t>
      </w:r>
      <w:r w:rsidR="00DD3D65">
        <w:t>23</w:t>
      </w:r>
      <w:r w:rsidR="00DD3D65" w:rsidRPr="00A44D76">
        <w:t xml:space="preserve"> spisa) </w:t>
      </w:r>
      <w:r w:rsidR="00DD3D65">
        <w:t>utvrđeno je</w:t>
      </w:r>
      <w:r w:rsidR="00DD3D6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DD3D65">
        <w:t xml:space="preserve"> </w:t>
      </w:r>
      <w:r w:rsidR="003F566F">
        <w:t>Uvidom u uvjerenje Stanice za tehnički pregled vozila "</w:t>
      </w:r>
      <w:r w:rsidR="00DD3D65">
        <w:t>Zagreb 1"</w:t>
      </w:r>
      <w:r w:rsidR="003F566F">
        <w:t xml:space="preserve"> </w:t>
      </w:r>
      <w:r w:rsidR="003F566F" w:rsidRPr="003A3ECE">
        <w:t xml:space="preserve">od </w:t>
      </w:r>
      <w:r w:rsidR="00DD3D65">
        <w:t>12. listopada 2018. (list 28</w:t>
      </w:r>
      <w:r w:rsidR="003F566F">
        <w:t xml:space="preserve"> spisa) utvrđeno je da dužnik nije</w:t>
      </w:r>
      <w:r w:rsidR="003F566F" w:rsidRPr="008F3D3E">
        <w:t xml:space="preserve"> </w:t>
      </w:r>
      <w:r w:rsidR="003F566F">
        <w:t xml:space="preserve">evidentiran kao vlasnik vozila. Uvidom u uvjerenje Državne geodetske uprave od </w:t>
      </w:r>
      <w:r w:rsidR="00DD3D65">
        <w:t>6</w:t>
      </w:r>
      <w:r w:rsidR="003F566F">
        <w:t xml:space="preserve">. studenog 2018. </w:t>
      </w:r>
      <w:r w:rsidR="00DD3D65">
        <w:t xml:space="preserve">(list 29 spisa) </w:t>
      </w:r>
      <w:r w:rsidR="003F566F">
        <w:t>utvrđeno je da dužnik nije upisan u katastarski operat.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DD3D65">
        <w:t>10</w:t>
      </w:r>
      <w:r w:rsidR="0006076E">
        <w:t>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DD3D65">
        <w:t>27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3F566F">
        <w:t>3</w:t>
      </w:r>
      <w:r w:rsidR="00DD3D65">
        <w:t>62</w:t>
      </w:r>
      <w:r w:rsidR="00D96100">
        <w:t xml:space="preserve"> dana</w:t>
      </w:r>
      <w:r w:rsidR="008F1901">
        <w:t xml:space="preserve">, time da nepodmirene obveze na dan izdavanja potvrde iznose </w:t>
      </w:r>
      <w:r w:rsidR="00DD3D65">
        <w:t>120.656,63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DD3D65">
        <w:t>10</w:t>
      </w:r>
      <w:r w:rsidR="0006076E">
        <w:t>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D3D65">
        <w:t>20</w:t>
      </w:r>
      <w:r w:rsidR="0006076E">
        <w:t>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DD3D65" w:rsidR="00905904" w:rsidRPr="00435B5D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0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63227D">
      <w:t>4</w:t>
    </w:r>
    <w:r w:rsidR="00E32065">
      <w:t>70</w:t>
    </w:r>
    <w:r w:rsidR="0006076E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20F1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82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0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82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0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ROLLS RELOCATORS jednostavno društvo s ograničenom odgovornošću za usluge zastupanog po punomoćniku Piero Peić</izvorni_sadrzaj>
    <derivirana_varijabla naziv="DomainObject.Predmet.ProtustrankaFormated_1">  ROLLS RELOCATORS jednostavno društvo s ograničenom odgovornošću za usluge zastupanog po punomoćniku Piero Peić</derivirana_varijabla>
  </DomainObject.Predmet.ProtustrankaFormated>
  <DomainObject.Predmet.ProtustrankaFormatedOIB>
    <izvorni_sadrzaj>  ROLLS RELOCATORS jednostavno društvo s ograničenom odgovornošću za usluge, OIB 25726407356 zastupanog po punomoćniku Piero Peić</izvorni_sadrzaj>
    <derivirana_varijabla naziv="DomainObject.Predmet.ProtustrankaFormatedOIB_1">  ROLLS RELOCATORS jednostavno društvo s ograničenom odgovornošću za usluge, OIB 25726407356 zastupanog po punomoćniku Piero Peić</derivirana_varijabla>
  </DomainObject.Predmet.ProtustrankaFormatedOIB>
  <DomainObject.Predmet.ProtustrankaFormatedWithAdress>
    <izvorni_sadrzaj> ROLLS RELOCATORS jednostavno društvo s ograničenom odgovornošću za usluge, Petra Grgeca 4, 10000 Zagreb zastupanog po punomoćniku Piero Peić</izvorni_sadrzaj>
    <derivirana_varijabla naziv="DomainObject.Predmet.ProtustrankaFormatedWithAdress_1"> ROLLS RELOCATORS jednostavno društvo s ograničenom odgovornošću za usluge, Petra Grgeca 4, 10000 Zagreb zastupanog po punomoćniku Piero Peić</derivirana_varijabla>
  </DomainObject.Predmet.ProtustrankaFormatedWithAdress>
  <DomainObject.Predmet.ProtustrankaFormatedWithAdressOIB>
    <izvorni_sadrzaj> ROLLS RELOCATORS jednostavno društvo s ograničenom odgovornošću za usluge, OIB 25726407356, Petra Grgeca 4, 10000 Zagreb zastupanog po punomoćniku Piero Peić</izvorni_sadrzaj>
    <derivirana_varijabla naziv="DomainObject.Predmet.ProtustrankaFormatedWithAdressOIB_1"> ROLLS RELOCATORS jednostavno društvo s ograničenom odgovornošću za usluge, OIB 25726407356, Petra Grgeca 4, 10000 Zagreb zastupanog po punomoćniku Piero Peić</derivirana_varijabla>
  </DomainObject.Predmet.ProtustrankaFormatedWithAdressOIB>
  <DomainObject.Predmet.ProtustrankaWithAdress>
    <izvorni_sadrzaj>ROLLS RELOCATORS jednostavno društvo s ograničenom odgovornošću za usluge Petra Grgeca 4, 10000 Zagreb</izvorni_sadrzaj>
    <derivirana_varijabla naziv="DomainObject.Predmet.ProtustrankaWithAdress_1">ROLLS RELOCATORS jednostavno društvo s ograničenom odgovornošću za usluge Petra Grgeca 4, 10000 Zagreb</derivirana_varijabla>
  </DomainObject.Predmet.ProtustrankaWithAdress>
  <DomainObject.Predmet.ProtustrankaWithAdressOIB>
    <izvorni_sadrzaj>ROLLS RELOCATORS jednostavno društvo s ograničenom odgovornošću za usluge, OIB 25726407356, Petra Grgeca 4, 10000 Zagreb</izvorni_sadrzaj>
    <derivirana_varijabla naziv="DomainObject.Predmet.ProtustrankaWithAdressOIB_1">ROLLS RELOCATORS jednostavno društvo s ograničenom odgovornošću za usluge, OIB 25726407356, Petra Grgeca 4, 10000 Zagreb</derivirana_varijabla>
  </DomainObject.Predmet.ProtustrankaWithAdressOIB>
  <DomainObject.Predmet.ProtustrankaNazivFormated>
    <izvorni_sadrzaj>ROLLS RELOCATORS jednostavno društvo s ograničenom odgovornošću za usluge</izvorni_sadrzaj>
    <derivirana_varijabla naziv="DomainObject.Predmet.ProtustrankaNazivFormated_1">ROLLS RELOCATORS jednostavno društvo s ograničenom odgovornošću za usluge</derivirana_varijabla>
  </DomainObject.Predmet.ProtustrankaNazivFormated>
  <DomainObject.Predmet.ProtustrankaNazivFormatedOIB>
    <izvorni_sadrzaj>ROLLS RELOCATORS jednostavno društvo s ograničenom odgovornošću za usluge, OIB 25726407356</izvorni_sadrzaj>
    <derivirana_varijabla naziv="DomainObject.Predmet.ProtustrankaNazivFormatedOIB_1">ROLLS RELOCATORS jednostavno društvo s ograničenom odgovornošću za usluge, OIB 25726407356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ROLLS RELOCATORS jednostavno društvo s ograničenom odgovornošću za usluge zastupanog po punomoćniku Piero Peić</item>
    </izvorni_sadrzaj>
    <derivirana_varijabla naziv="DomainObject.Predmet.ProtuStrankaListFormated_1">
      <item>ROLLS RELOCATORS jednostavno društvo s ograničenom odgovornošću za usluge zastupanog po punomoćniku Piero Peić</item>
    </derivirana_varijabla>
  </DomainObject.Predmet.ProtuStrankaListFormated>
  <DomainObject.Predmet.ProtuStrankaListFormatedOIB>
    <izvorni_sadrzaj>
      <item>ROLLS RELOCATORS jednostavno društvo s ograničenom odgovornošću za usluge, OIB 25726407356 zastupanog po punomoćniku Piero Peić</item>
    </izvorni_sadrzaj>
    <derivirana_varijabla naziv="DomainObject.Predmet.ProtuStrankaListFormatedOIB_1">
      <item>ROLLS RELOCATORS jednostavno društvo s ograničenom odgovornošću za usluge, OIB 25726407356 zastupanog po punomoćniku Piero Peić</item>
    </derivirana_varijabla>
  </DomainObject.Predmet.ProtuStrankaListFormatedOIB>
  <DomainObject.Predmet.ProtuStrankaListFormatedWithAdress>
    <izvorni_sadrzaj>
      <item>ROLLS RELOCATORS jednostavno društvo s ograničenom odgovornošću za usluge, Petra Grgeca 4, 10000 Zagreb zastupanog po punomoćniku Piero Peić</item>
    </izvorni_sadrzaj>
    <derivirana_varijabla naziv="DomainObject.Predmet.ProtuStrankaListFormatedWithAdress_1">
      <item>ROLLS RELOCATORS jednostavno društvo s ograničenom odgovornošću za usluge, Petra Grgeca 4, 10000 Zagreb zastupanog po punomoćniku Piero Peić</item>
    </derivirana_varijabla>
  </DomainObject.Predmet.ProtuStrankaListFormatedWithAdress>
  <DomainObject.Predmet.ProtuStrankaListFormatedWithAdressOIB>
    <izvorni_sadrzaj>
      <item>ROLLS RELOCATORS jednostavno društvo s ograničenom odgovornošću za usluge, OIB 25726407356, Petra Grgeca 4, 10000 Zagreb zastupanog po punomoćniku Piero Peić</item>
    </izvorni_sadrzaj>
    <derivirana_varijabla naziv="DomainObject.Predmet.ProtuStrankaListFormatedWithAdressOIB_1">
      <item>ROLLS RELOCATORS jednostavno društvo s ograničenom odgovornošću za usluge, OIB 25726407356, Petra Grgeca 4, 10000 Zagreb zastupanog po punomoćniku Piero Peić</item>
    </derivirana_varijabla>
  </DomainObject.Predmet.ProtuStrankaListFormatedWithAdressOIB>
  <DomainObject.Predmet.ProtuStrankaListNazivFormated>
    <izvorni_sadrzaj>
      <item>ROLLS RELOCATORS jednostavno društvo s ograničenom odgovornošću za usluge</item>
    </izvorni_sadrzaj>
    <derivirana_varijabla naziv="DomainObject.Predmet.ProtuStrankaListNazivFormated_1">
      <item>ROLLS RELOCATORS jednostavno društvo s ograničenom odgovornošću za usluge</item>
    </derivirana_varijabla>
  </DomainObject.Predmet.ProtuStrankaListNazivFormated>
  <DomainObject.Predmet.ProtuStrankaListNazivFormatedOIB>
    <izvorni_sadrzaj>
      <item>ROLLS RELOCATORS jednostavno društvo s ograničenom odgovornošću za usluge, OIB 25726407356</item>
    </izvorni_sadrzaj>
    <derivirana_varijabla naziv="DomainObject.Predmet.ProtuStrankaListNazivFormatedOIB_1">
      <item>ROLLS RELOCATORS jednostavno društvo s ograničenom odgovornošću za usluge, OIB 25726407356</item>
    </derivirana_varijabla>
  </DomainObject.Predmet.ProtuStrankaListNazivFormatedOIB>
  <DomainObject.Predmet.OstaliListFormated>
    <izvorni_sadrzaj>
      <item>Piero Peić punomoćnik sudionika u postupku ROLLS RELOCATORS jednostavno društvo s ograničenom odgovornošću za usluge</item>
    </izvorni_sadrzaj>
    <derivirana_varijabla naziv="DomainObject.Predmet.OstaliListFormated_1">
      <item>Piero Peić punomoćnik sudionika u postupku ROLLS RELOCATORS jednostavno društvo s ograničenom odgovornošću za usluge</item>
    </derivirana_varijabla>
  </DomainObject.Predmet.OstaliListFormated>
  <DomainObject.Predmet.OstaliListFormatedOIB>
    <izvorni_sadrzaj>
      <item>Piero Peić, OIB 00629824848 punomoćnik sudionika u postupku ROLLS RELOCATORS jednostavno društvo s ograničenom odgovornošću za usluge</item>
    </izvorni_sadrzaj>
    <derivirana_varijabla naziv="DomainObject.Predmet.OstaliListFormatedOIB_1">
      <item>Piero Peić, OIB 00629824848 punomoćnik sudionika u postupku ROLLS RELOCATORS jednostavno društvo s ograničenom odgovornošću za usluge</item>
    </derivirana_varijabla>
  </DomainObject.Predmet.OstaliListFormatedOIB>
  <DomainObject.Predmet.OstaliListFormatedWithAdress>
    <izvorni_sadrzaj>
      <item>Piero Peić, Petra Grgeca 4, 10000 Zagreb punomoćnik sudionika u postupku ROLLS RELOCATORS jednostavno društvo s ograničenom odgovornošću za usluge</item>
    </izvorni_sadrzaj>
    <derivirana_varijabla naziv="DomainObject.Predmet.OstaliListFormatedWithAdress_1">
      <item>Piero Peić, Petra Grgeca 4, 10000 Zagreb punomoćnik sudionika u postupku ROLLS RELOCATORS jednostavno društvo s ograničenom odgovornošću za usluge</item>
    </derivirana_varijabla>
  </DomainObject.Predmet.OstaliListFormatedWithAdress>
  <DomainObject.Predmet.OstaliListFormatedWithAdressOIB>
    <izvorni_sadrzaj>
      <item>Piero Peić, OIB 00629824848, Petra Grgeca 4, 10000 Zagreb punomoćnik sudionika u postupku ROLLS RELOCATORS jednostavno društvo s ograničenom odgovornošću za usluge</item>
    </izvorni_sadrzaj>
    <derivirana_varijabla naziv="DomainObject.Predmet.OstaliListFormatedWithAdressOIB_1">
      <item>Piero Peić, OIB 00629824848, Petra Grgeca 4, 10000 Zagreb punomoćnik sudionika u postupku ROLLS RELOCATORS jednostavno društvo s ograničenom odgovornošću za usluge</item>
    </derivirana_varijabla>
  </DomainObject.Predmet.OstaliListFormatedWithAdressOIB>
  <DomainObject.Predmet.OstaliListNazivFormated>
    <izvorni_sadrzaj>
      <item>Piero Peić</item>
    </izvorni_sadrzaj>
    <derivirana_varijabla naziv="DomainObject.Predmet.OstaliListNazivFormated_1">
      <item>Piero Peić</item>
    </derivirana_varijabla>
  </DomainObject.Predmet.OstaliListNazivFormated>
  <DomainObject.Predmet.OstaliListNazivFormatedOIB>
    <izvorni_sadrzaj>
      <item>Piero Peić, OIB 00629824848</item>
    </izvorni_sadrzaj>
    <derivirana_varijabla naziv="DomainObject.Predmet.OstaliListNazivFormatedOIB_1">
      <item>Piero Peić, OIB 00629824848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ROLLS RELOCATORS jednostavno društvo s ograničenom odgovornošću za usluge</izvorni_sadrzaj>
    <derivirana_varijabla naziv="DomainObject.Predmet.ProtustrankaIDrugi_1">ROLLS RELOCATORS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ROLLS RELOCATORS jednostavno društvo s ograničenom odgovornošću za usluge, OIB 25726407356, Petra Grgeca 4, 10000 Zagreb</izvorni_sadrzaj>
    <derivirana_varijabla naziv="DomainObject.Predmet.ProtustrankaIDrugiAdressOIB_1">ROLLS RELOCATORS jednostavno društvo s ograničenom odgovornošću za usluge, OIB 25726407356, Petra Grgeca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ROLLS RELOCATORS jednostavno društvo s ograničenom odgovornošću za usluge</item>
      <item>Piero Peić</item>
    </izvorni_sadrzaj>
    <derivirana_varijabla naziv="DomainObject.Predmet.SudioniciListNaziv_1">
      <item>FINA Regionalni centar Zagreb</item>
      <item>ROLLS RELOCATORS jednostavno društvo s ograničenom odgovornošću za usluge</item>
      <item>Piero Peić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ROLLS RELOCATORS jednostavno društvo s ograničenom odgovornošću za usluge, OIB 25726407356, Petra Grgeca 4,10000 Zagreb</item>
      <item>Piero Peić, OIB 00629824848, Petra Grgeca 4,10000 Zagreb</item>
    </izvorni_sadrzaj>
    <derivirana_varijabla naziv="DomainObject.Predmet.SudioniciListAdressOIB_1">
      <item>FINA Regionalni centar Zagreb, OIB 85821130368, Trg svibanjskih žrtava 1995. 1,10000 Zagreb</item>
      <item>ROLLS RELOCATORS jednostavno društvo s ograničenom odgovornošću za usluge, OIB 25726407356, Petra Grgeca 4,10000 Zagreb</item>
      <item>Piero Peić, OIB 00629824848, Petra Grgeca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25726407356</item>
      <item>, OIB 00629824848</item>
    </izvorni_sadrzaj>
    <derivirana_varijabla naziv="DomainObject.Predmet.SudioniciListNazivOIB_1">
      <item>, OIB 85821130368</item>
      <item>, OIB 25726407356</item>
      <item>, OIB 00629824848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St-470/2018-11</izvorni_sadrzaj>
    <derivirana_varijabla naziv="DomainObject.PredzadnjaOdlukaIzPredmeta.Oznaka_1">St-470/2018-11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1138</properties:Words>
  <properties:Characters>6236</properties:Characters>
  <properties:Lines>130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2018-11-20T09:34:00Z</dcterms:created>
  <dc:creator>Korisnik</dc:creator>
  <cp:lastModifiedBy>Renata Klokočki</cp:lastModifiedBy>
  <cp:lastPrinted>2018-11-20T09:38:00Z</cp:lastPrinted>
  <dcterms:modified xmlns:xsi="http://www.w3.org/2001/XMLSchema-instance" xsi:type="dcterms:W3CDTF">2018-11-20T09:39:00Z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-ROLLS RELOCATORS.docx)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