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f7f5" w14:paraId="e38f7f5" w:rsidRDefault="00EA4AE0" w:rsidP="00EA4AE0" w:rsidR="00EA4AE0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EA4AE0" w:rsidP="00EA4AE0" w:rsidR="00EA4AE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EA4AE0" w:rsidP="00EA4AE0" w:rsidR="00EA4AE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EA4AE0" w:rsidP="00EA4AE0" w:rsidR="00EA4AE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</w:t>
      </w:r>
      <w:r w:rsidRPr="0060474B">
        <w:rPr>
          <w:sz w:val="23"/>
          <w:szCs w:val="23"/>
        </w:rPr>
        <w:t>551/16-7</w:t>
      </w:r>
    </w:p>
    <w:p w:rsidRDefault="00EA4AE0" w:rsidP="00EA4AE0" w:rsidR="00EA4AE0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EA4AE0" w:rsidP="00EA4AE0" w:rsidR="00EA4AE0" w:rsidRPr="000A3A0F">
      <w:pPr>
        <w:jc w:val="both"/>
        <w:rPr>
          <w:sz w:val="23"/>
          <w:szCs w:val="23"/>
        </w:rPr>
      </w:pPr>
    </w:p>
    <w:p w:rsidRDefault="00EA4AE0" w:rsidP="00EA4AE0" w:rsidR="00EA4AE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EA4AE0" w:rsidP="00EA4AE0" w:rsidR="00EA4AE0" w:rsidRPr="000A3A0F">
      <w:pPr>
        <w:rPr>
          <w:sz w:val="23"/>
          <w:szCs w:val="23"/>
        </w:rPr>
      </w:pPr>
    </w:p>
    <w:p w:rsidRDefault="00EA4AE0" w:rsidP="00EA4AE0" w:rsidR="00EA4AE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EA4AE0" w:rsidP="00EA4AE0" w:rsidR="00EA4AE0" w:rsidRPr="00F16219">
      <w:pPr>
        <w:rPr>
          <w:sz w:val="23"/>
          <w:szCs w:val="23"/>
        </w:rPr>
      </w:pPr>
    </w:p>
    <w:p w:rsidRDefault="00EA4AE0" w:rsidP="00EA4AE0" w:rsidR="00EA4AE0" w:rsidRPr="00EA4AE0">
      <w:pPr>
        <w:jc w:val="both"/>
        <w:rPr>
          <w:sz w:val="23"/>
          <w:szCs w:val="23"/>
        </w:rPr>
      </w:pPr>
      <w:r w:rsidRPr="00EA4AE0">
        <w:rPr>
          <w:sz w:val="23"/>
          <w:szCs w:val="23"/>
        </w:rPr>
        <w:tab/>
        <w:t xml:space="preserve">Trgovački sud u Pazinu, po sucu Adrijani Labinjan Skok, radi otvaranja stečajnog postupka nad dužnikom AUTO BELETIĆ j.d.o.o., Sveti Bartol, Labinjani 45, OIB: 23223687106, </w:t>
      </w:r>
      <w:r w:rsidR="0060474B" w:rsidRPr="0060474B">
        <w:rPr>
          <w:sz w:val="23"/>
          <w:szCs w:val="23"/>
        </w:rPr>
        <w:t>28</w:t>
      </w:r>
      <w:r w:rsidRPr="0060474B">
        <w:rPr>
          <w:sz w:val="23"/>
          <w:szCs w:val="23"/>
        </w:rPr>
        <w:t xml:space="preserve">. rujna </w:t>
      </w:r>
      <w:r w:rsidRPr="00EA4AE0">
        <w:rPr>
          <w:sz w:val="23"/>
          <w:szCs w:val="23"/>
        </w:rPr>
        <w:t xml:space="preserve">2016. </w:t>
      </w:r>
    </w:p>
    <w:p w:rsidRDefault="00EA4AE0" w:rsidP="00EA4AE0" w:rsidR="00EA4AE0" w:rsidRPr="0068198E">
      <w:pPr>
        <w:jc w:val="both"/>
        <w:rPr>
          <w:sz w:val="23"/>
          <w:szCs w:val="23"/>
        </w:rPr>
      </w:pPr>
    </w:p>
    <w:p w:rsidRDefault="00EA4AE0" w:rsidP="00EA4AE0" w:rsidR="00EA4AE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EA4AE0" w:rsidP="00EA4AE0" w:rsidR="00EA4AE0" w:rsidRPr="000A3A0F">
      <w:pPr>
        <w:jc w:val="both"/>
        <w:rPr>
          <w:sz w:val="23"/>
          <w:szCs w:val="23"/>
        </w:rPr>
      </w:pPr>
    </w:p>
    <w:p w:rsidRDefault="00EA4AE0" w:rsidP="00EA4AE0" w:rsidR="00EA4AE0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EA4AE0">
        <w:rPr>
          <w:sz w:val="23"/>
          <w:szCs w:val="23"/>
        </w:rPr>
        <w:t>AUTO BELETIĆ j.d.o.o., Sveti Bartol, Labinjani 45, OIB: 23223687106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551-16</w:t>
      </w:r>
      <w:r>
        <w:rPr>
          <w:bCs w:val="false"/>
          <w:sz w:val="23"/>
          <w:szCs w:val="23"/>
        </w:rPr>
        <w:t>, i dostave dokaz o uplati predujma na gornji poslovni broj.</w:t>
      </w:r>
      <w:r w:rsidRPr="000A3A0F">
        <w:rPr>
          <w:bCs w:val="false"/>
          <w:sz w:val="23"/>
          <w:szCs w:val="23"/>
        </w:rPr>
        <w:t xml:space="preserve">  </w:t>
      </w:r>
    </w:p>
    <w:p w:rsidRDefault="00EA4AE0" w:rsidP="00EA4AE0" w:rsidR="00EA4AE0" w:rsidRPr="000A3A0F">
      <w:pPr>
        <w:jc w:val="both"/>
        <w:rPr>
          <w:sz w:val="23"/>
          <w:szCs w:val="23"/>
        </w:rPr>
      </w:pPr>
    </w:p>
    <w:p w:rsidRDefault="00EA4AE0" w:rsidP="00EA4AE0" w:rsidR="00EA4AE0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EA4AE0" w:rsidP="00EA4AE0" w:rsidR="00EA4AE0" w:rsidRPr="000A3A0F">
      <w:pPr>
        <w:jc w:val="both"/>
        <w:rPr>
          <w:bCs w:val="false"/>
          <w:sz w:val="23"/>
          <w:szCs w:val="23"/>
        </w:rPr>
      </w:pPr>
    </w:p>
    <w:p w:rsidRDefault="00EA4AE0" w:rsidP="00EA4AE0" w:rsidR="00EA4AE0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EA4AE0" w:rsidP="00EA4AE0" w:rsidR="00EA4AE0" w:rsidRPr="000A3A0F">
      <w:pPr>
        <w:jc w:val="both"/>
        <w:rPr>
          <w:sz w:val="23"/>
          <w:szCs w:val="23"/>
          <w:lang w:val="pl-PL"/>
        </w:rPr>
      </w:pPr>
    </w:p>
    <w:p w:rsidRDefault="00EA4AE0" w:rsidP="00EA4AE0" w:rsidR="00EA4AE0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EA4AE0" w:rsidP="00EA4AE0" w:rsidR="00EA4AE0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</w:t>
      </w:r>
      <w:r>
        <w:rPr>
          <w:sz w:val="23"/>
          <w:szCs w:val="23"/>
        </w:rPr>
        <w:t xml:space="preserve"> na dan 21. ožujka 2016.</w:t>
      </w:r>
      <w:r w:rsidRPr="000A3A0F">
        <w:rPr>
          <w:sz w:val="23"/>
          <w:szCs w:val="23"/>
        </w:rPr>
        <w:t xml:space="preserve">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EA4AE0" w:rsidP="00EA4AE0" w:rsidR="00EA4AE0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EA4AE0" w:rsidP="00EA4AE0" w:rsidR="00EA4AE0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EA4AE0" w:rsidP="00EA4AE0" w:rsidR="00EA4AE0" w:rsidRPr="000A3A0F">
      <w:pPr>
        <w:rPr>
          <w:sz w:val="23"/>
          <w:szCs w:val="23"/>
        </w:rPr>
      </w:pPr>
    </w:p>
    <w:p w:rsidRDefault="00EA4AE0" w:rsidP="00EA4AE0" w:rsidR="00EA4AE0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</w:t>
      </w:r>
      <w:r w:rsidRPr="0060474B">
        <w:rPr>
          <w:sz w:val="23"/>
          <w:szCs w:val="23"/>
        </w:rPr>
        <w:t xml:space="preserve">, </w:t>
      </w:r>
      <w:r w:rsidR="0060474B" w:rsidRPr="0060474B">
        <w:rPr>
          <w:sz w:val="23"/>
          <w:szCs w:val="23"/>
        </w:rPr>
        <w:t>28</w:t>
      </w:r>
      <w:r w:rsidRPr="0060474B">
        <w:rPr>
          <w:sz w:val="23"/>
          <w:szCs w:val="23"/>
        </w:rPr>
        <w:t>. rujna 2016</w:t>
      </w:r>
      <w:r w:rsidRPr="009566D5">
        <w:rPr>
          <w:sz w:val="23"/>
          <w:szCs w:val="23"/>
        </w:rPr>
        <w:t>.</w:t>
      </w:r>
    </w:p>
    <w:p w:rsidRDefault="00EA4AE0" w:rsidP="00EA4AE0" w:rsidR="00EA4AE0">
      <w:pPr>
        <w:ind w:firstLine="720" w:left="2880"/>
        <w:jc w:val="both"/>
        <w:rPr>
          <w:sz w:val="23"/>
          <w:szCs w:val="23"/>
        </w:rPr>
      </w:pPr>
    </w:p>
    <w:p w:rsidRDefault="00EA4AE0" w:rsidP="00EA4AE0" w:rsidR="00EA4AE0" w:rsidRPr="000A3A0F">
      <w:pPr>
        <w:ind w:firstLine="720" w:left="2880"/>
        <w:jc w:val="both"/>
        <w:rPr>
          <w:sz w:val="23"/>
          <w:szCs w:val="23"/>
        </w:rPr>
      </w:pPr>
    </w:p>
    <w:p w:rsidRDefault="00EA4AE0" w:rsidP="00EA4AE0" w:rsidR="00EA4AE0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EA4AE0" w:rsidP="00EA4AE0" w:rsidR="00EA4AE0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EA4AE0" w:rsidP="00EA4AE0" w:rsidR="00EA4AE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lastRenderedPageBreak/>
        <w:t>UPUTA O PRAVNOM LIJEKU:</w:t>
      </w:r>
    </w:p>
    <w:p w:rsidRDefault="00EA4AE0" w:rsidP="00EA4AE0" w:rsidR="00EA4AE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</w:r>
      <w:r>
        <w:rPr>
          <w:sz w:val="23"/>
          <w:szCs w:val="23"/>
        </w:rPr>
        <w:t xml:space="preserve">Protiv ovog rješenja </w:t>
      </w:r>
      <w:r w:rsidRPr="00655A65">
        <w:rPr>
          <w:sz w:val="23"/>
          <w:szCs w:val="23"/>
        </w:rPr>
        <w:t xml:space="preserve">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EA4AE0" w:rsidP="00EA4AE0" w:rsidR="00EA4AE0" w:rsidRPr="00D95430"/>
    <w:p w:rsidRDefault="00EA4AE0" w:rsidP="00EA4AE0" w:rsidR="00EA4AE0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EA4AE0" w:rsidP="00EA4AE0" w:rsidR="00EA4AE0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60474B">
        <w:rPr>
          <w:sz w:val="23"/>
          <w:szCs w:val="23"/>
        </w:rPr>
        <w:t xml:space="preserve">suda </w:t>
      </w:r>
      <w:r w:rsidR="0060474B" w:rsidRPr="0060474B">
        <w:rPr>
          <w:sz w:val="23"/>
          <w:szCs w:val="23"/>
        </w:rPr>
        <w:t>28</w:t>
      </w:r>
      <w:r w:rsidRPr="0060474B">
        <w:rPr>
          <w:sz w:val="23"/>
          <w:szCs w:val="23"/>
        </w:rPr>
        <w:t>. rujna 2016</w:t>
      </w:r>
      <w:r w:rsidRPr="009566D5">
        <w:rPr>
          <w:sz w:val="23"/>
          <w:szCs w:val="23"/>
        </w:rPr>
        <w:t>. (čl. 132. st. 3. SZ-a)</w:t>
      </w:r>
    </w:p>
    <w:p w:rsidRDefault="00EA4AE0" w:rsidP="00EA4AE0" w:rsidR="00EA4AE0" w:rsidRPr="009566D5">
      <w:pPr>
        <w:jc w:val="both"/>
      </w:pPr>
    </w:p>
    <w:p w:rsidRDefault="00EA4AE0" w:rsidP="00EA4AE0" w:rsidR="00EA4AE0" w:rsidRPr="00D95430">
      <w:pPr>
        <w:ind w:left="360"/>
        <w:jc w:val="both"/>
      </w:pPr>
    </w:p>
    <w:p w:rsidRDefault="00EA4AE0" w:rsidP="00EA4AE0" w:rsidR="00EA4AE0" w:rsidRPr="00D95430">
      <w:pPr>
        <w:jc w:val="both"/>
      </w:pPr>
    </w:p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EA4AE0" w:rsidP="00EA4AE0" w:rsidR="00EA4AE0"/>
    <w:p w:rsidRDefault="006177B9" w:rsidR="00500701"/>
    <w:sectPr w:rsidSect="006B38AE" w:rsidR="00500701">
      <w:headerReference w:type="default" r:id="rId9"/>
      <w:headerReference w:type="firs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AE0" w:rsidP="00EA4AE0" w:rsidR="00EA4AE0">
      <w:r>
        <w:separator/>
      </w:r>
    </w:p>
  </w:endnote>
  <w:endnote w:id="0" w:type="continuationSeparator">
    <w:p w:rsidRDefault="00EA4AE0" w:rsidP="00EA4AE0" w:rsidR="00EA4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AE0" w:rsidP="00EA4AE0" w:rsidR="00EA4AE0">
      <w:r>
        <w:separator/>
      </w:r>
    </w:p>
  </w:footnote>
  <w:footnote w:id="0" w:type="continuationSeparator">
    <w:p w:rsidRDefault="00EA4AE0" w:rsidP="00EA4AE0" w:rsidR="00EA4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>
      <w:rPr>
        <w:color w:val="FF0000"/>
      </w:rPr>
    </w:sdtEndPr>
    <w:sdtContent>
      <w:p w:rsidRDefault="00EA4AE0" w:rsidR="00FC7B8B" w:rsidRPr="00EA4AE0">
        <w:pPr>
          <w:pStyle w:val="Zaglavlje"/>
          <w:jc w:val="center"/>
          <w:rPr>
            <w:color w:val="FF0000"/>
          </w:rPr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177B9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St-551</w:t>
        </w:r>
        <w:r w:rsidRPr="00C568EF">
          <w:rPr>
            <w:sz w:val="23"/>
            <w:szCs w:val="23"/>
          </w:rPr>
          <w:t>/16-</w:t>
        </w:r>
        <w:r w:rsidRPr="00AD6B9A">
          <w:rPr>
            <w:sz w:val="23"/>
            <w:szCs w:val="23"/>
          </w:rPr>
          <w:t>7</w:t>
        </w:r>
      </w:p>
    </w:sdtContent>
  </w:sdt>
  <w:p w:rsidRDefault="006177B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AE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4AE0"/>
    <w:rsid w:val="00554328"/>
    <w:rsid w:val="0060474B"/>
    <w:rsid w:val="006177B9"/>
    <w:rsid w:val="00985388"/>
    <w:rsid w:val="00AD6B9A"/>
    <w:rsid w:val="00EA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4AE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4A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4AE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4A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4AE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4A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4AE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7B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7B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7B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7B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4AE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4A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4AE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4A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4AE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4A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4AE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7B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7B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7B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7B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BELETIĆ j.d.o.o. SVETI BARTOL</izvorni_sadrzaj>
    <derivirana_varijabla naziv="DomainObject.Predmet.ProtustrankaFormated_1">  AUTO BELETIĆ j.d.o.o. SVETI BARTOL</derivirana_varijabla>
  </DomainObject.Predmet.ProtustrankaFormated>
  <DomainObject.Predmet.ProtustrankaFormatedOIB>
    <izvorni_sadrzaj>  AUTO BELETIĆ j.d.o.o. SVETI BARTOL, OIB 23223687106</izvorni_sadrzaj>
    <derivirana_varijabla naziv="DomainObject.Predmet.ProtustrankaFormatedOIB_1">  AUTO BELETIĆ j.d.o.o. SVETI BARTOL, OIB 23223687106</derivirana_varijabla>
  </DomainObject.Predmet.ProtustrankaFormatedOIB>
  <DomainObject.Predmet.ProtustrankaFormatedWithAdress>
    <izvorni_sadrzaj> AUTO BELETIĆ j.d.o.o. SVETI BARTOL, Labinjani 45, 52424 Sveti Bartol</izvorni_sadrzaj>
    <derivirana_varijabla naziv="DomainObject.Predmet.ProtustrankaFormatedWithAdress_1"> AUTO BELETIĆ j.d.o.o. SVETI BARTOL, Labinjani 45, 52424 Sveti Bartol</derivirana_varijabla>
  </DomainObject.Predmet.ProtustrankaFormatedWithAdress>
  <DomainObject.Predmet.ProtustrankaFormatedWithAdressOIB>
    <izvorni_sadrzaj> AUTO BELETIĆ j.d.o.o. SVETI BARTOL, OIB 23223687106, Labinjani 45, 52424 Sveti Bartol</izvorni_sadrzaj>
    <derivirana_varijabla naziv="DomainObject.Predmet.ProtustrankaFormatedWithAdressOIB_1"> AUTO BELETIĆ j.d.o.o. SVETI BARTOL, OIB 23223687106, Labinjani 45, 52424 Sveti Bartol</derivirana_varijabla>
  </DomainObject.Predmet.ProtustrankaFormatedWithAdressOIB>
  <DomainObject.Predmet.ProtustrankaWithAdress>
    <izvorni_sadrzaj>AUTO BELETIĆ j.d.o.o. SVETI BARTOL Labinjani 45, 52424 Sveti Bartol</izvorni_sadrzaj>
    <derivirana_varijabla naziv="DomainObject.Predmet.ProtustrankaWithAdress_1">AUTO BELETIĆ j.d.o.o. SVETI BARTOL Labinjani 45, 52424 Sveti Bartol</derivirana_varijabla>
  </DomainObject.Predmet.ProtustrankaWithAdress>
  <DomainObject.Predmet.ProtustrankaWithAdressOIB>
    <izvorni_sadrzaj>AUTO BELETIĆ j.d.o.o. SVETI BARTOL, OIB 23223687106, Labinjani 45, 52424 Sveti Bartol</izvorni_sadrzaj>
    <derivirana_varijabla naziv="DomainObject.Predmet.ProtustrankaWithAdressOIB_1">AUTO BELETIĆ j.d.o.o. SVETI BARTOL, OIB 23223687106, Labinjani 45, 52424 Sveti Bartol</derivirana_varijabla>
  </DomainObject.Predmet.ProtustrankaWithAdressOIB>
  <DomainObject.Predmet.ProtustrankaNazivFormated>
    <izvorni_sadrzaj>AUTO BELETIĆ j.d.o.o. SVETI BARTOL</izvorni_sadrzaj>
    <derivirana_varijabla naziv="DomainObject.Predmet.ProtustrankaNazivFormated_1">AUTO BELETIĆ j.d.o.o. SVETI BARTOL</derivirana_varijabla>
  </DomainObject.Predmet.ProtustrankaNazivFormated>
  <DomainObject.Predmet.ProtustrankaNazivFormatedOIB>
    <izvorni_sadrzaj>AUTO BELETIĆ j.d.o.o. SVETI BARTOL, OIB 23223687106</izvorni_sadrzaj>
    <derivirana_varijabla naziv="DomainObject.Predmet.ProtustrankaNazivFormatedOIB_1">AUTO BELETIĆ j.d.o.o. SVETI BARTOL, OIB 23223687106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18570.02</izvorni_sadrzaj>
    <derivirana_varijabla naziv="DomainObject.Predmet.TrenutnaVrijednost_1">18570.02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BELETIĆ j.d.o.o. SVETI BARTOL</item>
    </izvorni_sadrzaj>
    <derivirana_varijabla naziv="DomainObject.Predmet.ProtuStrankaListFormated_1">
      <item>AUTO BELETIĆ j.d.o.o. SVETI BARTOL</item>
    </derivirana_varijabla>
  </DomainObject.Predmet.ProtuStrankaListFormated>
  <DomainObject.Predmet.ProtuStrankaListFormatedOIB>
    <izvorni_sadrzaj>
      <item>AUTO BELETIĆ j.d.o.o. SVETI BARTOL, OIB 23223687106</item>
    </izvorni_sadrzaj>
    <derivirana_varijabla naziv="DomainObject.Predmet.ProtuStrankaListFormatedOIB_1">
      <item>AUTO BELETIĆ j.d.o.o. SVETI BARTOL, OIB 23223687106</item>
    </derivirana_varijabla>
  </DomainObject.Predmet.ProtuStrankaListFormatedOIB>
  <DomainObject.Predmet.ProtuStrankaListFormatedWithAdress>
    <izvorni_sadrzaj>
      <item>AUTO BELETIĆ j.d.o.o. SVETI BARTOL, Labinjani 45, 52424 Sveti Bartol</item>
    </izvorni_sadrzaj>
    <derivirana_varijabla naziv="DomainObject.Predmet.ProtuStrankaListFormatedWithAdress_1">
      <item>AUTO BELETIĆ j.d.o.o. SVETI BARTOL, Labinjani 45, 52424 Sveti Bartol</item>
    </derivirana_varijabla>
  </DomainObject.Predmet.ProtuStrankaListFormatedWithAdress>
  <DomainObject.Predmet.ProtuStrankaListFormatedWithAdressOIB>
    <izvorni_sadrzaj>
      <item>AUTO BELETIĆ j.d.o.o. SVETI BARTOL, OIB 23223687106, Labinjani 45, 52424 Sveti Bartol</item>
    </izvorni_sadrzaj>
    <derivirana_varijabla naziv="DomainObject.Predmet.ProtuStrankaListFormatedWithAdressOIB_1">
      <item>AUTO BELETIĆ j.d.o.o. SVETI BARTOL, OIB 23223687106, Labinjani 45, 52424 Sveti Bartol</item>
    </derivirana_varijabla>
  </DomainObject.Predmet.ProtuStrankaListFormatedWithAdressOIB>
  <DomainObject.Predmet.ProtuStrankaListNazivFormated>
    <izvorni_sadrzaj>
      <item>AUTO BELETIĆ j.d.o.o. SVETI BARTOL</item>
    </izvorni_sadrzaj>
    <derivirana_varijabla naziv="DomainObject.Predmet.ProtuStrankaListNazivFormated_1">
      <item>AUTO BELETIĆ j.d.o.o. SVETI BARTOL</item>
    </derivirana_varijabla>
  </DomainObject.Predmet.ProtuStrankaListNazivFormated>
  <DomainObject.Predmet.ProtuStrankaListNazivFormatedOIB>
    <izvorni_sadrzaj>
      <item>AUTO BELETIĆ j.d.o.o. SVETI BARTOL, OIB 23223687106</item>
    </izvorni_sadrzaj>
    <derivirana_varijabla naziv="DomainObject.Predmet.ProtuStrankaListNazivFormatedOIB_1">
      <item>AUTO BELETIĆ j.d.o.o. SVETI BARTOL, OIB 23223687106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BELETIĆ j.d.o.o. SVETI BARTOL</izvorni_sadrzaj>
    <derivirana_varijabla naziv="DomainObject.Predmet.ProtustrankaIDrugi_1">AUTO BELETIĆ j.d.o.o. SVETI BARTOL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AUTO BELETIĆ j.d.o.o. SVETI BARTOL, OIB 23223687106, Labinjani 45, 52424 Sveti Bartol</izvorni_sadrzaj>
    <derivirana_varijabla naziv="DomainObject.Predmet.ProtustrankaIDrugiAdressOIB_1">AUTO BELETIĆ j.d.o.o. SVETI BARTOL, OIB 23223687106, Labinjani 45, 52424 Sveti Bartol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BELETIĆ j.d.o.o. SVETI BARTOL</item>
    </izvorni_sadrzaj>
    <derivirana_varijabla naziv="DomainObject.Predmet.SudioniciListNaziv_1">
      <item>FINANCIJSKA AGENCIJA, RC RIJEKA, PODRUŽNICA PULA, PULA</item>
      <item>AUTO BELETIĆ j.d.o.o. SVETI BARTOL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AUTO BELETIĆ j.d.o.o. SVETI BARTOL, OIB 23223687106, Labinjani 45,52424 Sveti Bartol</item>
    </izvorni_sadrzaj>
    <derivirana_varijabla naziv="DomainObject.Predmet.SudioniciListAdressOIB_1">
      <item>FINANCIJSKA AGENCIJA, RC RIJEKA, PODRUŽNICA PULA, PULA, OIB 85821130368, Giardini 5,52100 Pula</item>
      <item>AUTO BELETIĆ j.d.o.o. SVETI BARTOL, OIB 23223687106, Labinjani 45,52424 Sveti Bartol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23223687106</item>
    </izvorni_sadrzaj>
    <derivirana_varijabla naziv="DomainObject.Predmet.SudioniciListNazivOIB_1">
      <item>, OIB 85821130368</item>
      <item>, OIB 23223687106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2320</properties:Characters>
  <properties:Lines>79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2016-09-27T10:46:00Z</dcterms:created>
  <dc:creator>Jasmina Matika</dc:creator>
  <cp:lastModifiedBy>Jasmina Matika</cp:lastModifiedBy>
  <cp:lastPrinted>2016-09-28T06:46:00Z</cp:lastPrinted>
  <dcterms:modified xmlns:xsi="http://www.w3.org/2001/XMLSchema-instance" xsi:type="dcterms:W3CDTF">2016-09-28T07:02:00Z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