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1309" w14:paraId="0dc130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4B0656">
        <w:rPr>
          <w:rFonts w:hAnsi="Times New Roman" w:ascii="Times New Roman"/>
          <w:b/>
          <w:sz w:val="24"/>
          <w:szCs w:val="24"/>
        </w:rPr>
        <w:t>4</w:t>
      </w:r>
      <w:r w:rsidR="00E7447B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B0656" w:rsidRPr="00E7447B">
        <w:rPr>
          <w:rFonts w:hAnsi="Times New Roman" w:ascii="Times New Roman"/>
        </w:rPr>
        <w:t>64</w:t>
      </w:r>
      <w:r w:rsidR="00E7447B" w:rsidRPr="00E7447B">
        <w:rPr>
          <w:rFonts w:hAnsi="Times New Roman" w:ascii="Times New Roman"/>
        </w:rPr>
        <w:t>7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Pr="00E7447B">
        <w:rPr>
          <w:rFonts w:hAnsi="Times New Roman" w:ascii="Times New Roman"/>
        </w:rPr>
        <w:t xml:space="preserve"> FINA Regionalni centar Zagreb, iz Zagreba,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CC0A7C" w:rsidRPr="00E7447B">
        <w:rPr>
          <w:rFonts w:hAnsi="Times New Roman" w:ascii="Times New Roman"/>
        </w:rPr>
        <w:t xml:space="preserve"> </w:t>
      </w:r>
      <w:r w:rsidR="00E7447B" w:rsidRPr="00E7447B">
        <w:rPr>
          <w:rFonts w:hAnsi="Times New Roman" w:ascii="Times New Roman"/>
        </w:rPr>
        <w:t>HOTELI EMPIREJ jednostavno društvo s ograničenom odgovornošću za trgovinu i usluge, turistička agencija</w:t>
      </w:r>
      <w:r w:rsidR="00A45276" w:rsidRPr="00E7447B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CC0A7C" w:rsidRPr="00E7447B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8E2B52" w:rsidRPr="00E7447B">
        <w:rPr>
          <w:rFonts w:hAnsi="Times New Roman" w:ascii="Times New Roman"/>
        </w:rPr>
        <w:t xml:space="preserve"> </w:t>
      </w:r>
      <w:r w:rsidR="00E7447B" w:rsidRPr="00E7447B">
        <w:rPr>
          <w:rFonts w:hAnsi="Times New Roman" w:ascii="Times New Roman"/>
        </w:rPr>
        <w:t>96247163925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4B0656"/>
    <w:rsid w:val="00517E91"/>
    <w:rsid w:val="005A4E46"/>
    <w:rsid w:val="00623414"/>
    <w:rsid w:val="00716ACC"/>
    <w:rsid w:val="008E2B52"/>
    <w:rsid w:val="008E7A2B"/>
    <w:rsid w:val="00A45276"/>
    <w:rsid w:val="00CC0A7C"/>
    <w:rsid w:val="00E522F6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2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22F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2F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2F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2F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2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22F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2F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2F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2F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EMPIREJ jednostavno društvo s ograničenom odgovornošću za trgovinu i usluge, turistička agencija</izvorni_sadrzaj>
    <derivirana_varijabla naziv="DomainObject.Predmet.ProtustrankaFormated_1">  HOTELI EMPIREJ jednostavno društvo s ograničenom odgovornošću za trgovinu i usluge, turistička agencija</derivirana_varijabla>
  </DomainObject.Predmet.ProtustrankaFormated>
  <DomainObject.Predmet.ProtustrankaFormatedOIB>
    <izvorni_sadrzaj>  HOTELI EMPIREJ jednostavno društvo s ograničenom odgovornošću za trgovinu i usluge, turistička agencija, OIB 96247163925</izvorni_sadrzaj>
    <derivirana_varijabla naziv="DomainObject.Predmet.ProtustrankaFormatedOIB_1">  HOTELI EMPIREJ jednostavno društvo s ograničenom odgovornošću za trgovinu i usluge, turistička agencija, OIB 96247163925</derivirana_varijabla>
  </DomainObject.Predmet.ProtustrankaFormatedOIB>
  <DomainObject.Predmet.ProtustrankaFormatedWithAdress>
    <izvorni_sadrzaj> HOTELI EMPIREJ jednostavno društvo s ograničenom odgovornošću za trgovinu i usluge, turistička agencija, Šumski prečac 1, 10000 Zagreb</izvorni_sadrzaj>
    <derivirana_varijabla naziv="DomainObject.Predmet.ProtustrankaFormatedWithAdress_1"> HOTELI EMPIREJ jednostavno društvo s ograničenom odgovornošću za trgovinu i usluge, turistička agencija, Šumski prečac 1, 10000 Zagreb</derivirana_varijabla>
  </DomainObject.Predmet.ProtustrankaFormatedWithAdress>
  <DomainObject.Predmet.ProtustrankaFormatedWithAdressOIB>
    <izvorni_sadrzaj> HOTELI EMPIREJ jednostavno društvo s ograničenom odgovornošću za trgovinu i usluge, turistička agencija, OIB 96247163925, Šumski prečac 1, 10000 Zagreb</izvorni_sadrzaj>
    <derivirana_varijabla naziv="DomainObject.Predmet.ProtustrankaFormatedWithAdressOIB_1"> HOTELI EMPIREJ jednostavno društvo s ograničenom odgovornošću za trgovinu i usluge, turistička agencija, OIB 96247163925, Šumski prečac 1, 10000 Zagreb</derivirana_varijabla>
  </DomainObject.Predmet.ProtustrankaFormatedWithAdressOIB>
  <DomainObject.Predmet.ProtustrankaWithAdress>
    <izvorni_sadrzaj>HOTELI EMPIREJ jednostavno društvo s ograničenom odgovornošću za trgovinu i usluge, turistička agencija Šumski prečac 1, 10000 Zagreb</izvorni_sadrzaj>
    <derivirana_varijabla naziv="DomainObject.Predmet.ProtustrankaWithAdress_1">HOTELI EMPIREJ jednostavno društvo s ograničenom odgovornošću za trgovinu i usluge, turistička agencija Šumski prečac 1, 10000 Zagreb</derivirana_varijabla>
  </DomainObject.Predmet.ProtustrankaWithAdress>
  <DomainObject.Predmet.ProtustrankaWithAdressOIB>
    <izvorni_sadrzaj>HOTELI EMPIREJ jednostavno društvo s ograničenom odgovornošću za trgovinu i usluge, turistička agencija, OIB 96247163925, Šumski prečac 1, 10000 Zagreb</izvorni_sadrzaj>
    <derivirana_varijabla naziv="DomainObject.Predmet.ProtustrankaWithAdressOIB_1">HOTELI EMPIREJ jednostavno društvo s ograničenom odgovornošću za trgovinu i usluge, turistička agencija, OIB 96247163925, Šumski prečac 1, 10000 Zagreb</derivirana_varijabla>
  </DomainObject.Predmet.ProtustrankaWithAdressOIB>
  <DomainObject.Predmet.ProtustrankaNazivFormated>
    <izvorni_sadrzaj>HOTELI EMPIREJ jednostavno društvo s ograničenom odgovornošću za trgovinu i usluge, turistička agencija</izvorni_sadrzaj>
    <derivirana_varijabla naziv="DomainObject.Predmet.ProtustrankaNazivFormated_1">HOTELI EMPIREJ jednostavno društvo s ograničenom odgovornošću za trgovinu i usluge, turistička agencija</derivirana_varijabla>
  </DomainObject.Predmet.ProtustrankaNazivFormated>
  <DomainObject.Predmet.ProtustrankaNazivFormatedOIB>
    <izvorni_sadrzaj>HOTELI EMPIREJ jednostavno društvo s ograničenom odgovornošću za trgovinu i usluge, turistička agencija, OIB 96247163925</izvorni_sadrzaj>
    <derivirana_varijabla naziv="DomainObject.Predmet.ProtustrankaNazivFormatedOIB_1">HOTELI EMPIREJ jednostavno društvo s ograničenom odgovornošću za trgovinu i usluge, turistička agencija, OIB 96247163925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HOTELI EMPIREJ jednostavno društvo s ograničenom odgovornošću za trgovinu i usluge, turistička agencija</item>
    </izvorni_sadrzaj>
    <derivirana_varijabla naziv="DomainObject.Predmet.ProtuStrankaListFormated_1">
      <item>HOTELI EMPIREJ jednostavno društvo s ograničenom odgovornošću za trgovinu i usluge, turistička agencija</item>
    </derivirana_varijabla>
  </DomainObject.Predmet.ProtuStrankaListFormated>
  <DomainObject.Predmet.ProtuStrankaListFormatedOIB>
    <izvorni_sadrzaj>
      <item>HOTELI EMPIREJ jednostavno društvo s ograničenom odgovornošću za trgovinu i usluge, turistička agencija, OIB 96247163925</item>
    </izvorni_sadrzaj>
    <derivirana_varijabla naziv="DomainObject.Predmet.ProtuStrankaListFormatedOIB_1">
      <item>HOTELI EMPIREJ jednostavno društvo s ograničenom odgovornošću za trgovinu i usluge, turistička agencija, OIB 96247163925</item>
    </derivirana_varijabla>
  </DomainObject.Predmet.ProtuStrankaListFormatedOIB>
  <DomainObject.Predmet.ProtuStrankaListFormatedWithAdress>
    <izvorni_sadrzaj>
      <item>HOTELI EMPIREJ jednostavno društvo s ograničenom odgovornošću za trgovinu i usluge, turistička agencija, Šumski prečac 1, 10000 Zagreb</item>
    </izvorni_sadrzaj>
    <derivirana_varijabla naziv="DomainObject.Predmet.ProtuStrankaListFormatedWithAdress_1">
      <item>HOTELI EMPIREJ jednostavno društvo s ograničenom odgovornošću za trgovinu i usluge, turistička agencija, Šumski prečac 1, 10000 Zagreb</item>
    </derivirana_varijabla>
  </DomainObject.Predmet.ProtuStrankaListFormatedWithAdress>
  <DomainObject.Predmet.ProtuStrankaListFormatedWithAdressOIB>
    <izvorni_sadrzaj>
      <item>HOTELI EMPIREJ jednostavno društvo s ograničenom odgovornošću za trgovinu i usluge, turistička agencija, OIB 96247163925, Šumski prečac 1, 10000 Zagreb</item>
    </izvorni_sadrzaj>
    <derivirana_varijabla naziv="DomainObject.Predmet.ProtuStrankaListFormatedWithAdressOIB_1">
      <item>HOTELI EMPIREJ jednostavno društvo s ograničenom odgovornošću za trgovinu i usluge, turistička agencija, OIB 96247163925, Šumski prečac 1, 10000 Zagreb</item>
    </derivirana_varijabla>
  </DomainObject.Predmet.ProtuStrankaListFormatedWithAdressOIB>
  <DomainObject.Predmet.ProtuStrankaListNazivFormated>
    <izvorni_sadrzaj>
      <item>HOTELI EMPIREJ jednostavno društvo s ograničenom odgovornošću za trgovinu i usluge, turistička agencija</item>
    </izvorni_sadrzaj>
    <derivirana_varijabla naziv="DomainObject.Predmet.ProtuStrankaListNazivFormated_1">
      <item>HOTELI EMPIREJ jednostavno društvo s ograničenom odgovornošću za trgovinu i usluge, turistička agencija</item>
    </derivirana_varijabla>
  </DomainObject.Predmet.ProtuStrankaListNazivFormated>
  <DomainObject.Predmet.ProtuStrankaListNazivFormatedOIB>
    <izvorni_sadrzaj>
      <item>HOTELI EMPIREJ jednostavno društvo s ograničenom odgovornošću za trgovinu i usluge, turistička agencija, OIB 96247163925</item>
    </izvorni_sadrzaj>
    <derivirana_varijabla naziv="DomainObject.Predmet.ProtuStrankaListNazivFormatedOIB_1">
      <item>HOTELI EMPIREJ jednostavno društvo s ograničenom odgovornošću za trgovinu i usluge, turistička agencija, OIB 96247163925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HOTELI EMPIREJ jednostavno društvo s ograničenom odgovornošću za trgovinu i usluge, turistička agencija</izvorni_sadrzaj>
    <derivirana_varijabla naziv="DomainObject.Predmet.ProtustrankaIDrugi_1">HOTELI EMPIREJ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HOTELI EMPIREJ jednostavno društvo s ograničenom odgovornošću za trgovinu i usluge, turistička agencija, OIB 96247163925, Šumski prečac 1, 10000 Zagreb</izvorni_sadrzaj>
    <derivirana_varijabla naziv="DomainObject.Predmet.ProtustrankaIDrugiAdressOIB_1">HOTELI EMPIREJ jednostavno društvo s ograničenom odgovornošću za trgovinu i usluge, turistička agencija, OIB 96247163925, Šumski prečac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HOTELI EMPIREJ jednostavno društvo s ograničenom odgovornošću za trgovinu i usluge, turistička agencija</item>
    </izvorni_sadrzaj>
    <derivirana_varijabla naziv="DomainObject.Predmet.SudioniciListNaziv_1">
      <item>FINA Regionalni centar Zagreb</item>
      <item>HOTELI EMPIREJ jednostavno društvo s ograničenom odgovornošću za trgovinu i usluge,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HOTELI EMPIREJ jednostavno društvo s ograničenom odgovornošću za trgovinu i usluge, turistička agencija, OIB 96247163925, Šumski prečac 1,10000 Zagreb</item>
    </izvorni_sadrzaj>
    <derivirana_varijabla naziv="DomainObject.Predmet.SudioniciListAdressOIB_1">
      <item>FINA Regionalni centar Zagreb, OIB 85821130368, Trg svibanjskih žrtava 1995. br. 1,10000 Zagreb</item>
      <item>HOTELI EMPIREJ jednostavno društvo s ograničenom odgovornošću za trgovinu i usluge, turistička agencija, OIB 96247163925, Šumski prečac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96247163925</item>
    </izvorni_sadrzaj>
    <derivirana_varijabla naziv="DomainObject.Predmet.SudioniciListNazivOIB_1">
      <item>, OIB 85821130368</item>
      <item>, OIB 96247163925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834</properties:Characters>
  <properties:Lines>50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2016-04-18T13:04:00Z</cp:lastPrinted>
  <dcterms:modified xmlns:xsi="http://www.w3.org/2001/XMLSchema-instance" xsi:type="dcterms:W3CDTF">2016-04-18T13:07:00Z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