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9a77" w14:paraId="9009a77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BF31F8" w:rsidRPr="00BF31F8">
        <w:t>GOLF SAVEZ SPLITSKO-DALMATINSKE ŽUPANIJE, OIB: 23</w:t>
      </w:r>
      <w:r w:rsidR="00BF31F8">
        <w:t>405348443, Stobreč, Soline 0 bb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DC0A39">
        <w:t>8. ožujka</w:t>
      </w:r>
      <w:r w:rsidR="00D47D0D">
        <w:t xml:space="preserve"> </w:t>
      </w:r>
      <w:r w:rsidR="00135B11">
        <w:t>201</w:t>
      </w:r>
      <w:r w:rsidR="00DC0A39">
        <w:t>7</w:t>
      </w:r>
      <w:r w:rsidR="00135B11">
        <w:t>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BF31F8" w:rsidRPr="00BF31F8">
        <w:t>GOLF SAVEZ SPLITSKO-DALMATINSKE ŽUPANIJE, OIB: 23</w:t>
      </w:r>
      <w:r w:rsidR="00BF31F8">
        <w:t>405348443, Stobreč, Soline 0 bb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687409">
        <w:t>1. rujna</w:t>
      </w:r>
      <w:r w:rsidR="0052350E">
        <w:t xml:space="preserve">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BF31F8">
        <w:t>1504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BF31F8">
        <w:t>9.892,36</w:t>
      </w:r>
      <w:r w:rsidR="00D47D0D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DC0A39">
        <w:t>8. ožujka 2017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DD6F65">
      <w:t>1</w:t>
    </w:r>
    <w:r w:rsidR="00BF31F8">
      <w:t>511</w:t>
    </w:r>
    <w:r w:rsidR="00DC0A39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2779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47D0D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6E4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St-1511/2015</izvorni_sadrzaj>
    <derivirana_varijabla naziv="DomainObject.Predmet.OznakaBroj_1">St-1511/2015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SAVEZ SPLITSKO-DALMATINSKE ŽUPANIJE</izvorni_sadrzaj>
    <derivirana_varijabla naziv="DomainObject.Predmet.ProtustrankaFormated_1">  GOLF SAVEZ SPLITSKO-DALMATINSKE ŽUPANIJE</derivirana_varijabla>
  </DomainObject.Predmet.ProtustrankaFormated>
  <DomainObject.Predmet.ProtustrankaFormatedOIB>
    <izvorni_sadrzaj>  GOLF SAVEZ SPLITSKO-DALMATINSKE ŽUPANIJE, OIB 23405348443</izvorni_sadrzaj>
    <derivirana_varijabla naziv="DomainObject.Predmet.ProtustrankaFormatedOIB_1">  GOLF SAVEZ SPLITSKO-DALMATINSKE ŽUPANIJE, OIB 23405348443</derivirana_varijabla>
  </DomainObject.Predmet.ProtustrankaFormatedOIB>
  <DomainObject.Predmet.ProtustrankaFormatedWithAdress>
    <izvorni_sadrzaj> GOLF SAVEZ SPLITSKO-DALMATINSKE ŽUPANIJE, Soline 0bb, 21311 Stobreč</izvorni_sadrzaj>
    <derivirana_varijabla naziv="DomainObject.Predmet.ProtustrankaFormatedWithAdress_1"> GOLF SAVEZ SPLITSKO-DALMATINSKE ŽUPANIJE, Soline 0bb, 21311 Stobreč</derivirana_varijabla>
  </DomainObject.Predmet.ProtustrankaFormatedWithAdress>
  <DomainObject.Predmet.ProtustrankaFormatedWithAdressOIB>
    <izvorni_sadrzaj> GOLF SAVEZ SPLITSKO-DALMATINSKE ŽUPANIJE, OIB 23405348443, Soline 0bb, 21311 Stobreč</izvorni_sadrzaj>
    <derivirana_varijabla naziv="DomainObject.Predmet.ProtustrankaFormatedWithAdressOIB_1"> GOLF SAVEZ SPLITSKO-DALMATINSKE ŽUPANIJE, OIB 23405348443, Soline 0bb, 21311 Stobreč</derivirana_varijabla>
  </DomainObject.Predmet.ProtustrankaFormatedWithAdressOIB>
  <DomainObject.Predmet.ProtustrankaWithAdress>
    <izvorni_sadrzaj>GOLF SAVEZ SPLITSKO-DALMATINSKE ŽUPANIJE Soline 0bb, 21311 Stobreč</izvorni_sadrzaj>
    <derivirana_varijabla naziv="DomainObject.Predmet.ProtustrankaWithAdress_1">GOLF SAVEZ SPLITSKO-DALMATINSKE ŽUPANIJE Soline 0bb, 21311 Stobreč</derivirana_varijabla>
  </DomainObject.Predmet.ProtustrankaWithAdress>
  <DomainObject.Predmet.ProtustrankaWithAdressOIB>
    <izvorni_sadrzaj>GOLF SAVEZ SPLITSKO-DALMATINSKE ŽUPANIJE, OIB 23405348443, Soline 0bb, 21311 Stobreč</izvorni_sadrzaj>
    <derivirana_varijabla naziv="DomainObject.Predmet.ProtustrankaWithAdressOIB_1">GOLF SAVEZ SPLITSKO-DALMATINSKE ŽUPANIJE, OIB 23405348443, Soline 0bb, 21311 Stobreč</derivirana_varijabla>
  </DomainObject.Predmet.ProtustrankaWithAdressOIB>
  <DomainObject.Predmet.ProtustrankaNazivFormated>
    <izvorni_sadrzaj>GOLF SAVEZ SPLITSKO-DALMATINSKE ŽUPANIJE</izvorni_sadrzaj>
    <derivirana_varijabla naziv="DomainObject.Predmet.ProtustrankaNazivFormated_1">GOLF SAVEZ SPLITSKO-DALMATINSKE ŽUPANIJE</derivirana_varijabla>
  </DomainObject.Predmet.ProtustrankaNazivFormated>
  <DomainObject.Predmet.ProtustrankaNazivFormatedOIB>
    <izvorni_sadrzaj>GOLF SAVEZ SPLITSKO-DALMATINSKE ŽUPANIJE, OIB 23405348443</izvorni_sadrzaj>
    <derivirana_varijabla naziv="DomainObject.Predmet.ProtustrankaNazivFormatedOIB_1">GOLF SAVEZ SPLITSKO-DALMATINSKE ŽUPANIJE, OIB 23405348443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GOLF SAVEZ SPLITSKO-DALMATINSKE ŽUPANIJE</item>
    </izvorni_sadrzaj>
    <derivirana_varijabla naziv="DomainObject.Predmet.ProtuStrankaListFormated_1">
      <item>GOLF SAVEZ SPLITSKO-DALMATINSKE ŽUPANIJE</item>
    </derivirana_varijabla>
  </DomainObject.Predmet.ProtuStrankaListFormated>
  <DomainObject.Predmet.ProtuStrankaListFormatedOIB>
    <izvorni_sadrzaj>
      <item>GOLF SAVEZ SPLITSKO-DALMATINSKE ŽUPANIJE, OIB 23405348443</item>
    </izvorni_sadrzaj>
    <derivirana_varijabla naziv="DomainObject.Predmet.ProtuStrankaListFormatedOIB_1">
      <item>GOLF SAVEZ SPLITSKO-DALMATINSKE ŽUPANIJE, OIB 23405348443</item>
    </derivirana_varijabla>
  </DomainObject.Predmet.ProtuStrankaListFormatedOIB>
  <DomainObject.Predmet.ProtuStrankaListFormatedWithAdress>
    <izvorni_sadrzaj>
      <item>GOLF SAVEZ SPLITSKO-DALMATINSKE ŽUPANIJE, Soline 0bb, 21311 Stobreč</item>
    </izvorni_sadrzaj>
    <derivirana_varijabla naziv="DomainObject.Predmet.ProtuStrankaListFormatedWithAdress_1">
      <item>GOLF SAVEZ SPLITSKO-DALMATINSKE ŽUPANIJE, Soline 0bb, 21311 Stobreč</item>
    </derivirana_varijabla>
  </DomainObject.Predmet.ProtuStrankaListFormatedWithAdress>
  <DomainObject.Predmet.ProtuStrankaListFormatedWithAdressOIB>
    <izvorni_sadrzaj>
      <item>GOLF SAVEZ SPLITSKO-DALMATINSKE ŽUPANIJE, OIB 23405348443, Soline 0bb, 21311 Stobreč</item>
    </izvorni_sadrzaj>
    <derivirana_varijabla naziv="DomainObject.Predmet.ProtuStrankaListFormatedWithAdressOIB_1">
      <item>GOLF SAVEZ SPLITSKO-DALMATINSKE ŽUPANIJE, OIB 23405348443, Soline 0bb, 21311 Stobreč</item>
    </derivirana_varijabla>
  </DomainObject.Predmet.ProtuStrankaListFormatedWithAdressOIB>
  <DomainObject.Predmet.ProtuStrankaListNazivFormated>
    <izvorni_sadrzaj>
      <item>GOLF SAVEZ SPLITSKO-DALMATINSKE ŽUPANIJE</item>
    </izvorni_sadrzaj>
    <derivirana_varijabla naziv="DomainObject.Predmet.ProtuStrankaListNazivFormated_1">
      <item>GOLF SAVEZ SPLITSKO-DALMATINSKE ŽUPANIJE</item>
    </derivirana_varijabla>
  </DomainObject.Predmet.ProtuStrankaListNazivFormated>
  <DomainObject.Predmet.ProtuStrankaListNazivFormatedOIB>
    <izvorni_sadrzaj>
      <item>GOLF SAVEZ SPLITSKO-DALMATINSKE ŽUPANIJE, OIB 23405348443</item>
    </izvorni_sadrzaj>
    <derivirana_varijabla naziv="DomainObject.Predmet.ProtuStrankaListNazivFormatedOIB_1">
      <item>GOLF SAVEZ SPLITSKO-DALMATINSKE ŽUPANIJE, OIB 23405348443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GOLF SAVEZ SPLITSKO-DALMATINSKE ŽUPANIJE</izvorni_sadrzaj>
    <derivirana_varijabla naziv="DomainObject.Predmet.ProtustrankaIDrugi_1">GOLF SAVEZ SPLITSKO-DALMATINSKE ŽUPANIJE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GOLF SAVEZ SPLITSKO-DALMATINSKE ŽUPANIJE, OIB 23405348443, Soline 0bb, 21311 Stobreč</izvorni_sadrzaj>
    <derivirana_varijabla naziv="DomainObject.Predmet.ProtustrankaIDrugiAdressOIB_1">GOLF SAVEZ SPLITSKO-DALMATINSKE ŽUPANIJE, OIB 23405348443, Soline 0bb,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GOLF SAVEZ SPLITSKO-DALMATINSKE ŽUPANIJE</item>
      <item>FINANCIJSKA AGENCIJA RC SPLIT</item>
    </izvorni_sadrzaj>
    <derivirana_varijabla naziv="DomainObject.Predmet.SudioniciListNaziv_1">
      <item>GOLF SAVEZ SPLITSKO-DALMATINSKE ŽUPANIJE</item>
      <item>FINANCIJSKA AGENCIJA RC SPLIT</item>
    </derivirana_varijabla>
  </DomainObject.Predmet.SudioniciListNaziv>
  <DomainObject.Predmet.SudioniciListAdressOIB>
    <izvorni_sadrzaj>
      <item>GOLF SAVEZ SPLITSKO-DALMATINSKE ŽUPANIJE, OIB 23405348443, Soline 0bb,21311 Stobreč</item>
      <item>FINANCIJSKA AGENCIJA RC SPLIT, OIB 85821130368, Mažuranićevo šetalište 24b,21000 Split</item>
    </izvorni_sadrzaj>
    <derivirana_varijabla naziv="DomainObject.Predmet.SudioniciListAdressOIB_1">
      <item>GOLF SAVEZ SPLITSKO-DALMATINSKE ŽUPANIJE, OIB 23405348443, Soline 0bb,21311 Stobreč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23405348443</item>
      <item>, OIB 85821130368</item>
    </izvorni_sadrzaj>
    <derivirana_varijabla naziv="DomainObject.Predmet.SudioniciListNazivOIB_1">
      <item>, OIB 23405348443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35BDEC-311E-4211-BD06-E10ABBE85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1842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2017-03-08T07:12:00Z</dcterms:created>
  <dc:creator>nmarkovic</dc:creator>
  <cp:lastModifiedBy>Ana Golub Gruić</cp:lastModifiedBy>
  <cp:lastPrinted>2016-12-29T07:53:00Z</cp:lastPrinted>
  <dcterms:modified xmlns:xsi="http://www.w3.org/2001/XMLSchema-instance" xsi:type="dcterms:W3CDTF">2017-03-08T10:55:00Z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