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EB3CA7" w:rsidRDefault="00CD5911" w14:paraId="b616f87" w14:textId="b616f87">
      <w:pPr>
        <w:ind w:left="4956" w:firstLine="708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Sp-</w:t>
      </w:r>
      <w:r w:rsidR="002D70C0">
        <w:rPr>
          <w:rFonts w:ascii="Times New Roman" w:hAnsi="Times New Roman"/>
          <w:sz w:val="24"/>
          <w:szCs w:val="24"/>
          <w:lang w:val="hr-HR"/>
        </w:rPr>
        <w:t>5393/2019-16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2D70C0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MARIN MARKOVIĆ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2D70C0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Š A G</w:t>
      </w:r>
      <w:r w:rsidR="00CD5911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513C6A" w:rsidR="00CD5911" w:rsidP="00513C6A" w:rsidRDefault="002D70C0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Braće Radića 43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2D70C0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MARIN MARKOVIĆ, OIB: 67024149894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2D70C0">
        <w:rPr>
          <w:rFonts w:ascii="Times New Roman" w:hAnsi="Times New Roman"/>
          <w:sz w:val="24"/>
          <w:szCs w:val="24"/>
          <w:lang w:val="hr-HR"/>
        </w:rPr>
        <w:t>17. veljače 2020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otpravka-ovlašteni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332BE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B7F0B"/>
    <w:rsid w:val="002C4C1A"/>
    <w:rsid w:val="002D70C0"/>
    <w:rsid w:val="002E053D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26A3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332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32B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32BE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32B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32B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2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2B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2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2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veljače 2020.</izvorni_sadrzaj>
    <derivirana_varijabla naziv="DomainObject.DatumDonosenjaOdluke_1">17.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5393</izvorni_sadrzaj>
    <derivirana_varijabla naziv="DomainObject.Predmet.Broj_1">5393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rujna 2019.</izvorni_sadrzaj>
    <derivirana_varijabla naziv="DomainObject.Predmet.DatumIzradeOptuznogAkta_1">16. rujna 2019.</derivirana_varijabla>
  </DomainObject.Predmet.DatumIzradeOptuznogAkta>
  <DomainObject.Predmet.DatumIzradeOptuznogAktaFormated>
    <izvorni_sadrzaj>16.9.2019.</izvorni_sadrzaj>
    <derivirana_varijabla naziv="DomainObject.Predmet.DatumIzradeOptuznogAktaFormated_1">16.9.2019.</derivirana_varijabla>
  </DomainObject.Predmet.DatumIzradeOptuznogAktaFormated>
  <DomainObject.Predmet.DatumOsnivanja>
    <izvorni_sadrzaj>17. rujna 2019.</izvorni_sadrzaj>
    <derivirana_varijabla naziv="DomainObject.Predmet.DatumOsnivanja_1">17.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rujna 2019.</izvorni_sadrzaj>
    <derivirana_varijabla naziv="DomainObject.Predmet.DatumPrimitkaOptuznogAkta_1">16. rujna 2019.</derivirana_varijabla>
  </DomainObject.Predmet.DatumPrimitkaOptuznogAkta>
  <DomainObject.Predmet.DatumRjesavanja>
    <izvorni_sadrzaj>17. siječnja 2020.</izvorni_sadrzaj>
    <derivirana_varijabla naziv="DomainObject.Predmet.DatumRjesavanja_1">17. siječnja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Sp-5393/2019</izvorni_sadrzaj>
    <derivirana_varijabla naziv="DomainObject.Predmet.OznakaBroj_1">Sp-5393/2019</derivirana_varijabla>
  </DomainObject.Predmet.OznakaBroj>
  <DomainObject.Predmet.OznakaBrojOptuznogAkta>
    <izvorni_sadrzaj>08-6-19-4</izvorni_sadrzaj>
    <derivirana_varijabla naziv="DomainObject.Predmet.OznakaBrojOptuznogAkta_1">08-6-19-4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MARKOVIĆ</izvorni_sadrzaj>
    <derivirana_varijabla naziv="DomainObject.Predmet.ProtustrankaFormated_1">  MARIN MARKOVIĆ</derivirana_varijabla>
  </DomainObject.Predmet.ProtustrankaFormated>
  <DomainObject.Predmet.ProtustrankaFormatedOIB>
    <izvorni_sadrzaj>  MARIN MARKOVIĆ, OIB 67024149894</izvorni_sadrzaj>
    <derivirana_varijabla naziv="DomainObject.Predmet.ProtustrankaFormatedOIB_1">  MARIN MARKOVIĆ, OIB 67024149894</derivirana_varijabla>
  </DomainObject.Predmet.ProtustrankaFormatedOIB>
  <DomainObject.Predmet.ProtustrankaFormatedWithAdress>
    <izvorni_sadrzaj> MARIN MARKOVIĆ, BRAĆE RADIĆA 43, 31550 Šag</izvorni_sadrzaj>
    <derivirana_varijabla naziv="DomainObject.Predmet.ProtustrankaFormatedWithAdress_1"> MARIN MARKOVIĆ, BRAĆE RADIĆA 43, 31550 Šag</derivirana_varijabla>
  </DomainObject.Predmet.ProtustrankaFormatedWithAdress>
  <DomainObject.Predmet.ProtustrankaFormatedWithAdressOIB>
    <izvorni_sadrzaj> MARIN MARKOVIĆ, OIB 67024149894, BRAĆE RADIĆA 43, 31550 Šag</izvorni_sadrzaj>
    <derivirana_varijabla naziv="DomainObject.Predmet.ProtustrankaFormatedWithAdressOIB_1"> MARIN MARKOVIĆ, OIB 67024149894, BRAĆE RADIĆA 43, 31550 Šag</derivirana_varijabla>
  </DomainObject.Predmet.ProtustrankaFormatedWithAdressOIB>
  <DomainObject.Predmet.ProtustrankaWithAdress>
    <izvorni_sadrzaj>MARIN MARKOVIĆ BRAĆE RADIĆA 43, 31550 Šag</izvorni_sadrzaj>
    <derivirana_varijabla naziv="DomainObject.Predmet.ProtustrankaWithAdress_1">MARIN MARKOVIĆ BRAĆE RADIĆA 43, 31550 Šag</derivirana_varijabla>
  </DomainObject.Predmet.ProtustrankaWithAdress>
  <DomainObject.Predmet.ProtustrankaWithAdressOIB>
    <izvorni_sadrzaj>MARIN MARKOVIĆ, OIB 67024149894, BRAĆE RADIĆA 43, 31550 Šag</izvorni_sadrzaj>
    <derivirana_varijabla naziv="DomainObject.Predmet.ProtustrankaWithAdressOIB_1">MARIN MARKOVIĆ, OIB 67024149894, BRAĆE RADIĆA 43, 31550 Šag</derivirana_varijabla>
  </DomainObject.Predmet.ProtustrankaWithAdressOIB>
  <DomainObject.Predmet.ProtustrankaNazivFormated>
    <izvorni_sadrzaj>MARIN MARKOVIĆ</izvorni_sadrzaj>
    <derivirana_varijabla naziv="DomainObject.Predmet.ProtustrankaNazivFormated_1">MARIN MARKOVIĆ</derivirana_varijabla>
  </DomainObject.Predmet.ProtustrankaNazivFormated>
  <DomainObject.Predmet.ProtustrankaNazivFormatedOIB>
    <izvorni_sadrzaj>MARIN MARKOVIĆ, OIB 67024149894</izvorni_sadrzaj>
    <derivirana_varijabla naziv="DomainObject.Predmet.ProtustrankaNazivFormatedOIB_1">MARIN MARKOVIĆ, OIB 67024149894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MARIN MARKOVIĆ</item>
    </izvorni_sadrzaj>
    <derivirana_varijabla naziv="DomainObject.Predmet.ProtuStrankaListFormated_1">
      <item>MARIN MARKOVIĆ</item>
    </derivirana_varijabla>
  </DomainObject.Predmet.ProtuStrankaListFormated>
  <DomainObject.Predmet.ProtuStrankaListFormatedOIB>
    <izvorni_sadrzaj>
      <item>MARIN MARKOVIĆ, OIB 67024149894</item>
    </izvorni_sadrzaj>
    <derivirana_varijabla naziv="DomainObject.Predmet.ProtuStrankaListFormatedOIB_1">
      <item>MARIN MARKOVIĆ, OIB 67024149894</item>
    </derivirana_varijabla>
  </DomainObject.Predmet.ProtuStrankaListFormatedOIB>
  <DomainObject.Predmet.ProtuStrankaListFormatedWithAdress>
    <izvorni_sadrzaj>
      <item>MARIN MARKOVIĆ, BRAĆE RADIĆA 43, 31550 Šag</item>
    </izvorni_sadrzaj>
    <derivirana_varijabla naziv="DomainObject.Predmet.ProtuStrankaListFormatedWithAdress_1">
      <item>MARIN MARKOVIĆ, BRAĆE RADIĆA 43, 31550 Šag</item>
    </derivirana_varijabla>
  </DomainObject.Predmet.ProtuStrankaListFormatedWithAdress>
  <DomainObject.Predmet.ProtuStrankaListFormatedWithAdressOIB>
    <izvorni_sadrzaj>
      <item>MARIN MARKOVIĆ, OIB 67024149894, BRAĆE RADIĆA 43, 31550 Šag</item>
    </izvorni_sadrzaj>
    <derivirana_varijabla naziv="DomainObject.Predmet.ProtuStrankaListFormatedWithAdressOIB_1">
      <item>MARIN MARKOVIĆ, OIB 67024149894, BRAĆE RADIĆA 43, 31550 Šag</item>
    </derivirana_varijabla>
  </DomainObject.Predmet.ProtuStrankaListFormatedWithAdressOIB>
  <DomainObject.Predmet.ProtuStrankaListNazivFormated>
    <izvorni_sadrzaj>
      <item>MARIN MARKOVIĆ</item>
    </izvorni_sadrzaj>
    <derivirana_varijabla naziv="DomainObject.Predmet.ProtuStrankaListNazivFormated_1">
      <item>MARIN MARKOVIĆ</item>
    </derivirana_varijabla>
  </DomainObject.Predmet.ProtuStrankaListNazivFormated>
  <DomainObject.Predmet.ProtuStrankaListNazivFormatedOIB>
    <izvorni_sadrzaj>
      <item>MARIN MARKOVIĆ, OIB 67024149894</item>
    </izvorni_sadrzaj>
    <derivirana_varijabla naziv="DomainObject.Predmet.ProtuStrankaListNazivFormatedOIB_1">
      <item>MARIN MARKOVIĆ, OIB 67024149894</item>
    </derivirana_varijabla>
  </DomainObject.Predmet.ProtuStrankaListNazivFormatedOIB>
  <DomainObject.Predmet.OstaliListFormated>
    <izvorni_sadrzaj>
      <item>INKASO.HR d.o.o. za naplatu potraživanja</item>
      <item>A1 Hrvatska društvo s ograničenom odgovornošću za usluge javnih telekomunikacija</item>
    </izvorni_sadrzaj>
    <derivirana_varijabla naziv="DomainObject.Predmet.OstaliListFormated_1">
      <item>INKASO.HR d.o.o. za naplatu potraživanja</item>
      <item>A1 Hrvatska društvo s ograničenom odgovornošću za usluge javnih telekomunikacija</item>
    </derivirana_varijabla>
  </DomainObject.Predmet.OstaliListFormated>
  <DomainObject.Predmet.OstaliListFormatedOIB>
    <izvorni_sadrzaj>
      <item>INKASO.HR d.o.o. za naplatu potraživanja, OIB 82925459345</item>
      <item>A1 Hrvatska društvo s ograničenom odgovornošću za usluge javnih telekomunikacija, OIB 29524210204</item>
    </izvorni_sadrzaj>
    <derivirana_varijabla naziv="DomainObject.Predmet.OstaliListFormatedOIB_1">
      <item>INKASO.HR d.o.o. za naplatu potraživanja, OIB 82925459345</item>
      <item>A1 Hrvatska društvo s ograničenom odgovornošću za usluge javnih telekomunikacija, OIB 29524210204</item>
    </derivirana_varijabla>
  </DomainObject.Predmet.OstaliListFormatedOIB>
  <DomainObject.Predmet.OstaliListFormatedWithAdress>
    <izvorni_sadrzaj>
      <item>INKASO.HR d.o.o. za naplatu potraživanja, L. Jagera 5, 31000 Osijek</item>
      <item>A1 Hrvatska društvo s ograničenom odgovornošću za usluge javnih telekomunikacija, Vrtni put 1, 10000 Zagreb</item>
    </izvorni_sadrzaj>
    <derivirana_varijabla naziv="DomainObject.Predmet.OstaliListFormatedWithAdress_1">
      <item>INKASO.HR d.o.o. za naplatu potraživanja, L. Jagera 5, 31000 Osijek</item>
      <item>A1 Hrvatska društvo s ograničenom odgovornošću za usluge javnih telekomunikacija, Vrtni put 1, 10000 Zagreb</item>
    </derivirana_varijabla>
  </DomainObject.Predmet.OstaliListFormatedWithAdress>
  <DomainObject.Predmet.OstaliListFormatedWithAdressOIB>
    <izvorni_sadrzaj>
      <item>INKASO.HR d.o.o. za naplatu potraživanja, OIB 82925459345, L. Jagera 5, 31000 Osijek</item>
      <item>A1 Hrvatska društvo s ograničenom odgovornošću za usluge javnih telekomunikacija, OIB 29524210204, Vrtni put 1, 10000 Zagreb</item>
    </izvorni_sadrzaj>
    <derivirana_varijabla naziv="DomainObject.Predmet.OstaliListFormatedWithAdressOIB_1">
      <item>INKASO.HR d.o.o. za naplatu potraživanja, OIB 82925459345, L. Jagera 5, 31000 Osijek</item>
      <item>A1 Hrvatska društvo s ograničenom odgovornošću za usluge javnih telekomunikacija, OIB 29524210204, Vrtni put 1, 10000 Zagreb</item>
    </derivirana_varijabla>
  </DomainObject.Predmet.OstaliListFormatedWithAdressOIB>
  <DomainObject.Predmet.OstaliListNazivFormated>
    <izvorni_sadrzaj>
      <item>INKASO.HR d.o.o. za naplatu potraživanja</item>
      <item>A1 Hrvatska društvo s ograničenom odgovornošću za usluge javnih telekomunikacija</item>
    </izvorni_sadrzaj>
    <derivirana_varijabla naziv="DomainObject.Predmet.OstaliListNazivFormated_1">
      <item>INKASO.HR d.o.o. za naplatu potraživanja</item>
      <item>A1 Hrvatska društvo s ograničenom odgovornošću za usluge javnih telekomunikacija</item>
    </derivirana_varijabla>
  </DomainObject.Predmet.OstaliListNazivFormated>
  <DomainObject.Predmet.OstaliListNazivFormatedOIB>
    <izvorni_sadrzaj>
      <item>INKASO.HR d.o.o. za naplatu potraživanja, OIB 82925459345</item>
      <item>A1 Hrvatska društvo s ograničenom odgovornošću za usluge javnih telekomunikacija, OIB 29524210204</item>
    </izvorni_sadrzaj>
    <derivirana_varijabla naziv="DomainObject.Predmet.OstaliListNazivFormatedOIB_1">
      <item>INKASO.HR d.o.o. za naplatu potraživanja, OIB 82925459345</item>
      <item>A1 Hrvatska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veljače 2020.</izvorni_sadrzaj>
    <derivirana_varijabla naziv="DomainObject.Datum_1">17.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MARIN MARKOVIĆ</izvorni_sadrzaj>
    <derivirana_varijabla naziv="DomainObject.Predmet.ProtustrankaIDrugi_1">MARIN MARKOVIĆ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MARIN MARKOVIĆ, OIB 67024149894, BRAĆE RADIĆA 43, 31550 Šag</izvorni_sadrzaj>
    <derivirana_varijabla naziv="DomainObject.Predmet.ProtustrankaIDrugiAdressOIB_1">MARIN MARKOVIĆ, OIB 67024149894, BRAĆE RADIĆA 43, 31550 Šag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2020.</izvorni_sadrzaj>
    <derivirana_varijabla naziv="DomainObject.Predmet.OdlukaRjesenje.DatumDonosenjaOdluke_1">16. siječnja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Sp-5393/2019-11</izvorni_sadrzaj>
    <derivirana_varijabla naziv="DomainObject.Predmet.OdlukaRjesenje.Oznaka_1">Sp-5393/2019-11</derivirana_varijabla>
  </DomainObject.Predmet.OdlukaRjesenje.Oznaka>
  <DomainObject.Predmet.SudioniciListNaziv>
    <izvorni_sadrzaj>
      <item>MARIN MARKOVIĆ</item>
      <item>Financijska agencija</item>
      <item>INKASO.HR d.o.o. za naplatu potraživanja</item>
      <item>A1 Hrvatska društvo s ograničenom odgovornošću za usluge javnih telekomunikacija</item>
    </izvorni_sadrzaj>
    <derivirana_varijabla naziv="DomainObject.Predmet.SudioniciListNaziv_1">
      <item>MARIN MARKOVIĆ</item>
      <item>Financijska agencija</item>
      <item>INKASO.HR d.o.o. za naplatu potraživanja</item>
      <item>A1 Hrvatska društvo s ograničenom odgovornošću za usluge javnih telekomunikacija</item>
    </derivirana_varijabla>
  </DomainObject.Predmet.SudioniciListNaziv>
  <DomainObject.Predmet.SudioniciListAdressOIB>
    <izvorni_sadrzaj>
      <item>MARIN MARKOVIĆ, OIB 67024149894, BRAĆE RADIĆA 43,31550 Šag</item>
      <item>Financijska agencija, OIB 85821130368, Ulica grada Vukovara 70,10000 Zagreb</item>
      <item>INKASO.HR d.o.o. za naplatu potraživanja, OIB 82925459345, L. Jagera 5,31000 Osijek</item>
      <item>A1 Hrvatska društvo s ograničenom odgovornošću za usluge javnih telekomunikacija, OIB 29524210204, Vrtni put 1,10000 Zagreb</item>
    </izvorni_sadrzaj>
    <derivirana_varijabla naziv="DomainObject.Predmet.SudioniciListAdressOIB_1">
      <item>MARIN MARKOVIĆ, OIB 67024149894, BRAĆE RADIĆA 43,31550 Šag</item>
      <item>Financijska agencija, OIB 85821130368, Ulica grada Vukovara 70,10000 Zagreb</item>
      <item>INKASO.HR d.o.o. za naplatu potraživanja, OIB 82925459345, L. Jagera 5,31000 Osijek</item>
      <item>A1 Hrvatska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67024149894</item>
      <item>, OIB 85821130368</item>
      <item>, OIB 82925459345</item>
      <item>, OIB 29524210204</item>
    </izvorni_sadrzaj>
    <derivirana_varijabla naziv="DomainObject.Predmet.SudioniciListNazivOIB_1">
      <item>, OIB 67024149894</item>
      <item>, OIB 85821130368</item>
      <item>, OIB 82925459345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studenog 2019.</izvorni_sadrzaj>
    <derivirana_varijabla naziv="DomainObject.PredzadnjaOdlukaIzPredmeta.DatumDonosenjaOdluke_1">4. studenog 2019.</derivirana_varijabla>
  </DomainObject.PredzadnjaOdlukaIzPredmeta.DatumDonosenjaOdluke>
  <DomainObject.PredzadnjaOdlukaIzPredmeta.Oznaka>
    <izvorni_sadrzaj>Sp-5393/2019-6</izvorni_sadrzaj>
    <derivirana_varijabla naziv="DomainObject.PredzadnjaOdlukaIzPredmeta.Oznaka_1">Sp-5393/2019-6</derivirana_varijabla>
  </DomainObject.PredzadnjaOdlukaIzPredmeta.Oznaka>
  <DomainObject.PodaciZaPnopPredlozakOdluke.PodaciOrp.BrDanaBlok>
    <izvorni_sadrzaj>1269</izvorni_sadrzaj>
    <derivirana_varijabla naziv="DomainObject.PodaciZaPnopPredlozakOdluke.PodaciOrp.BrDanaBlok_1">1269</derivirana_varijabla>
  </DomainObject.PodaciZaPnopPredlozakOdluke.PodaciOrp.BrDanaBlok>
  <DomainObject.PodaciZaPnopPredlozakOdluke.PodaciOrp.NeizvrseneOsnove.PodaciUkupno.NenaplGlavnica>
    <izvorni_sadrzaj>5.646,13</izvorni_sadrzaj>
    <derivirana_varijabla naziv="DomainObject.PodaciZaPnopPredlozakOdluke.PodaciOrp.NeizvrseneOsnove.PodaciUkupno.NenaplGlavnica_1">5.646,13</derivirana_varijabla>
  </DomainObject.PodaciZaPnopPredlozakOdluke.PodaciOrp.NeizvrseneOsnove.PodaciUkupno.NenaplGlavnica>
  <DomainObject.Predmet.DatumPocetkaProcesa>
    <izvorni_sadrzaj>17. rujna 2019.</izvorni_sadrzaj>
    <derivirana_varijabla naziv="DomainObject.Predmet.DatumPocetkaProcesa_1">17. rujna 2019.</derivirana_varijabla>
  </DomainObject.Predmet.DatumPocetkaProcesa>
  <DomainObject.PodaciZaPnopPredlozakOdluke.NeizvrseneOsnoveZaPlacanjeOpis>
    <izvorni_sadrzaj>
1. osnova broj OVRV-4450/2016, izdavatelja JAVNI BILJEŽNIK, BORIĆ MIRJANA, OSIJEK
- vjerovnik (1) INKASO.HR d.o.o., L. Jagera 5, Osijek, Hrvatska, OIB: 82925459345
 zaprimljena 09.05.2017., glavnica 2.874,27, kamata 1.176,68, trošak 1.462,50
2. osnova broj OVRV-12883/18, izdavatelja JAVNI BILJEŽNIK, BORIĆ MIRJANA, OSIJEK
- vjerovnik (1) A1 Hrvatska d.o.o., Vrtni put 1, Zagreb, Hrvatska, OIB: 29524210204
 zaprimljena 22.10.2018., glavnica 2.771,86, kamata 454,49, trošak 1.637,50</izvorni_sadrzaj>
    <derivirana_varijabla naziv="DomainObject.PodaciZaPnopPredlozakOdluke.NeizvrseneOsnoveZaPlacanjeOpis_1">
1. osnova broj OVRV-4450/2016, izdavatelja JAVNI BILJEŽNIK, BORIĆ MIRJANA, OSIJEK
- vjerovnik (1) INKASO.HR d.o.o., L. Jagera 5, Osijek, Hrvatska, OIB: 82925459345
 zaprimljena 09.05.2017., glavnica 2.874,27, kamata 1.176,68, trošak 1.462,50
2. osnova broj OVRV-12883/18, izdavatelja JAVNI BILJEŽNIK, BORIĆ MIRJANA, OSIJEK
- vjerovnik (1) A1 Hrvatska d.o.o., Vrtni put 1, Zagreb, Hrvatska, OIB: 29524210204
 zaprimljena 22.10.2018., glavnica 2.771,86, kamata 454,49, trošak 1.637,50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148</properties:Words>
  <properties:Characters>837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2020-02-17T07:03:00Z</dcterms:created>
  <dc:creator>Sanela Maričić</dc:creator>
  <cp:lastModifiedBy>Ljiljana Dubovečak</cp:lastModifiedBy>
  <cp:lastPrinted>2020-02-17T07:03:00Z</cp:lastPrinted>
  <dcterms:modified xmlns:xsi="http://www.w3.org/2001/XMLSchema-instance" xsi:type="dcterms:W3CDTF">2020-02-17T07:05:00Z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- 5393-19.docx)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