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f41d" w14:paraId="d97f41d" w:rsidRDefault="00185902" w:rsidP="007A5C5B" w:rsidR="004337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C5B" w:rsidP="007A5C5B" w:rsidR="007A5C5B">
      <w:r>
        <w:t>REPUBLIKA HRVATSKA</w:t>
      </w:r>
    </w:p>
    <w:p w:rsidRDefault="007A5C5B" w:rsidP="007A5C5B" w:rsidR="007A5C5B">
      <w:r>
        <w:t xml:space="preserve">TRGOVAČKI SUD U ZAGREBU    </w:t>
      </w:r>
    </w:p>
    <w:p w:rsidRDefault="007A5C5B" w:rsidP="007A5C5B" w:rsidR="007A5C5B">
      <w:r>
        <w:t xml:space="preserve">Zagreb,  </w:t>
      </w:r>
      <w:proofErr w:type="spellStart"/>
      <w:r>
        <w:t>Amruševa</w:t>
      </w:r>
      <w:proofErr w:type="spellEnd"/>
      <w:r>
        <w:t xml:space="preserve"> 2/II                                                         </w:t>
      </w:r>
      <w:r>
        <w:tab/>
      </w:r>
      <w:r>
        <w:tab/>
        <w:t xml:space="preserve"> 1 St-</w:t>
      </w:r>
      <w:r w:rsidR="00480F03">
        <w:t>138/</w:t>
      </w:r>
      <w:r w:rsidR="00DB2E4F">
        <w:t>1</w:t>
      </w:r>
      <w:r w:rsidR="00480F03">
        <w:t>999</w:t>
      </w:r>
    </w:p>
    <w:p w:rsidRDefault="007A5C5B" w:rsidP="007A5C5B" w:rsidR="007A5C5B">
      <w:pPr>
        <w:rPr>
          <w:b/>
        </w:rPr>
      </w:pPr>
    </w:p>
    <w:p w:rsidRDefault="00DE4549" w:rsidP="007A5C5B" w:rsidR="00DE4549">
      <w:pPr>
        <w:jc w:val="center"/>
        <w:rPr>
          <w:b/>
        </w:rPr>
      </w:pPr>
    </w:p>
    <w:p w:rsidRDefault="007A5C5B" w:rsidP="007A5C5B" w:rsidR="007A5C5B">
      <w:pPr>
        <w:jc w:val="center"/>
        <w:rPr>
          <w:b/>
        </w:rPr>
      </w:pPr>
      <w:r>
        <w:rPr>
          <w:b/>
        </w:rPr>
        <w:t>R  J  E  Š  E  NJ  E</w:t>
      </w:r>
    </w:p>
    <w:p w:rsidRDefault="007A5C5B" w:rsidP="007A5C5B" w:rsidR="007A5C5B">
      <w:pPr>
        <w:jc w:val="both"/>
      </w:pPr>
    </w:p>
    <w:p w:rsidRDefault="007A5C5B" w:rsidP="007A5C5B" w:rsidR="007A5C5B">
      <w:pPr>
        <w:jc w:val="both"/>
      </w:pPr>
      <w:r>
        <w:t xml:space="preserve">TRGOVAČKI SUD U ZAGREBU po stečajnom sucu Nini Radiću , u stečajnom postupku nad </w:t>
      </w:r>
      <w:r w:rsidR="00480F03">
        <w:t>METALKA TRGOVINA</w:t>
      </w:r>
      <w:r w:rsidR="0048209D">
        <w:t xml:space="preserve"> </w:t>
      </w:r>
      <w:r w:rsidR="00480F03">
        <w:t xml:space="preserve">poduzeće za trgovinu </w:t>
      </w:r>
      <w:r w:rsidR="0048209D">
        <w:t>d.o.o.</w:t>
      </w:r>
      <w:r w:rsidR="00480F03">
        <w:t xml:space="preserve"> </w:t>
      </w:r>
      <w:r w:rsidR="0048209D">
        <w:t xml:space="preserve">u stečaju  Zagreb, </w:t>
      </w:r>
      <w:proofErr w:type="spellStart"/>
      <w:r w:rsidR="00480F03">
        <w:t>Av</w:t>
      </w:r>
      <w:proofErr w:type="spellEnd"/>
      <w:r w:rsidR="00480F03">
        <w:t>. Dubrovnik 5</w:t>
      </w:r>
      <w:r w:rsidR="0048209D">
        <w:t xml:space="preserve">, </w:t>
      </w:r>
      <w:r w:rsidR="004F60ED">
        <w:t xml:space="preserve">sada stečajna masa </w:t>
      </w:r>
      <w:r w:rsidR="00480F03">
        <w:t xml:space="preserve">METALKA TRGOVINA poduzeće za trgovinu d.o.o. Zagreb, </w:t>
      </w:r>
      <w:proofErr w:type="spellStart"/>
      <w:r w:rsidR="00480F03">
        <w:t>Av</w:t>
      </w:r>
      <w:proofErr w:type="spellEnd"/>
      <w:r w:rsidR="00480F03">
        <w:t>. Dubrovnik 5</w:t>
      </w:r>
      <w:r w:rsidR="004F60ED">
        <w:t xml:space="preserve">, </w:t>
      </w:r>
      <w:r w:rsidR="00F24B9A">
        <w:t>1</w:t>
      </w:r>
      <w:r w:rsidR="00480F03">
        <w:t>9. travnja</w:t>
      </w:r>
      <w:r>
        <w:t xml:space="preserve"> 201</w:t>
      </w:r>
      <w:r w:rsidR="0048209D">
        <w:t>7</w:t>
      </w:r>
      <w:r>
        <w:t>. godine,</w:t>
      </w:r>
    </w:p>
    <w:p w:rsidRDefault="008028D9" w:rsidP="008028D9" w:rsidR="001B6D90">
      <w:pPr>
        <w:ind w:left="2832"/>
        <w:jc w:val="both"/>
        <w:rPr>
          <w:b/>
        </w:rPr>
      </w:pPr>
      <w:r w:rsidRPr="002272D8">
        <w:rPr>
          <w:b/>
        </w:rPr>
        <w:t xml:space="preserve">         </w:t>
      </w:r>
    </w:p>
    <w:p w:rsidRDefault="008028D9" w:rsidP="001B6D90" w:rsidR="008028D9">
      <w:pPr>
        <w:jc w:val="center"/>
        <w:rPr>
          <w:b/>
        </w:rPr>
      </w:pPr>
      <w:r w:rsidRPr="002272D8">
        <w:rPr>
          <w:b/>
        </w:rPr>
        <w:t>r   i   j   e   š   i   o     j   e</w:t>
      </w:r>
    </w:p>
    <w:p w:rsidRDefault="007A24D4" w:rsidP="007A24D4" w:rsidR="007A24D4">
      <w:pPr>
        <w:jc w:val="both"/>
        <w:rPr>
          <w:b/>
        </w:rPr>
      </w:pPr>
    </w:p>
    <w:p w:rsidRDefault="007A24D4" w:rsidP="004F60ED" w:rsidR="0048209D">
      <w:pPr>
        <w:jc w:val="both"/>
      </w:pPr>
      <w:r>
        <w:rPr>
          <w:b/>
        </w:rPr>
        <w:t xml:space="preserve">          I  </w:t>
      </w:r>
      <w:r w:rsidR="00DA5CCF">
        <w:rPr>
          <w:b/>
        </w:rPr>
        <w:t xml:space="preserve"> </w:t>
      </w:r>
      <w:r w:rsidRPr="007D4DAB">
        <w:t xml:space="preserve">Nastavlja se stečajni postupak </w:t>
      </w:r>
      <w:r w:rsidR="007D4DAB">
        <w:t xml:space="preserve">nad </w:t>
      </w:r>
      <w:r w:rsidR="008756AD">
        <w:t>dužnikom</w:t>
      </w:r>
      <w:r w:rsidR="004F60ED">
        <w:t xml:space="preserve"> </w:t>
      </w:r>
      <w:r w:rsidR="00480F03">
        <w:t xml:space="preserve">METALKA TRGOVINA poduzeće za trgovinu d.o.o. </w:t>
      </w:r>
      <w:r w:rsidR="00DA5CCF">
        <w:t xml:space="preserve">u stečaju, </w:t>
      </w:r>
      <w:r w:rsidR="00480F03">
        <w:t xml:space="preserve">Zagreb, </w:t>
      </w:r>
      <w:proofErr w:type="spellStart"/>
      <w:r w:rsidR="00480F03">
        <w:t>Av</w:t>
      </w:r>
      <w:proofErr w:type="spellEnd"/>
      <w:r w:rsidR="00480F03">
        <w:t xml:space="preserve">. Dubrovnik 5, </w:t>
      </w:r>
      <w:proofErr w:type="spellStart"/>
      <w:r w:rsidR="00480F03">
        <w:t>Rul</w:t>
      </w:r>
      <w:proofErr w:type="spellEnd"/>
      <w:r w:rsidR="00480F03">
        <w:t>:1-16819</w:t>
      </w:r>
      <w:r w:rsidR="008756AD">
        <w:t>,</w:t>
      </w:r>
      <w:r w:rsidR="008756AD" w:rsidRPr="008756AD">
        <w:t xml:space="preserve"> </w:t>
      </w:r>
      <w:r w:rsidR="008756AD">
        <w:t xml:space="preserve">sada stečajna masa METALKA TRGOVINA poduzeće za trgovinu d.o.o. Zagreb, </w:t>
      </w:r>
      <w:proofErr w:type="spellStart"/>
      <w:r w:rsidR="008756AD">
        <w:t>Av</w:t>
      </w:r>
      <w:proofErr w:type="spellEnd"/>
      <w:r w:rsidR="008756AD">
        <w:t xml:space="preserve">. Dubrovnik 5, zaključen 15. </w:t>
      </w:r>
      <w:r w:rsidR="00DA5CCF">
        <w:t>p</w:t>
      </w:r>
      <w:r w:rsidR="008756AD">
        <w:t>rosinca 2008.</w:t>
      </w:r>
    </w:p>
    <w:p w:rsidRDefault="004F60ED" w:rsidP="004F60ED" w:rsidR="004F60ED">
      <w:pPr>
        <w:jc w:val="both"/>
      </w:pPr>
      <w:r>
        <w:t xml:space="preserve">        </w:t>
      </w:r>
      <w:r w:rsidRPr="00957B40">
        <w:rPr>
          <w:b/>
        </w:rPr>
        <w:t>II</w:t>
      </w:r>
      <w:r>
        <w:t xml:space="preserve">     U sudski registar T</w:t>
      </w:r>
      <w:r w:rsidR="00480F03">
        <w:t>rgovačkog suda u Zagrebu upisat</w:t>
      </w:r>
      <w:r>
        <w:t xml:space="preserve"> će se podaci za stečajnu masu.</w:t>
      </w:r>
    </w:p>
    <w:p w:rsidRDefault="008756AD" w:rsidP="008756AD" w:rsidR="008756AD" w:rsidRPr="008756AD">
      <w:pPr>
        <w:jc w:val="both"/>
      </w:pPr>
      <w:r>
        <w:rPr>
          <w:b/>
        </w:rPr>
        <w:t xml:space="preserve">        </w:t>
      </w:r>
      <w:r w:rsidRPr="00DA5CCF">
        <w:rPr>
          <w:b/>
        </w:rPr>
        <w:t>III</w:t>
      </w:r>
      <w:r w:rsidRPr="008756AD">
        <w:t xml:space="preserve"> </w:t>
      </w:r>
      <w:r w:rsidR="000870A5">
        <w:t xml:space="preserve"> </w:t>
      </w:r>
      <w:r w:rsidR="00DA5CCF">
        <w:t>Biserka Jakić iz Zagreba, M</w:t>
      </w:r>
      <w:r w:rsidRPr="008756AD">
        <w:t xml:space="preserve">. </w:t>
      </w:r>
      <w:proofErr w:type="spellStart"/>
      <w:r w:rsidRPr="008756AD">
        <w:t>Haberlea</w:t>
      </w:r>
      <w:proofErr w:type="spellEnd"/>
      <w:r w:rsidRPr="008756AD">
        <w:t xml:space="preserve"> 10, OIB: </w:t>
      </w:r>
      <w:r w:rsidR="00974FEE">
        <w:t xml:space="preserve">24564164619, </w:t>
      </w:r>
      <w:r w:rsidRPr="008756AD">
        <w:t>je zakonski zastupnik stečajne mase.</w:t>
      </w:r>
    </w:p>
    <w:p w:rsidRDefault="008756AD" w:rsidP="008756AD" w:rsidR="008756AD">
      <w:pPr>
        <w:jc w:val="both"/>
      </w:pPr>
      <w:r>
        <w:t xml:space="preserve">      </w:t>
      </w:r>
    </w:p>
    <w:p w:rsidRDefault="008756AD" w:rsidP="008756AD" w:rsidR="008756AD">
      <w:pPr>
        <w:ind w:firstLine="708" w:left="2832"/>
        <w:jc w:val="both"/>
      </w:pPr>
      <w:r>
        <w:t>O b r a z l o ž e n j e</w:t>
      </w:r>
    </w:p>
    <w:p w:rsidRDefault="008756AD" w:rsidP="008756AD" w:rsidR="008756AD">
      <w:pPr>
        <w:ind w:firstLine="708" w:left="2832"/>
        <w:jc w:val="both"/>
      </w:pPr>
    </w:p>
    <w:p w:rsidRDefault="008756AD" w:rsidP="00DA5CCF" w:rsidR="008756AD">
      <w:pPr>
        <w:jc w:val="both"/>
      </w:pPr>
      <w:r>
        <w:t>U predmetu protiv stečajnog dužnika pod brojem St 138/1999 donijeto je rješenje o obustavi i zaključenju stečajnog postupka radi nedostatnosti stečajne mase u skladu s člankom 203. Stečajnog zakona. Stečajni dužnik je vodio parnični postupak pod brojem P-</w:t>
      </w:r>
      <w:r w:rsidR="00DA5CCF">
        <w:t>755</w:t>
      </w:r>
      <w:r>
        <w:t>/</w:t>
      </w:r>
      <w:r w:rsidR="00DA5CCF">
        <w:t>15</w:t>
      </w:r>
      <w:r>
        <w:t xml:space="preserve"> </w:t>
      </w:r>
      <w:r w:rsidR="00DA5CCF">
        <w:t xml:space="preserve">protiv dužnika FERTSTOP d.d., </w:t>
      </w:r>
      <w:r>
        <w:t xml:space="preserve">koji </w:t>
      </w:r>
      <w:r w:rsidR="00DA5CCF">
        <w:t>postupak je pravomoćno dovršen o</w:t>
      </w:r>
      <w:r>
        <w:t>dlukom Visokog trgovačkog suda Re</w:t>
      </w:r>
      <w:r w:rsidR="00DA5CCF">
        <w:t xml:space="preserve">publike Hrvatske pod brojem </w:t>
      </w:r>
      <w:proofErr w:type="spellStart"/>
      <w:r w:rsidR="00DA5CCF">
        <w:t>Pž</w:t>
      </w:r>
      <w:proofErr w:type="spellEnd"/>
      <w:r w:rsidR="00DA5CCF">
        <w:t>-</w:t>
      </w:r>
      <w:r>
        <w:t>6</w:t>
      </w:r>
      <w:r w:rsidR="00DA5CCF">
        <w:t>264</w:t>
      </w:r>
      <w:r>
        <w:t xml:space="preserve">/15 </w:t>
      </w:r>
      <w:r w:rsidR="00DA5CCF">
        <w:t>od 24 ožujka 2017.</w:t>
      </w:r>
    </w:p>
    <w:p w:rsidRDefault="00DA5CCF" w:rsidP="00DA5CCF" w:rsidR="00DA5CCF">
      <w:pPr>
        <w:jc w:val="both"/>
      </w:pPr>
      <w:r>
        <w:t>Podneskom od 19. travnja 2017. stečajni je upravitelj predložio nastaviti postupak u odnosu na stečajnu masu radi naknadno pronađene imovine.</w:t>
      </w:r>
    </w:p>
    <w:p w:rsidRDefault="008756AD" w:rsidP="008756AD" w:rsidR="008756AD">
      <w:pPr>
        <w:jc w:val="both"/>
      </w:pPr>
      <w:r>
        <w:t>Na opisani način stečajni dužnik je pronašao imovinu koja ulazi u stečajnu masu pa je temeljem prijedloga stečajnog upravitelja, sukladno stanju spisa i u skladu s člankom 289. Stečajnog zakona riješeno kao u izreci pod I i II.</w:t>
      </w:r>
    </w:p>
    <w:p w:rsidRDefault="008756AD" w:rsidP="008756AD" w:rsidR="008756AD">
      <w:pPr>
        <w:jc w:val="both"/>
      </w:pPr>
    </w:p>
    <w:p w:rsidRDefault="007A24D4" w:rsidP="007A24D4" w:rsidR="007A24D4" w:rsidRPr="00465A38">
      <w:pPr>
        <w:ind w:firstLine="708" w:left="2124"/>
        <w:jc w:val="both"/>
      </w:pPr>
      <w:r w:rsidRPr="00465A38">
        <w:t xml:space="preserve">U Zagrebu, </w:t>
      </w:r>
      <w:r w:rsidR="00F24B9A">
        <w:t>1</w:t>
      </w:r>
      <w:r w:rsidR="008047BD">
        <w:t>9</w:t>
      </w:r>
      <w:r w:rsidRPr="00465A38">
        <w:t xml:space="preserve">. </w:t>
      </w:r>
      <w:r w:rsidR="008047BD">
        <w:t>travnja</w:t>
      </w:r>
      <w:r w:rsidRPr="00465A38">
        <w:t xml:space="preserve"> 20</w:t>
      </w:r>
      <w:r w:rsidR="00AD739D">
        <w:t>1</w:t>
      </w:r>
      <w:r w:rsidR="00123141">
        <w:t>7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D762CD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  <w:t>Nino Radić</w:t>
      </w:r>
      <w:r w:rsidR="00D762CD">
        <w:t>, v.r.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332324" w:rsidP="00D762CD" w:rsidR="00D762CD">
      <w:pPr>
        <w:jc w:val="both"/>
      </w:pPr>
      <w:r>
        <w:rPr>
          <w:sz w:val="22"/>
          <w:szCs w:val="22"/>
        </w:rPr>
        <w:t xml:space="preserve">                          </w:t>
      </w:r>
      <w:r w:rsidR="00D762CD">
        <w:t xml:space="preserve">     </w:t>
      </w:r>
    </w:p>
    <w:p w:rsidRDefault="00D762CD" w:rsidP="00D762CD" w:rsidR="00D762CD" w:rsidRPr="00D762CD">
      <w:pPr>
        <w:ind w:firstLine="708" w:left="5664"/>
        <w:jc w:val="both"/>
        <w:rPr>
          <w:sz w:val="22"/>
          <w:szCs w:val="22"/>
        </w:rPr>
      </w:pPr>
      <w:r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D762CD" w:rsidP="00D762CD" w:rsidR="00D762C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Tatjana Slaviček </w:t>
      </w:r>
    </w:p>
    <w:sectPr w:rsidR="00D762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870A5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09D6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141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172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902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D90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E70DF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EB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324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37FB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0F03"/>
    <w:rsid w:val="0048164C"/>
    <w:rsid w:val="0048209D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4F60ED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4C"/>
    <w:rsid w:val="007F5758"/>
    <w:rsid w:val="007F6D60"/>
    <w:rsid w:val="007F712F"/>
    <w:rsid w:val="008013CE"/>
    <w:rsid w:val="00801DD3"/>
    <w:rsid w:val="008028D9"/>
    <w:rsid w:val="008047BD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56A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037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4FEE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2CD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5CCF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604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24B9A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0411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3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3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11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1999.</izvorni_sadrzaj>
    <derivirana_varijabla naziv="DomainObject.Predmet.DatumOsnivanja_1">31.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2004.</izvorni_sadrzaj>
    <derivirana_varijabla naziv="DomainObject.Predmet.DatumRjesavanja_1">29. rujna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studenog 2013.</izvorni_sadrzaj>
    <derivirana_varijabla naziv="DomainObject.Predmet.DatumZatvaranja_1">12. studenog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Statistika ostala po rješenju od 29.09.04. kojim je zaključen stečajni postupak rješenje ukinuto odlukom VTS-a Pž-7830/04 od 03.01.05. IN2 napomene: 2005-05-21 PREDMET Spis presigniran iz ref sutkinje Šabarić u ref sutkinje Orlić-Zaninović po naredbi 10-Su-80/05 od 19.01.05. IN2 napomene: 2005-11-15 PREDMET Spis presigniran iz ref sutkinje Orlić-Zaninović u ref sutkinje Cerovski-Jasenković po naredbi 10 Su-80/05 od 10.11.05. IN2 napomene: 2006-12-13 PREDMET podnesak (ŽDO) od 12.12.2006. IN2 napomene: 2007-11-14 PREDMET podnesak (st.upravitelj Biserka Jakić) od 13.11.2007. IN2 napomene: 2008-01-16 PREDMET podnesak (Nicole Kwiatkowski) od 15.01.2008. IN2 napomene: 2008-03-31 PREDMET spis presigniran iz ref. sutkinje Cerovski Jesenković u ref. suca Radića rj. od 25.03.2008. 10 Su-30/08 IN2 napomene: 2008-11-28 PREDMET 28.11.2008. Oglasna ploča - rješenje od 17.10.2008. IN2 napomene: 2008-12-09 PREDMET podnesak (Zagrabačka banka d.d.) od 08.12.2008. IN2 napomene: 2009-01-02 PREDMET oglasna ploča od 19.12.2008. IN2 napomene: 2009-02-23 PREDMET podnesak (Zagrebački holding) od 20.02.2009. IN2 napomene: 2010-10-29 PREDMET Podnesak (OS PAG) od 29.10.2010. Povijest stečajnih upravitelja: 10.12.1999.-05.09.2003. LJUBIMKO BJEDOV; 05.09.2003.- BISERKA JAKIĆ;</izvorni_sadrzaj>
    <derivirana_varijabla naziv="DomainObject.Predmet.Opis_1">MIGRIRANO IZ IN2 IN2 napomene: PREDMET Statistika ostala po rješenju od 29.09.04. kojim je zaključen stečajni postupak rješenje ukinuto odlukom VTS-a Pž-7830/04 od 03.01.05. IN2 napomene: 2005-05-21 PREDMET Spis presigniran iz ref sutkinje Šabarić u ref sutkinje Orlić-Zaninović po naredbi 10-Su-80/05 od 19.01.05. IN2 napomene: 2005-11-15 PREDMET Spis presigniran iz ref sutkinje Orlić-Zaninović u ref sutkinje Cerovski-Jasenković po naredbi 10 Su-80/05 od 10.11.05. IN2 napomene: 2006-12-13 PREDMET podnesak (ŽDO) od 12.12.2006. IN2 napomene: 2007-11-14 PREDMET podnesak (st.upravitelj Biserka Jakić) od 13.11.2007. IN2 napomene: 2008-01-16 PREDMET podnesak (Nicole Kwiatkowski) od 15.01.2008. IN2 napomene: 2008-03-31 PREDMET spis presigniran iz ref. sutkinje Cerovski Jesenković u ref. suca Radića rj. od 25.03.2008. 10 Su-30/08 IN2 napomene: 2008-11-28 PREDMET 28.11.2008. Oglasna ploča - rješenje od 17.10.2008. IN2 napomene: 2008-12-09 PREDMET podnesak (Zagrabačka banka d.d.) od 08.12.2008. IN2 napomene: 2009-01-02 PREDMET oglasna ploča od 19.12.2008. IN2 napomene: 2009-02-23 PREDMET podnesak (Zagrebački holding) od 20.02.2009. IN2 napomene: 2010-10-29 PREDMET Podnesak (OS PAG) od 29.10.2010. Povijest stečajnih upravitelja: 10.12.1999.-05.09.2003. LJUBIMKO BJEDOV; 05.09.2003.- BISERKA JAKIĆ;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St-138/1999</izvorni_sadrzaj>
    <derivirana_varijabla naziv="DomainObject.Predmet.OznakaBroj_1">St-138/1999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a/a čuvati do 2043.</izvorni_sadrzaj>
    <derivirana_varijabla naziv="DomainObject.Predmet.PrimjedbaSuca_1">a/a čuvati do 2043.</derivirana_varijabla>
  </DomainObject.Predmet.PrimjedbaSuca>
  <DomainObject.Predmet.ProtustrankaFormated>
    <izvorni_sadrzaj>  METALKA TRGOVINA d.o.o.</izvorni_sadrzaj>
    <derivirana_varijabla naziv="DomainObject.Predmet.ProtustrankaFormated_1">  METALKA TRGOVINA d.o.o.</derivirana_varijabla>
  </DomainObject.Predmet.ProtustrankaFormated>
  <DomainObject.Predmet.ProtustrankaFormatedOIB>
    <izvorni_sadrzaj>  METALKA TRGOVINA d.o.o.</izvorni_sadrzaj>
    <derivirana_varijabla naziv="DomainObject.Predmet.ProtustrankaFormatedOIB_1">  METALKA TRGOVINA d.o.o.</derivirana_varijabla>
  </DomainObject.Predmet.ProtustrankaFormatedOIB>
  <DomainObject.Predmet.ProtustrankaFormatedWithAdress>
    <izvorni_sadrzaj> METALKA TRGOVINA d.o.o., Dubrovačka 5, 10000 Zagreb</izvorni_sadrzaj>
    <derivirana_varijabla naziv="DomainObject.Predmet.ProtustrankaFormatedWithAdress_1"> METALKA TRGOVINA d.o.o., Dubrovačka 5, 10000 Zagreb</derivirana_varijabla>
  </DomainObject.Predmet.ProtustrankaFormatedWithAdress>
  <DomainObject.Predmet.ProtustrankaFormatedWithAdressOIB>
    <izvorni_sadrzaj> METALKA TRGOVINA d.o.o., Dubrovačka 5, 10000 Zagreb</izvorni_sadrzaj>
    <derivirana_varijabla naziv="DomainObject.Predmet.ProtustrankaFormatedWithAdressOIB_1"> METALKA TRGOVINA d.o.o., Dubrovačka 5, 10000 Zagreb</derivirana_varijabla>
  </DomainObject.Predmet.ProtustrankaFormatedWithAdressOIB>
  <DomainObject.Predmet.ProtustrankaWithAdress>
    <izvorni_sadrzaj>METALKA TRGOVINA d.o.o. Dubrovačka 5, 10000 Zagreb</izvorni_sadrzaj>
    <derivirana_varijabla naziv="DomainObject.Predmet.ProtustrankaWithAdress_1">METALKA TRGOVINA d.o.o. Dubrovačka 5, 10000 Zagreb</derivirana_varijabla>
  </DomainObject.Predmet.ProtustrankaWithAdress>
  <DomainObject.Predmet.ProtustrankaWithAdressOIB>
    <izvorni_sadrzaj>METALKA TRGOVINA d.o.o., Dubrovačka 5, 10000 Zagreb</izvorni_sadrzaj>
    <derivirana_varijabla naziv="DomainObject.Predmet.ProtustrankaWithAdressOIB_1">METALKA TRGOVINA d.o.o., Dubrovačka 5, 10000 Zagreb</derivirana_varijabla>
  </DomainObject.Predmet.ProtustrankaWithAdressOIB>
  <DomainObject.Predmet.ProtustrankaNazivFormated>
    <izvorni_sadrzaj>METALKA TRGOVINA d.o.o.</izvorni_sadrzaj>
    <derivirana_varijabla naziv="DomainObject.Predmet.ProtustrankaNazivFormated_1">METALKA TRGOVINA d.o.o.</derivirana_varijabla>
  </DomainObject.Predmet.ProtustrankaNazivFormated>
  <DomainObject.Predmet.ProtustrankaNazivFormatedOIB>
    <izvorni_sadrzaj>METALKA TRGOVINA d.o.o.</izvorni_sadrzaj>
    <derivirana_varijabla naziv="DomainObject.Predmet.ProtustrankaNazivFormatedOIB_1">METALKA TRGOVINA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METALKA TRGOVINA d.o.o.</item>
    </izvorni_sadrzaj>
    <derivirana_varijabla naziv="DomainObject.Predmet.ProtuStrankaListFormated_1">
      <item>METALKA TRGOVINA d.o.o.</item>
    </derivirana_varijabla>
  </DomainObject.Predmet.ProtuStrankaListFormated>
  <DomainObject.Predmet.ProtuStrankaListFormatedOIB>
    <izvorni_sadrzaj>
      <item>METALKA TRGOVINA d.o.o.</item>
    </izvorni_sadrzaj>
    <derivirana_varijabla naziv="DomainObject.Predmet.ProtuStrankaListFormatedOIB_1">
      <item>METALKA TRGOVINA d.o.o.</item>
    </derivirana_varijabla>
  </DomainObject.Predmet.ProtuStrankaListFormatedOIB>
  <DomainObject.Predmet.ProtuStrankaListFormatedWithAdress>
    <izvorni_sadrzaj>
      <item>METALKA TRGOVINA d.o.o., Dubrovačka 5, 10000 Zagreb</item>
    </izvorni_sadrzaj>
    <derivirana_varijabla naziv="DomainObject.Predmet.ProtuStrankaListFormatedWithAdress_1">
      <item>METALKA TRGOVINA d.o.o., Dubrovačka 5, 10000 Zagreb</item>
    </derivirana_varijabla>
  </DomainObject.Predmet.ProtuStrankaListFormatedWithAdress>
  <DomainObject.Predmet.ProtuStrankaListFormatedWithAdressOIB>
    <izvorni_sadrzaj>
      <item>METALKA TRGOVINA d.o.o., Dubrovačka 5, 10000 Zagreb</item>
    </izvorni_sadrzaj>
    <derivirana_varijabla naziv="DomainObject.Predmet.ProtuStrankaListFormatedWithAdressOIB_1">
      <item>METALKA TRGOVINA d.o.o., Dubrovačka 5, 10000 Zagreb</item>
    </derivirana_varijabla>
  </DomainObject.Predmet.ProtuStrankaListFormatedWithAdressOIB>
  <DomainObject.Predmet.ProtuStrankaListNazivFormated>
    <izvorni_sadrzaj>
      <item>METALKA TRGOVINA d.o.o.</item>
    </izvorni_sadrzaj>
    <derivirana_varijabla naziv="DomainObject.Predmet.ProtuStrankaListNazivFormated_1">
      <item>METALKA TRGOVINA d.o.o.</item>
    </derivirana_varijabla>
  </DomainObject.Predmet.ProtuStrankaListNazivFormated>
  <DomainObject.Predmet.ProtuStrankaListNazivFormatedOIB>
    <izvorni_sadrzaj>
      <item>METALKA TRGOVINA d.o.o.</item>
    </izvorni_sadrzaj>
    <derivirana_varijabla naziv="DomainObject.Predmet.ProtuStrankaListNazivFormatedOIB_1">
      <item>METALKA TRGOVINA d.o.o.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METALKA TRGOVINA d.o.o.</izvorni_sadrzaj>
    <derivirana_varijabla naziv="DomainObject.Predmet.ProtustrankaIDrugi_1">METALKA TRGOVINA d.o.o.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METALKA TRGOVINA d.o.o., Dubrovačka 5, 10000 Zagreb</izvorni_sadrzaj>
    <derivirana_varijabla naziv="DomainObject.Predmet.ProtustrankaIDrugiAdressOIB_1">METALKA TRGOVINA d.o.o., Dubrovačka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1999.</izvorni_sadrzaj>
    <derivirana_varijabla naziv="DomainObject.Predmet.OdlukaRjesenje.DatumDonosenjaOdluke_1">10. prosinca 1999.</derivirana_varijabla>
  </DomainObject.Predmet.OdlukaRjesenje.DatumDonosenjaOdluke>
  <DomainObject.Predmet.OdlukaRjesenje.DatumPravomocnosti>
    <izvorni_sadrzaj>29. veljače 2000.</izvorni_sadrzaj>
    <derivirana_varijabla naziv="DomainObject.Predmet.OdlukaRjesenje.DatumPravomocnosti_1">29. veljače 2000.</derivirana_varijabla>
  </DomainObject.Predmet.OdlukaRjesenje.DatumPravomocnosti>
  <DomainObject.Predmet.OdlukaRjesenje.Oznaka>
    <izvorni_sadrzaj>St-138/1999-2</izvorni_sadrzaj>
    <derivirana_varijabla naziv="DomainObject.Predmet.OdlukaRjesenje.Oznaka_1">St-138/1999-2</derivirana_varijabla>
  </DomainObject.Predmet.OdlukaRjesenje.Oznaka>
  <DomainObject.Predmet.SudioniciListNaziv>
    <izvorni_sadrzaj>
      <item>ZAGREBAČKA BANKA DIONIČKO DRUŠTVO</item>
      <item>METALKA TRGOVINA d.o.o.</item>
    </izvorni_sadrzaj>
    <derivirana_varijabla naziv="DomainObject.Predmet.SudioniciListNaziv_1">
      <item>ZAGREBAČKA BANKA DIONIČKO DRUŠTVO</item>
      <item>METALKA TRGOVINA d.o.o.</item>
    </derivirana_varijabla>
  </DomainObject.Predmet.SudioniciListNaziv>
  <DomainObject.Predmet.SudioniciListAdressOIB>
    <izvorni_sadrzaj>
      <item>ZAGREBAČKA BANKA DIONIČKO DRUŠTVO, OIB 92963223473, Paromlinska Cesta 2,10000 Zagreb</item>
      <item>METALKA TRGOVINA d.o.o., Dubrovačka 5,10000 Zagreb</item>
    </izvorni_sadrzaj>
    <derivirana_varijabla naziv="DomainObject.Predmet.SudioniciListAdressOIB_1">
      <item>ZAGREBAČKA BANKA DIONIČKO DRUŠTVO, OIB 92963223473, Paromlinska Cesta 2,10000 Zagreb</item>
      <item>METALKA TRGOVINA d.o.o., Dubrovačka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</izvorni_sadrzaj>
    <derivirana_varijabla naziv="DomainObject.Predmet.SudioniciListNazivOIB_1"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325</properties:Words>
  <properties:Characters>1657</properties:Characters>
  <properties:Lines>46</properties:Lines>
  <properties:Paragraphs>20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2017-04-19T09:57:00Z</dcterms:created>
  <dc:creator>radicn</dc:creator>
  <cp:lastModifiedBy>Tatjana Slaviček</cp:lastModifiedBy>
  <cp:lastPrinted>2017-04-19T12:17:00Z</cp:lastPrinted>
  <dcterms:modified xmlns:xsi="http://www.w3.org/2001/XMLSchema-instance" xsi:type="dcterms:W3CDTF">2017-04-19T12:22:00Z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