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7c443" w14:paraId="7b7c443" w:rsidRDefault="00AA481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1524000</wp:posOffset>
            </wp:positionH>
            <wp:positionV relativeFrom="page">
              <wp:posOffset>701040</wp:posOffset>
            </wp:positionV>
            <wp:extent cy="804115" cx="602156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04115" cx="6021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AA481B" w:rsidP="00AA481B" w:rsidR="00AA481B">
      <w:pPr>
        <w:spacing w:after="0"/>
        <w:jc w:val="both"/>
      </w:pPr>
      <w:r>
        <w:t xml:space="preserve">           Republika Hrvatska</w:t>
      </w:r>
    </w:p>
    <w:p w:rsidRDefault="00AA481B" w:rsidP="00AA481B" w:rsidR="00AA481B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AA481B" w:rsidP="00AA481B" w:rsidR="00AA481B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AA481B" w:rsidP="00AA481B" w:rsidR="00AA481B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AA481B" w:rsidP="00AA481B" w:rsidR="00AA481B" w:rsidRPr="00AA481B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AA481B">
        <w:rPr>
          <w:rFonts w:cs="Times New Roman" w:eastAsia="Times New Roman"/>
          <w:szCs w:val="20"/>
          <w:lang w:eastAsia="hr-HR"/>
        </w:rPr>
        <w:t xml:space="preserve">   </w:t>
      </w:r>
      <w:r w:rsidRPr="00AA481B">
        <w:rPr>
          <w:rFonts w:cs="Times New Roman" w:eastAsia="Times New Roman"/>
          <w:noProof/>
          <w:szCs w:val="20"/>
          <w:lang w:eastAsia="hr-HR"/>
        </w:rPr>
        <w:t xml:space="preserve"> Poslovni broj: 5 St-456/2017-15</w:t>
      </w:r>
    </w:p>
    <w:p w:rsidRDefault="00AA481B" w:rsidP="00AA481B" w:rsidR="00AA48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A481B" w:rsidP="00AA481B" w:rsidR="00AA48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A481B" w:rsidP="00AA481B" w:rsidR="00AA481B" w:rsidRPr="00AA48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A481B" w:rsidP="00AA481B" w:rsidR="00AA481B" w:rsidRPr="00AA48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AA481B" w:rsidP="00AA481B" w:rsidR="00AA481B" w:rsidRPr="00AA48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A481B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AA481B" w:rsidP="00AA481B" w:rsidR="00AA481B" w:rsidRPr="00AA48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AA481B" w:rsidP="00AA481B" w:rsidR="00AA481B" w:rsidRPr="00AA48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A481B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AA481B" w:rsidP="00AA481B" w:rsidR="00AA481B" w:rsidRPr="00AA48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AA481B" w:rsidP="00AA481B" w:rsidR="00AA481B" w:rsidRPr="00AA48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A481B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u postupku </w:t>
      </w:r>
      <w:r w:rsidRPr="00AA481B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JUTARNJA ZVIJEZDA d.o.o. za trgovinu i usluge, Zagreb, Brezovička Cesta 21, MBS: 080323442, OIB: 78213901206, 27. studenog </w:t>
      </w:r>
      <w:r w:rsidRPr="00AA481B">
        <w:rPr>
          <w:rFonts w:cs="Times New Roman" w:eastAsia="Times New Roman"/>
          <w:noProof/>
          <w:szCs w:val="20"/>
          <w:lang w:eastAsia="hr-HR"/>
        </w:rPr>
        <w:t xml:space="preserve">2018. </w:t>
      </w:r>
    </w:p>
    <w:p w:rsidRDefault="00AA481B" w:rsidP="00AA481B" w:rsidR="00AA481B" w:rsidRPr="00AA48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A481B" w:rsidP="00AA481B" w:rsidR="00AA481B" w:rsidRPr="00AA48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A481B" w:rsidP="00AA481B" w:rsidR="00AA481B" w:rsidRPr="00AA48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A481B">
        <w:rPr>
          <w:rFonts w:cs="Times New Roman" w:eastAsia="Times New Roman"/>
          <w:szCs w:val="20"/>
          <w:lang w:eastAsia="hr-HR"/>
        </w:rPr>
        <w:t>r i j e š i o   j e</w:t>
      </w:r>
    </w:p>
    <w:p w:rsidRDefault="00AA481B" w:rsidP="00AA481B" w:rsidR="00AA481B" w:rsidRPr="00AA48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A481B" w:rsidP="00AA481B" w:rsidR="00AA481B" w:rsidRPr="00AA48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A481B" w:rsidP="00AA481B" w:rsidR="00AA481B" w:rsidRPr="00AA48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A481B">
        <w:rPr>
          <w:rFonts w:cs="Times New Roman" w:eastAsia="Times New Roman"/>
          <w:noProof/>
          <w:szCs w:val="20"/>
          <w:lang w:eastAsia="hr-HR"/>
        </w:rPr>
        <w:t xml:space="preserve">1. Privremenom stečajnom upravitelju Miji Rončeviću, </w:t>
      </w:r>
      <w:r w:rsidRPr="00AA481B">
        <w:rPr>
          <w:rFonts w:cs="Times New Roman" w:eastAsia="Times New Roman"/>
          <w:noProof/>
          <w:lang w:eastAsia="hr-HR"/>
        </w:rPr>
        <w:t xml:space="preserve">dipl. ekonomisti iz Osijeka, Vijenac Ivana Meštrovića 74, OIB: 97146101285, </w:t>
      </w:r>
      <w:r w:rsidRPr="00AA481B">
        <w:rPr>
          <w:rFonts w:cs="Times New Roman" w:eastAsia="Times New Roman"/>
          <w:szCs w:val="20"/>
          <w:lang w:eastAsia="hr-HR"/>
        </w:rPr>
        <w:t xml:space="preserve">određuje se nagrada </w:t>
      </w:r>
      <w:r w:rsidRPr="00AA481B">
        <w:rPr>
          <w:rFonts w:cs="Times New Roman" w:eastAsia="Times New Roman"/>
          <w:noProof/>
          <w:szCs w:val="20"/>
          <w:lang w:eastAsia="hr-HR"/>
        </w:rPr>
        <w:t>u bruto iznosu od 3.000,00 kn, uvećano za doprinos za zdravstveno osiguranje.</w:t>
      </w:r>
    </w:p>
    <w:p w:rsidRDefault="00AA481B" w:rsidP="00AA481B" w:rsidR="00AA481B" w:rsidRPr="00AA48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A481B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AA481B" w:rsidP="00AA481B" w:rsidR="00AA481B" w:rsidRPr="00AA48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A481B">
        <w:rPr>
          <w:rFonts w:cs="Times New Roman" w:eastAsia="Times New Roman"/>
          <w:noProof/>
          <w:szCs w:val="20"/>
          <w:lang w:eastAsia="hr-HR"/>
        </w:rPr>
        <w:t>2. Nagrada i trošak će se isplatiti iz sredstava Fonda za namirenje troškova stečajnog postupka</w:t>
      </w:r>
    </w:p>
    <w:p w:rsidRDefault="00AA481B" w:rsidP="00AA481B" w:rsidR="00AA481B" w:rsidRPr="00AA48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A481B" w:rsidP="00AA481B" w:rsidR="00AA481B" w:rsidRPr="00AA48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A481B" w:rsidP="00AA481B" w:rsidR="00AA481B" w:rsidRPr="00AA48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A481B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AA481B" w:rsidP="00AA481B" w:rsidR="00AA481B" w:rsidRPr="00AA48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AA481B" w:rsidP="00AA481B" w:rsidR="00AA481B" w:rsidRPr="00AA48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AA481B" w:rsidP="00AA481B" w:rsidR="00AA481B" w:rsidRPr="00AA48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A481B">
        <w:rPr>
          <w:rFonts w:cs="Times New Roman" w:eastAsia="Times New Roman"/>
          <w:noProof/>
          <w:szCs w:val="20"/>
          <w:lang w:eastAsia="hr-HR"/>
        </w:rPr>
        <w:t>Privremeni stečajni upravitelj Mijo Rončević podnio je 29. listopada 2018. zahtjev za isplatu nagrade sukladno Uredbi o kriterijima i načinu obračuna i plaćanja nagrade stečajnim upraviteljima u iznosu od 3.000,00 kn bruto uvećano za doprinos za zdravstveno osiguranje  ("Narodne novine" broj 105/2015, dalje: Uredba).</w:t>
      </w:r>
    </w:p>
    <w:p w:rsidRDefault="00AA481B" w:rsidP="00AA481B" w:rsidR="00AA481B" w:rsidRPr="00AA48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A481B" w:rsidP="00AA481B" w:rsidR="00AA481B" w:rsidRPr="00AA48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A481B">
        <w:rPr>
          <w:rFonts w:cs="Times New Roman" w:eastAsia="Times New Roman"/>
          <w:noProof/>
          <w:szCs w:val="20"/>
          <w:lang w:eastAsia="hr-HR"/>
        </w:rPr>
        <w:t>Stečajni sudac razmotrio je zahtjev privremenog stečajnog upravitelja te odlučio da mu se, temeljem čl.4. Uredbe, odredi nagrada u bruto iznosu od 3.000,00 kn, smatrajući da je ta nagrada primjerena obujmu poslova.</w:t>
      </w:r>
    </w:p>
    <w:p w:rsidRDefault="00AA481B" w:rsidP="00AA481B" w:rsidR="00AA481B" w:rsidRPr="00AA48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A481B" w:rsidP="00AA481B" w:rsidR="00AA481B" w:rsidRPr="00AA48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A481B">
        <w:rPr>
          <w:rFonts w:cs="Times New Roman" w:eastAsia="Times New Roman"/>
          <w:szCs w:val="20"/>
          <w:lang w:eastAsia="hr-HR"/>
        </w:rPr>
        <w:t xml:space="preserve">Iz prijedloga za pokretanje stečajnog postupka, koji je podnijela FINA, proizlazi da  temeljem čl.112. SZ-a na ime predujma za namirenje troškova stečajnog postupka nisu zaplijenjena sredstva. Stoga je, sukladno odredbi čl.111. st. 3. Stečajnog zakona (Narodne </w:t>
      </w:r>
      <w:r w:rsidRPr="00AA481B">
        <w:rPr>
          <w:rFonts w:cs="Times New Roman" w:eastAsia="Times New Roman"/>
          <w:szCs w:val="20"/>
          <w:lang w:eastAsia="hr-HR"/>
        </w:rPr>
        <w:lastRenderedPageBreak/>
        <w:t>novine</w:t>
      </w:r>
      <w:r w:rsidRPr="00AA481B">
        <w:rPr>
          <w:rFonts w:cs="Times New Roman" w:eastAsia="Times New Roman"/>
          <w:noProof/>
          <w:szCs w:val="20"/>
          <w:lang w:eastAsia="hr-HR" w:val="en-GB"/>
        </w:rPr>
        <w:t xml:space="preserve"> broj 71/15 i 104/17, dalje: SZ</w:t>
      </w:r>
      <w:r w:rsidRPr="00AA481B">
        <w:rPr>
          <w:rFonts w:cs="Times New Roman" w:eastAsia="Times New Roman"/>
          <w:szCs w:val="20"/>
          <w:lang w:eastAsia="hr-HR"/>
        </w:rPr>
        <w:t xml:space="preserve">) odlučeno da će se nagrada privremenom stečajnom upravitelju isplatiti iz Fonda za namirenje troškova stečajnog postupka.  </w:t>
      </w:r>
    </w:p>
    <w:p w:rsidRDefault="00AA481B" w:rsidP="00AA481B" w:rsidR="00AA481B" w:rsidRPr="00AA48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A481B" w:rsidP="00AA481B" w:rsidR="00AA481B" w:rsidRPr="00AA48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A481B">
        <w:rPr>
          <w:rFonts w:cs="Times New Roman" w:eastAsia="Times New Roman"/>
          <w:noProof/>
          <w:szCs w:val="20"/>
          <w:lang w:eastAsia="hr-HR"/>
        </w:rPr>
        <w:t>U Bjelovaru 27. studenog 2018.</w:t>
      </w:r>
    </w:p>
    <w:p w:rsidRDefault="00AA481B" w:rsidP="00AA481B" w:rsidR="00AA481B" w:rsidRPr="00AA48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AA481B" w:rsidP="00AA481B" w:rsidR="00AA481B" w:rsidRPr="00AA481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AA481B">
        <w:rPr>
          <w:rFonts w:cs="Times New Roman" w:eastAsia="Times New Roman"/>
          <w:noProof/>
          <w:szCs w:val="20"/>
          <w:lang w:eastAsia="hr-HR"/>
        </w:rPr>
        <w:t xml:space="preserve">       </w:t>
      </w:r>
      <w:r>
        <w:rPr>
          <w:rFonts w:cs="Times New Roman" w:eastAsia="Times New Roman"/>
          <w:noProof/>
          <w:szCs w:val="20"/>
          <w:lang w:eastAsia="hr-HR"/>
        </w:rPr>
        <w:t xml:space="preserve">    </w:t>
      </w:r>
      <w:bookmarkStart w:name="_GoBack" w:id="0"/>
      <w:bookmarkEnd w:id="0"/>
      <w:r w:rsidRPr="00AA481B">
        <w:rPr>
          <w:rFonts w:cs="Times New Roman" w:eastAsia="Times New Roman"/>
          <w:noProof/>
          <w:szCs w:val="20"/>
          <w:lang w:eastAsia="hr-HR"/>
        </w:rPr>
        <w:t xml:space="preserve">     Sutkinja</w:t>
      </w:r>
    </w:p>
    <w:p w:rsidRDefault="00AA481B" w:rsidP="00AA481B" w:rsidR="00AA481B" w:rsidRPr="00AA481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AA481B">
        <w:rPr>
          <w:rFonts w:cs="Times New Roman" w:eastAsia="Times New Roman"/>
          <w:noProof/>
          <w:szCs w:val="20"/>
          <w:lang w:eastAsia="hr-HR"/>
        </w:rPr>
        <w:t xml:space="preserve">       </w:t>
      </w:r>
      <w:r>
        <w:rPr>
          <w:rFonts w:cs="Times New Roman" w:eastAsia="Times New Roman"/>
          <w:noProof/>
          <w:szCs w:val="20"/>
          <w:lang w:eastAsia="hr-HR"/>
        </w:rPr>
        <w:t xml:space="preserve">   </w:t>
      </w:r>
      <w:r w:rsidRPr="00AA481B">
        <w:rPr>
          <w:rFonts w:cs="Times New Roman" w:eastAsia="Times New Roman"/>
          <w:noProof/>
          <w:szCs w:val="20"/>
          <w:lang w:eastAsia="hr-HR"/>
        </w:rPr>
        <w:t xml:space="preserve">    Marija Petrina Kubica v.r.</w:t>
      </w:r>
    </w:p>
    <w:p w:rsidRDefault="00AA481B" w:rsidP="00AA481B" w:rsidR="00AA481B" w:rsidRPr="00AA481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A481B" w:rsidP="00AA481B" w:rsidR="00AA481B" w:rsidRPr="00AA481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AA481B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AA481B" w:rsidP="00AA481B" w:rsidR="00AA481B" w:rsidRPr="00AA481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AA481B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AA481B" w:rsidP="00AA481B" w:rsidR="00AA481B" w:rsidRPr="00AA48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A481B" w:rsidP="00AA481B" w:rsidR="00AA481B" w:rsidRPr="00AA481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A481B" w:rsidP="00AA481B" w:rsidR="00AA481B" w:rsidRPr="00AA48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A481B" w:rsidP="00AA481B" w:rsidR="00AA481B" w:rsidRPr="00AA48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A481B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A481B" w:rsidP="00AA481B" w:rsidR="00AA481B" w:rsidRPr="00AA48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481B" w:rsidP="00AA481B" w:rsidR="00AA481B" w:rsidRPr="00AA48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481B" w:rsidP="00AA481B" w:rsidR="00AA481B" w:rsidRPr="00AA48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481B" w:rsidP="00AA481B" w:rsidR="00AA481B" w:rsidRPr="00AA48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481B" w:rsidP="00AA481B" w:rsidR="00AA481B" w:rsidRPr="00AA48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481B" w:rsidP="00AA481B" w:rsidR="00AA481B" w:rsidRPr="00AA48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481B" w:rsidP="00AA481B" w:rsidR="00AA481B" w:rsidRPr="00AA48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481B" w:rsidP="00AA481B" w:rsidR="00AA481B" w:rsidRPr="00AA48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481B" w:rsidP="00AA481B" w:rsidR="00AA481B" w:rsidRPr="00AA48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AA481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4540372"/>
      <w:docPartObj>
        <w:docPartGallery w:val="Page Numbers (Top of Page)"/>
        <w:docPartUnique/>
      </w:docPartObj>
    </w:sdtPr>
    <w:sdtContent>
      <w:p w:rsidRDefault="00AA481B" w:rsidP="00AA481B" w:rsidR="00AA481B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AA481B" w:rsidP="00AA481B" w:rsidR="00AA481B" w:rsidRPr="00AA481B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  <w:r w:rsidRPr="00AA481B">
      <w:rPr>
        <w:rFonts w:cs="Times New Roman" w:eastAsia="Times New Roman"/>
        <w:noProof/>
        <w:szCs w:val="20"/>
        <w:lang w:eastAsia="hr-HR"/>
      </w:rPr>
      <w:t>Poslovni broj: 5 St-456/2017-15</w:t>
    </w:r>
  </w:p>
  <w:p w:rsidRDefault="008333A9" w:rsidR="008333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481B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351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598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St-456/2017-15</izvorni_sadrzaj>
    <derivirana_varijabla naziv="DomainObject.Oznaka_1">St-456/2017-15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listopada 2018.</izvorni_sadrzaj>
    <derivirana_varijabla naziv="DomainObject.Predmet.DatumRjesavanja_1">26.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St-456/2017</izvorni_sadrzaj>
    <derivirana_varijabla naziv="DomainObject.Predmet.OznakaBroj_1">St-456/2017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JUTARNJA ZVIJEZDA d.o.o. zastupanog po punomoćniku Tomislav Gorša</izvorni_sadrzaj>
    <derivirana_varijabla naziv="DomainObject.Predmet.ProtustrankaFormated_1">  JUTARNJA ZVIJEZDA d.o.o. zastupanog po punomoćniku Tomislav Gorša</derivirana_varijabla>
  </DomainObject.Predmet.ProtustrankaFormated>
  <DomainObject.Predmet.ProtustrankaFormatedOIB>
    <izvorni_sadrzaj>  JUTARNJA ZVIJEZDA d.o.o., OIB 78213901206 zastupanog po punomoćniku Tomislav Gorša</izvorni_sadrzaj>
    <derivirana_varijabla naziv="DomainObject.Predmet.ProtustrankaFormatedOIB_1">  JUTARNJA ZVIJEZDA d.o.o., OIB 78213901206 zastupanog po punomoćniku Tomislav Gorša</derivirana_varijabla>
  </DomainObject.Predmet.ProtustrankaFormatedOIB>
  <DomainObject.Predmet.ProtustrankaFormatedWithAdress>
    <izvorni_sadrzaj> JUTARNJA ZVIJEZDA d.o.o., Brezovička Cesta 21, 10000 Zagreb zastupanog po punomoćniku Tomislav Gorša</izvorni_sadrzaj>
    <derivirana_varijabla naziv="DomainObject.Predmet.ProtustrankaFormatedWithAdress_1"> JUTARNJA ZVIJEZDA d.o.o., Brezovička Cesta 21, 10000 Zagreb zastupanog po punomoćniku Tomislav Gorša</derivirana_varijabla>
  </DomainObject.Predmet.ProtustrankaFormatedWithAdress>
  <DomainObject.Predmet.ProtustrankaFormatedWithAdressOIB>
    <izvorni_sadrzaj> JUTARNJA ZVIJEZDA d.o.o., OIB 78213901206, Brezovička Cesta 21, 10000 Zagreb zastupanog po punomoćniku Tomislav Gorša</izvorni_sadrzaj>
    <derivirana_varijabla naziv="DomainObject.Predmet.ProtustrankaFormatedWithAdressOIB_1"> JUTARNJA ZVIJEZDA d.o.o., OIB 78213901206, Brezovička Cesta 21, 10000 Zagreb zastupanog po punomoćniku Tomislav Gorša</derivirana_varijabla>
  </DomainObject.Predmet.ProtustrankaFormatedWithAdressOIB>
  <DomainObject.Predmet.ProtustrankaWithAdress>
    <izvorni_sadrzaj>JUTARNJA ZVIJEZDA d.o.o. Brezovička Cesta 21, 10000 Zagreb</izvorni_sadrzaj>
    <derivirana_varijabla naziv="DomainObject.Predmet.ProtustrankaWithAdress_1">JUTARNJA ZVIJEZDA d.o.o. Brezovička Cesta 21, 10000 Zagreb</derivirana_varijabla>
  </DomainObject.Predmet.ProtustrankaWithAdress>
  <DomainObject.Predmet.ProtustrankaWithAdressOIB>
    <izvorni_sadrzaj>JUTARNJA ZVIJEZDA d.o.o., OIB 78213901206, Brezovička Cesta 21, 10000 Zagreb</izvorni_sadrzaj>
    <derivirana_varijabla naziv="DomainObject.Predmet.ProtustrankaWithAdressOIB_1">JUTARNJA ZVIJEZDA d.o.o., OIB 78213901206, Brezovička Cesta 21, 10000 Zagreb</derivirana_varijabla>
  </DomainObject.Predmet.ProtustrankaWithAdressOIB>
  <DomainObject.Predmet.ProtustrankaNazivFormated>
    <izvorni_sadrzaj>JUTARNJA ZVIJEZDA d.o.o.</izvorni_sadrzaj>
    <derivirana_varijabla naziv="DomainObject.Predmet.ProtustrankaNazivFormated_1">JUTARNJA ZVIJEZDA d.o.o.</derivirana_varijabla>
  </DomainObject.Predmet.ProtustrankaNazivFormated>
  <DomainObject.Predmet.ProtustrankaNazivFormatedOIB>
    <izvorni_sadrzaj>JUTARNJA ZVIJEZDA d.o.o., OIB 78213901206</izvorni_sadrzaj>
    <derivirana_varijabla naziv="DomainObject.Predmet.ProtustrankaNazivFormatedOIB_1">JUTARNJA ZVIJEZDA d.o.o., OIB 78213901206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JUTARNJA ZVIJEZDA d.o.o. zastupanog po punomoćniku Tomislav Gorša</item>
    </izvorni_sadrzaj>
    <derivirana_varijabla naziv="DomainObject.Predmet.ProtuStrankaListFormated_1">
      <item>JUTARNJA ZVIJEZDA d.o.o. zastupanog po punomoćniku Tomislav Gorša</item>
    </derivirana_varijabla>
  </DomainObject.Predmet.ProtuStrankaListFormated>
  <DomainObject.Predmet.ProtuStrankaListFormatedOIB>
    <izvorni_sadrzaj>
      <item>JUTARNJA ZVIJEZDA d.o.o., OIB 78213901206 zastupanog po punomoćniku Tomislav Gorša</item>
    </izvorni_sadrzaj>
    <derivirana_varijabla naziv="DomainObject.Predmet.ProtuStrankaListFormatedOIB_1">
      <item>JUTARNJA ZVIJEZDA d.o.o., OIB 78213901206 zastupanog po punomoćniku Tomislav Gorša</item>
    </derivirana_varijabla>
  </DomainObject.Predmet.ProtuStrankaListFormatedOIB>
  <DomainObject.Predmet.ProtuStrankaListFormatedWithAdress>
    <izvorni_sadrzaj>
      <item>JUTARNJA ZVIJEZDA d.o.o., Brezovička Cesta 21, 10000 Zagreb zastupanog po punomoćniku Tomislav Gorša</item>
    </izvorni_sadrzaj>
    <derivirana_varijabla naziv="DomainObject.Predmet.ProtuStrankaListFormatedWithAdress_1">
      <item>JUTARNJA ZVIJEZDA d.o.o., Brezovička Cesta 21, 10000 Zagreb zastupanog po punomoćniku Tomislav Gorša</item>
    </derivirana_varijabla>
  </DomainObject.Predmet.ProtuStrankaListFormatedWithAdress>
  <DomainObject.Predmet.ProtuStrankaListFormatedWithAdressOIB>
    <izvorni_sadrzaj>
      <item>JUTARNJA ZVIJEZDA d.o.o., OIB 78213901206, Brezovička Cesta 21, 10000 Zagreb zastupanog po punomoćniku Tomislav Gorša</item>
    </izvorni_sadrzaj>
    <derivirana_varijabla naziv="DomainObject.Predmet.ProtuStrankaListFormatedWithAdressOIB_1">
      <item>JUTARNJA ZVIJEZDA d.o.o., OIB 78213901206, Brezovička Cesta 21, 10000 Zagreb zastupanog po punomoćniku Tomislav Gorša</item>
    </derivirana_varijabla>
  </DomainObject.Predmet.ProtuStrankaListFormatedWithAdressOIB>
  <DomainObject.Predmet.ProtuStrankaListNazivFormated>
    <izvorni_sadrzaj>
      <item>JUTARNJA ZVIJEZDA d.o.o.</item>
    </izvorni_sadrzaj>
    <derivirana_varijabla naziv="DomainObject.Predmet.ProtuStrankaListNazivFormated_1">
      <item>JUTARNJA ZVIJEZDA d.o.o.</item>
    </derivirana_varijabla>
  </DomainObject.Predmet.ProtuStrankaListNazivFormated>
  <DomainObject.Predmet.ProtuStrankaListNazivFormatedOIB>
    <izvorni_sadrzaj>
      <item>JUTARNJA ZVIJEZDA d.o.o., OIB 78213901206</item>
    </izvorni_sadrzaj>
    <derivirana_varijabla naziv="DomainObject.Predmet.ProtuStrankaListNazivFormatedOIB_1">
      <item>JUTARNJA ZVIJEZDA d.o.o., OIB 78213901206</item>
    </derivirana_varijabla>
  </DomainObject.Predmet.ProtuStrankaListNazivFormatedOIB>
  <DomainObject.Predmet.OstaliListFormated>
    <izvorni_sadrzaj>
      <item>Tomislav Gorša punomoćnik sudionika u postupku JUTARNJA ZVIJEZDA d.o.o.</item>
      <item>Mijo Rončević</item>
    </izvorni_sadrzaj>
    <derivirana_varijabla naziv="DomainObject.Predmet.OstaliListFormated_1">
      <item>Tomislav Gorša punomoćnik sudionika u postupku JUTARNJA ZVIJEZDA d.o.o.</item>
      <item>Mijo Rončević</item>
    </derivirana_varijabla>
  </DomainObject.Predmet.OstaliListFormated>
  <DomainObject.Predmet.OstaliListFormatedOIB>
    <izvorni_sadrzaj>
      <item>Tomislav Gorša, OIB 12241735152 punomoćnik sudionika u postupku JUTARNJA ZVIJEZDA d.o.o.</item>
      <item>Mijo Rončević, OIB 97146101285</item>
    </izvorni_sadrzaj>
    <derivirana_varijabla naziv="DomainObject.Predmet.OstaliListFormatedOIB_1">
      <item>Tomislav Gorša, OIB 12241735152 punomoćnik sudionika u postupku JUTARNJA ZVIJEZDA d.o.o.</item>
      <item>Mijo Rončević, OIB 97146101285</item>
    </derivirana_varijabla>
  </DomainObject.Predmet.OstaliListFormatedOIB>
  <DomainObject.Predmet.OstaliListFormatedWithAdress>
    <izvorni_sadrzaj>
      <item>Tomislav Gorša, Brezovička cesta 26, 10000 Zagreb punomoćnik sudionika u postupku JUTARNJA ZVIJEZDA d.o.o.</item>
      <item>Mijo Rončević, Vijenac Ivana Meštrovića 74, 31000 Osijek</item>
    </izvorni_sadrzaj>
    <derivirana_varijabla naziv="DomainObject.Predmet.OstaliListFormatedWithAdress_1">
      <item>Tomislav Gorša, Brezovička cesta 26, 10000 Zagreb punomoćnik sudionika u postupku JUTARNJA ZVIJEZDA d.o.o.</item>
      <item>Mijo Rončević, Vijenac Ivana Meštrovića 74, 31000 Osijek</item>
    </derivirana_varijabla>
  </DomainObject.Predmet.OstaliListFormatedWithAdress>
  <DomainObject.Predmet.OstaliListFormatedWithAdressOIB>
    <izvorni_sadrzaj>
      <item>Tomislav Gorša, OIB 12241735152, Brezovička cesta 26, 10000 Zagreb punomoćnik sudionika u postupku JUTARNJA ZVIJEZDA d.o.o.</item>
      <item>Mijo Rončević, OIB 97146101285, Vijenac Ivana Meštrovića 74, 31000 Osijek</item>
    </izvorni_sadrzaj>
    <derivirana_varijabla naziv="DomainObject.Predmet.OstaliListFormatedWithAdressOIB_1">
      <item>Tomislav Gorša, OIB 12241735152, Brezovička cesta 26, 10000 Zagreb punomoćnik sudionika u postupku JUTARNJA ZVIJEZDA d.o.o.</item>
      <item>Mijo Rončević, OIB 97146101285, Vijenac Ivana Meštrovića 74, 31000 Osijek</item>
    </derivirana_varijabla>
  </DomainObject.Predmet.OstaliListFormatedWithAdressOIB>
  <DomainObject.Predmet.OstaliListNazivFormated>
    <izvorni_sadrzaj>
      <item>Tomislav Gorša</item>
      <item>Mijo Rončević</item>
    </izvorni_sadrzaj>
    <derivirana_varijabla naziv="DomainObject.Predmet.OstaliListNazivFormated_1">
      <item>Tomislav Gorša</item>
      <item>Mijo Rončević</item>
    </derivirana_varijabla>
  </DomainObject.Predmet.OstaliListNazivFormated>
  <DomainObject.Predmet.OstaliListNazivFormatedOIB>
    <izvorni_sadrzaj>
      <item>Tomislav Gorša, OIB 12241735152</item>
      <item>Mijo Rončević, OIB 97146101285</item>
    </izvorni_sadrzaj>
    <derivirana_varijabla naziv="DomainObject.Predmet.OstaliListNazivFormatedOIB_1">
      <item>Tomislav Gorša, OIB 12241735152</item>
      <item>Mijo Rončević, OIB 97146101285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>St-456/2017-15</izvorni_sadrzaj>
    <derivirana_varijabla naziv="DomainObject.PoslovniBrojDokumenta_1">St-456/2017-15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JUTARNJA ZVIJEZDA d.o.o.</izvorni_sadrzaj>
    <derivirana_varijabla naziv="DomainObject.Predmet.ProtustrankaIDrugi_1">JUTARNJA ZVIJEZDA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JUTARNJA ZVIJEZDA d.o.o., OIB 78213901206, Brezovička Cesta 21, 10000 Zagreb</izvorni_sadrzaj>
    <derivirana_varijabla naziv="DomainObject.Predmet.ProtustrankaIDrugiAdressOIB_1">JUTARNJA ZVIJEZDA d.o.o., OIB 78213901206, Brezovička Cesta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listopada 2018.</izvorni_sadrzaj>
    <derivirana_varijabla naziv="DomainObject.Predmet.OdlukaRjesenje.DatumDonosenjaOdluke_1">26. listopada 2018.</derivirana_varijabla>
  </DomainObject.Predmet.OdlukaRjesenje.DatumDonosenjaOdluke>
  <DomainObject.Predmet.OdlukaRjesenje.DatumPravomocnosti>
    <izvorni_sadrzaj>14. studenog 2018.</izvorni_sadrzaj>
    <derivirana_varijabla naziv="DomainObject.Predmet.OdlukaRjesenje.DatumPravomocnosti_1">14. studenog 2018.</derivirana_varijabla>
  </DomainObject.Predmet.OdlukaRjesenje.DatumPravomocnosti>
  <DomainObject.Predmet.OdlukaRjesenje.Oznaka>
    <izvorni_sadrzaj>St-456/2017-13</izvorni_sadrzaj>
    <derivirana_varijabla naziv="DomainObject.Predmet.OdlukaRjesenje.Oznaka_1">St-456/2017-13</derivirana_varijabla>
  </DomainObject.Predmet.OdlukaRjesenje.Oznaka>
  <DomainObject.Predmet.SudioniciListNaziv>
    <izvorni_sadrzaj>
      <item>JUTARNJA ZVIJEZDA d.o.o.</item>
      <item>FINA Regionalni centar Zagreb</item>
      <item>Tomislav Gorša</item>
      <item>Mijo Rončević</item>
    </izvorni_sadrzaj>
    <derivirana_varijabla naziv="DomainObject.Predmet.SudioniciListNaziv_1">
      <item>JUTARNJA ZVIJEZDA d.o.o.</item>
      <item>FINA Regionalni centar Zagreb</item>
      <item>Tomislav Gorša</item>
      <item>Mijo Rončević</item>
    </derivirana_varijabla>
  </DomainObject.Predmet.SudioniciListNaziv>
  <DomainObject.Predmet.SudioniciListAdressOIB>
    <izvorni_sadrzaj>
      <item>JUTARNJA ZVIJEZDA d.o.o., OIB 78213901206, Brezovička Cesta 21,10000 Zagreb</item>
      <item>FINA Regionalni centar Zagreb, OIB 85821130368, Trg svibanjskih žrtava 1995. br. 1,10000 Zagreb</item>
      <item>Tomislav Gorša, OIB 12241735152, Brezovička cesta 26,10000 Zagreb</item>
      <item>Mijo Rončević, OIB 97146101285, Vijenac Ivana Meštrovića 74,31000 Osijek</item>
    </izvorni_sadrzaj>
    <derivirana_varijabla naziv="DomainObject.Predmet.SudioniciListAdressOIB_1">
      <item>JUTARNJA ZVIJEZDA d.o.o., OIB 78213901206, Brezovička Cesta 21,10000 Zagreb</item>
      <item>FINA Regionalni centar Zagreb, OIB 85821130368, Trg svibanjskih žrtava 1995. br. 1,10000 Zagreb</item>
      <item>Tomislav Gorša, OIB 12241735152, Brezovička cesta 26,10000 Zagreb</item>
      <item>Mijo Rončević, OIB 97146101285, Vijenac Ivana Meštrovića 74,31000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FEBC8A-4548-476A-8F8A-2916FD5161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1953</properties:Characters>
  <properties:Lines>74</properties:Lines>
  <properties:Paragraphs>20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2018-11-27T10:35:00Z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St-456/2017-15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