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92b36" w14:paraId="f292b36" w:rsidRDefault="00E32FA4" w:rsidP="00675F4C" w:rsidR="00E32FA4" w:rsidRPr="00FC7A6C">
      <w:pPr>
        <w:tabs>
          <w:tab w:pos="3795" w:val="left"/>
        </w:tabs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E6723" w:rsidP="00675F4C" w:rsidR="00220995" w:rsidRPr="00FC7A6C">
      <w:pPr>
        <w:tabs>
          <w:tab w:pos="3795" w:val="left"/>
        </w:tabs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E6723" w:rsidP="009E6723" w:rsidR="009E6723" w:rsidRPr="00FC7A6C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FC7A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9A79A3" w:rsidR="009A79A3" w:rsidRPr="00FC7A6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Trgovački sud u Zagrebu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po sucu</w:t>
      </w:r>
      <w:r w:rsidR="00E32FA4" w:rsidRPr="00FC7A6C">
        <w:rPr>
          <w:rFonts w:hAnsi="Times New Roman" w:ascii="Times New Roman"/>
          <w:szCs w:val="24"/>
          <w:lang w:val="hr-HR"/>
        </w:rPr>
        <w:t xml:space="preserve"> pojedincu Nevenki Siladi </w:t>
      </w:r>
      <w:r w:rsidR="006F5B44" w:rsidRPr="00FC7A6C">
        <w:rPr>
          <w:rFonts w:hAnsi="Times New Roman" w:ascii="Times New Roman"/>
          <w:szCs w:val="24"/>
          <w:lang w:val="hr-HR"/>
        </w:rPr>
        <w:t xml:space="preserve">u </w:t>
      </w:r>
      <w:r w:rsidR="00587493">
        <w:rPr>
          <w:rFonts w:hAnsi="Times New Roman" w:ascii="Times New Roman"/>
          <w:szCs w:val="24"/>
          <w:lang w:val="hr-HR"/>
        </w:rPr>
        <w:t>prethodnom</w:t>
      </w:r>
      <w:r w:rsidR="006F5B44" w:rsidRPr="00FC7A6C">
        <w:rPr>
          <w:rFonts w:hAnsi="Times New Roman" w:ascii="Times New Roman"/>
          <w:szCs w:val="24"/>
          <w:lang w:val="hr-HR"/>
        </w:rPr>
        <w:t xml:space="preserve"> postupku</w:t>
      </w:r>
      <w:r w:rsidR="009A79A3" w:rsidRPr="00FC7A6C">
        <w:rPr>
          <w:rFonts w:hAnsi="Times New Roman" w:ascii="Times New Roman"/>
          <w:szCs w:val="24"/>
          <w:lang w:val="hr-HR"/>
        </w:rPr>
        <w:t xml:space="preserve"> nad</w:t>
      </w:r>
      <w:r w:rsidR="0049386D">
        <w:rPr>
          <w:rFonts w:hAnsi="Times New Roman" w:ascii="Times New Roman"/>
          <w:szCs w:val="24"/>
          <w:lang w:val="hr-HR"/>
        </w:rPr>
        <w:t xml:space="preserve"> stečajnim</w:t>
      </w:r>
      <w:r w:rsidR="009A79A3" w:rsidRPr="00FC7A6C">
        <w:rPr>
          <w:rFonts w:hAnsi="Times New Roman" w:ascii="Times New Roman"/>
          <w:szCs w:val="24"/>
          <w:lang w:val="hr-HR"/>
        </w:rPr>
        <w:t xml:space="preserve"> dužnikom </w:t>
      </w:r>
      <w:r w:rsidR="003F0E11" w:rsidRPr="0080389F">
        <w:rPr>
          <w:rFonts w:hAnsi="Times New Roman" w:ascii="Times New Roman"/>
          <w:szCs w:val="24"/>
        </w:rPr>
        <w:t>DAMIR VUKOVIĆ d.o.o. za proizvodnju i trgovinu, te uvoz-izvoz</w:t>
      </w:r>
      <w:r w:rsidR="003F0E11">
        <w:rPr>
          <w:rFonts w:hAnsi="Times New Roman" w:ascii="Times New Roman"/>
          <w:szCs w:val="24"/>
        </w:rPr>
        <w:t xml:space="preserve">, OIB: </w:t>
      </w:r>
      <w:r w:rsidR="003F0E11" w:rsidRPr="0080389F">
        <w:rPr>
          <w:rFonts w:hAnsi="Times New Roman" w:ascii="Times New Roman"/>
          <w:szCs w:val="24"/>
        </w:rPr>
        <w:t>53247684279</w:t>
      </w:r>
      <w:r w:rsidR="003F0E11">
        <w:rPr>
          <w:rFonts w:hAnsi="Times New Roman" w:ascii="Times New Roman"/>
          <w:szCs w:val="24"/>
        </w:rPr>
        <w:t xml:space="preserve">, Novska, </w:t>
      </w:r>
      <w:r w:rsidR="003F0E11" w:rsidRPr="0080389F">
        <w:rPr>
          <w:rFonts w:hAnsi="Times New Roman" w:ascii="Times New Roman"/>
          <w:szCs w:val="24"/>
        </w:rPr>
        <w:t>Osječka 178/a</w:t>
      </w:r>
      <w:r w:rsidR="00951E95" w:rsidRPr="00FC7A6C">
        <w:rPr>
          <w:rFonts w:hAnsi="Times New Roman" w:ascii="Times New Roman"/>
          <w:szCs w:val="24"/>
          <w:lang w:val="hr-HR"/>
        </w:rPr>
        <w:t>,</w:t>
      </w:r>
      <w:r w:rsidR="00DD2AFF" w:rsidRPr="00FC7A6C">
        <w:rPr>
          <w:rFonts w:hAnsi="Times New Roman" w:ascii="Times New Roman"/>
          <w:szCs w:val="24"/>
          <w:lang w:val="hr-HR"/>
        </w:rPr>
        <w:t xml:space="preserve"> </w:t>
      </w:r>
      <w:r w:rsidR="003F0E11">
        <w:rPr>
          <w:rFonts w:hAnsi="Times New Roman" w:ascii="Times New Roman"/>
          <w:szCs w:val="24"/>
          <w:lang w:val="hr-HR"/>
        </w:rPr>
        <w:t xml:space="preserve">dana </w:t>
      </w:r>
      <w:r w:rsidR="00680D4F" w:rsidRPr="00680D4F">
        <w:rPr>
          <w:rFonts w:hAnsi="Times New Roman" w:ascii="Times New Roman"/>
          <w:szCs w:val="24"/>
          <w:lang w:val="hr-HR"/>
        </w:rPr>
        <w:t>11</w:t>
      </w:r>
      <w:r w:rsidR="00183F22" w:rsidRPr="00680D4F">
        <w:rPr>
          <w:rFonts w:hAnsi="Times New Roman" w:ascii="Times New Roman"/>
          <w:szCs w:val="24"/>
          <w:lang w:val="hr-HR"/>
        </w:rPr>
        <w:t xml:space="preserve">. </w:t>
      </w:r>
      <w:r w:rsidR="003F0E11" w:rsidRPr="00680D4F">
        <w:rPr>
          <w:rFonts w:hAnsi="Times New Roman" w:ascii="Times New Roman"/>
          <w:szCs w:val="24"/>
          <w:lang w:val="hr-HR"/>
        </w:rPr>
        <w:t>listopada</w:t>
      </w:r>
      <w:r w:rsidR="009A79A3" w:rsidRPr="00680D4F">
        <w:rPr>
          <w:rFonts w:hAnsi="Times New Roman" w:ascii="Times New Roman"/>
          <w:szCs w:val="24"/>
          <w:lang w:val="hr-HR"/>
        </w:rPr>
        <w:t xml:space="preserve"> </w:t>
      </w:r>
      <w:r w:rsidR="00135270" w:rsidRPr="00680D4F">
        <w:rPr>
          <w:rFonts w:hAnsi="Times New Roman" w:ascii="Times New Roman"/>
          <w:szCs w:val="24"/>
          <w:lang w:val="hr-HR"/>
        </w:rPr>
        <w:t>2017</w:t>
      </w:r>
      <w:r w:rsidR="009A79A3" w:rsidRPr="00FC7A6C">
        <w:rPr>
          <w:rFonts w:hAnsi="Times New Roman" w:ascii="Times New Roman"/>
          <w:szCs w:val="24"/>
          <w:lang w:val="hr-HR"/>
        </w:rPr>
        <w:t>. godine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49386D" w:rsidP="009E6723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</w:t>
      </w:r>
      <w:r w:rsidR="00220995" w:rsidRPr="00FC7A6C">
        <w:rPr>
          <w:rFonts w:hAnsi="Times New Roman" w:ascii="Times New Roman"/>
          <w:szCs w:val="24"/>
          <w:lang w:val="hr-HR"/>
        </w:rPr>
        <w:t>j e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3F0E11" w:rsidP="00886E33" w:rsidR="00886E33" w:rsidRPr="007C0B0F">
      <w:pPr>
        <w:pStyle w:val="Odlomakpopisa"/>
        <w:numPr>
          <w:ilvl w:val="0"/>
          <w:numId w:val="5"/>
        </w:numPr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Privremenom stečajnom upravitelju</w:t>
      </w:r>
      <w:r w:rsidR="00FC7A6C" w:rsidRPr="00183F2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Dragutin Ježić, Zagreb, Česmičkoga 10, OIB 50868688359</w:t>
      </w:r>
      <w:r w:rsidR="00546A58">
        <w:rPr>
          <w:rFonts w:hAnsi="Times New Roman" w:ascii="Times New Roman"/>
          <w:szCs w:val="24"/>
          <w:lang w:val="hr-HR"/>
        </w:rPr>
        <w:t>,</w:t>
      </w:r>
      <w:r w:rsidR="00DD2AFF" w:rsidRPr="00886E33">
        <w:rPr>
          <w:rFonts w:hAnsi="Times New Roman" w:ascii="Times New Roman"/>
          <w:szCs w:val="24"/>
          <w:lang w:val="hr-HR"/>
        </w:rPr>
        <w:t xml:space="preserve"> </w:t>
      </w:r>
      <w:r w:rsidR="00220995" w:rsidRPr="00886E33">
        <w:rPr>
          <w:rFonts w:hAnsi="Times New Roman" w:ascii="Times New Roman"/>
          <w:szCs w:val="24"/>
          <w:lang w:val="hr-HR"/>
        </w:rPr>
        <w:t>određuje se</w:t>
      </w:r>
      <w:r w:rsidR="00183F22" w:rsidRPr="00886E33">
        <w:rPr>
          <w:rFonts w:hAnsi="Times New Roman" w:ascii="Times New Roman"/>
          <w:szCs w:val="24"/>
          <w:lang w:val="hr-HR"/>
        </w:rPr>
        <w:t xml:space="preserve"> za poslove stečajno-</w:t>
      </w:r>
      <w:r w:rsidR="005F432B" w:rsidRPr="00886E33">
        <w:rPr>
          <w:rFonts w:hAnsi="Times New Roman" w:ascii="Times New Roman"/>
          <w:szCs w:val="24"/>
          <w:lang w:val="hr-HR"/>
        </w:rPr>
        <w:t xml:space="preserve">upraviteljske službe </w:t>
      </w:r>
      <w:r w:rsidR="0049386D" w:rsidRPr="00886E33">
        <w:rPr>
          <w:rFonts w:hAnsi="Times New Roman" w:ascii="Times New Roman"/>
          <w:szCs w:val="24"/>
          <w:lang w:val="hr-HR"/>
        </w:rPr>
        <w:t xml:space="preserve">u prethodnom postupku kod dužnika </w:t>
      </w:r>
      <w:r w:rsidRPr="0080389F">
        <w:rPr>
          <w:rFonts w:hAnsi="Times New Roman" w:ascii="Times New Roman"/>
          <w:szCs w:val="24"/>
        </w:rPr>
        <w:t>DAMIR VUKOVIĆ d.o.o. za proizvodnju i trgovinu, te uvoz-izvoz</w:t>
      </w:r>
      <w:r>
        <w:rPr>
          <w:rFonts w:hAnsi="Times New Roman" w:ascii="Times New Roman"/>
          <w:szCs w:val="24"/>
        </w:rPr>
        <w:t xml:space="preserve">, OIB: </w:t>
      </w:r>
      <w:r w:rsidRPr="0080389F">
        <w:rPr>
          <w:rFonts w:hAnsi="Times New Roman" w:ascii="Times New Roman"/>
          <w:szCs w:val="24"/>
        </w:rPr>
        <w:t>53247684279</w:t>
      </w:r>
      <w:r>
        <w:rPr>
          <w:rFonts w:hAnsi="Times New Roman" w:ascii="Times New Roman"/>
          <w:szCs w:val="24"/>
        </w:rPr>
        <w:t xml:space="preserve">, Novska, </w:t>
      </w:r>
      <w:r w:rsidRPr="0080389F">
        <w:rPr>
          <w:rFonts w:hAnsi="Times New Roman" w:ascii="Times New Roman"/>
          <w:szCs w:val="24"/>
        </w:rPr>
        <w:t>Osječka 178/a</w:t>
      </w:r>
      <w:r w:rsidR="00DD2AFF" w:rsidRPr="00886E33">
        <w:rPr>
          <w:rFonts w:hAnsi="Times New Roman" w:ascii="Times New Roman"/>
          <w:szCs w:val="24"/>
          <w:lang w:val="hr-HR"/>
        </w:rPr>
        <w:t>,</w:t>
      </w:r>
      <w:r w:rsidR="005F432B" w:rsidRPr="00886E33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886E33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886E33">
        <w:rPr>
          <w:rFonts w:hAnsi="Times New Roman" w:ascii="Times New Roman"/>
          <w:szCs w:val="24"/>
          <w:lang w:val="hr-HR"/>
        </w:rPr>
        <w:t>iznos</w:t>
      </w:r>
      <w:r w:rsidR="00220995" w:rsidRPr="00886E33">
        <w:rPr>
          <w:rFonts w:hAnsi="Times New Roman" w:ascii="Times New Roman"/>
          <w:szCs w:val="24"/>
          <w:lang w:val="hr-HR"/>
        </w:rPr>
        <w:t xml:space="preserve"> od</w:t>
      </w:r>
      <w:r w:rsidR="00193AA2" w:rsidRPr="00886E33">
        <w:rPr>
          <w:rFonts w:hAnsi="Times New Roman" w:ascii="Times New Roman"/>
          <w:szCs w:val="24"/>
          <w:lang w:val="hr-HR"/>
        </w:rPr>
        <w:t xml:space="preserve"> </w:t>
      </w:r>
      <w:r w:rsidR="007723B2">
        <w:rPr>
          <w:rFonts w:hAnsi="Times New Roman" w:ascii="Times New Roman"/>
          <w:szCs w:val="24"/>
          <w:u w:val="single"/>
          <w:lang w:val="hr-HR"/>
        </w:rPr>
        <w:t>4</w:t>
      </w:r>
      <w:r>
        <w:rPr>
          <w:rFonts w:hAnsi="Times New Roman" w:ascii="Times New Roman"/>
          <w:szCs w:val="24"/>
          <w:u w:val="single"/>
          <w:lang w:val="hr-HR"/>
        </w:rPr>
        <w:t>.0</w:t>
      </w:r>
      <w:r w:rsidR="00135270" w:rsidRPr="007C0B0F">
        <w:rPr>
          <w:rFonts w:hAnsi="Times New Roman" w:ascii="Times New Roman"/>
          <w:szCs w:val="24"/>
          <w:u w:val="single"/>
          <w:lang w:val="hr-HR"/>
        </w:rPr>
        <w:t xml:space="preserve">00,00 </w:t>
      </w:r>
      <w:r w:rsidR="00183F22" w:rsidRPr="007C0B0F">
        <w:rPr>
          <w:rFonts w:hAnsi="Times New Roman" w:ascii="Times New Roman"/>
          <w:szCs w:val="24"/>
          <w:u w:val="single"/>
          <w:lang w:val="hr-HR"/>
        </w:rPr>
        <w:t xml:space="preserve">kn </w:t>
      </w:r>
      <w:r w:rsidR="00135270" w:rsidRPr="007C0B0F">
        <w:rPr>
          <w:rFonts w:hAnsi="Times New Roman" w:ascii="Times New Roman"/>
          <w:szCs w:val="24"/>
          <w:u w:val="single"/>
          <w:lang w:val="hr-HR"/>
        </w:rPr>
        <w:t>bruto</w:t>
      </w:r>
      <w:r w:rsidR="00546A58">
        <w:rPr>
          <w:rFonts w:hAnsi="Times New Roman" w:ascii="Times New Roman"/>
          <w:szCs w:val="24"/>
          <w:u w:val="single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na račun stečajnog upravitelja naveden u zahtjevu od 9</w:t>
      </w:r>
      <w:r w:rsidR="00546A58" w:rsidRPr="00546A58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listopada</w:t>
      </w:r>
      <w:r w:rsidR="00546A58" w:rsidRPr="00546A58">
        <w:rPr>
          <w:rFonts w:hAnsi="Times New Roman" w:ascii="Times New Roman"/>
          <w:szCs w:val="24"/>
          <w:lang w:val="hr-HR"/>
        </w:rPr>
        <w:t xml:space="preserve"> 2017.</w:t>
      </w:r>
    </w:p>
    <w:p w:rsidRDefault="00220995" w:rsidP="00886E33" w:rsidR="00183F22" w:rsidRPr="00886E33">
      <w:pPr>
        <w:pStyle w:val="Odlomakpopisa"/>
        <w:numPr>
          <w:ilvl w:val="0"/>
          <w:numId w:val="5"/>
        </w:numPr>
        <w:ind w:left="709"/>
        <w:contextualSpacing w:val="false"/>
        <w:jc w:val="both"/>
        <w:rPr>
          <w:rFonts w:hAnsi="Times New Roman" w:ascii="Times New Roman"/>
          <w:szCs w:val="24"/>
          <w:lang w:val="hr-HR"/>
        </w:rPr>
      </w:pPr>
      <w:r w:rsidRPr="007C0B0F">
        <w:rPr>
          <w:rFonts w:hAnsi="Times New Roman" w:ascii="Times New Roman"/>
          <w:szCs w:val="24"/>
          <w:lang w:val="hr-HR"/>
        </w:rPr>
        <w:t>Nalaže se računovodstvu ov</w:t>
      </w:r>
      <w:r w:rsidR="00BE7492" w:rsidRPr="007C0B0F">
        <w:rPr>
          <w:rFonts w:hAnsi="Times New Roman" w:ascii="Times New Roman"/>
          <w:szCs w:val="24"/>
          <w:lang w:val="hr-HR"/>
        </w:rPr>
        <w:t>og suda da navedeni iznos isplati</w:t>
      </w:r>
      <w:r w:rsidRPr="007C0B0F">
        <w:rPr>
          <w:rFonts w:hAnsi="Times New Roman" w:ascii="Times New Roman"/>
          <w:szCs w:val="24"/>
          <w:lang w:val="hr-HR"/>
        </w:rPr>
        <w:t xml:space="preserve"> </w:t>
      </w:r>
      <w:r w:rsidR="00135270" w:rsidRPr="007C0B0F">
        <w:rPr>
          <w:rFonts w:hAnsi="Times New Roman" w:ascii="Times New Roman"/>
          <w:szCs w:val="24"/>
          <w:lang w:val="hr-HR"/>
        </w:rPr>
        <w:t xml:space="preserve">navedenom </w:t>
      </w:r>
      <w:r w:rsidR="00CB42AE">
        <w:rPr>
          <w:rFonts w:hAnsi="Times New Roman" w:ascii="Times New Roman"/>
          <w:szCs w:val="24"/>
          <w:lang w:val="hr-HR"/>
        </w:rPr>
        <w:t xml:space="preserve">privremenom </w:t>
      </w:r>
      <w:r w:rsidR="00135270" w:rsidRPr="007C0B0F">
        <w:rPr>
          <w:rFonts w:hAnsi="Times New Roman" w:ascii="Times New Roman"/>
          <w:szCs w:val="24"/>
          <w:lang w:val="hr-HR"/>
        </w:rPr>
        <w:t>stečajnom upravitelju</w:t>
      </w:r>
      <w:r w:rsidR="006F5B44" w:rsidRPr="007C0B0F">
        <w:rPr>
          <w:rFonts w:hAnsi="Times New Roman" w:ascii="Times New Roman"/>
          <w:szCs w:val="24"/>
          <w:lang w:val="hr-HR"/>
        </w:rPr>
        <w:t xml:space="preserve"> </w:t>
      </w:r>
      <w:r w:rsidR="00CA7706" w:rsidRPr="007C0B0F">
        <w:rPr>
          <w:rFonts w:hAnsi="Times New Roman" w:ascii="Times New Roman"/>
          <w:szCs w:val="24"/>
          <w:lang w:val="hr-HR"/>
        </w:rPr>
        <w:t>iz</w:t>
      </w:r>
      <w:r w:rsidR="006F5B44" w:rsidRPr="007C0B0F">
        <w:rPr>
          <w:rFonts w:hAnsi="Times New Roman" w:ascii="Times New Roman"/>
          <w:szCs w:val="24"/>
          <w:lang w:val="hr-HR"/>
        </w:rPr>
        <w:t xml:space="preserve"> </w:t>
      </w:r>
      <w:r w:rsidR="00FD7BB5" w:rsidRPr="007C0B0F">
        <w:rPr>
          <w:rFonts w:hAnsi="Times New Roman" w:ascii="Times New Roman"/>
          <w:szCs w:val="24"/>
          <w:lang w:val="hr-HR"/>
        </w:rPr>
        <w:t xml:space="preserve">predujma osnovanog za ovog </w:t>
      </w:r>
      <w:r w:rsidR="001B1155" w:rsidRPr="007C0B0F">
        <w:rPr>
          <w:rFonts w:hAnsi="Times New Roman" w:ascii="Times New Roman"/>
          <w:szCs w:val="24"/>
          <w:lang w:val="hr-HR"/>
        </w:rPr>
        <w:t>dužnika</w:t>
      </w:r>
      <w:r w:rsidR="00FD7BB5" w:rsidRPr="007C0B0F">
        <w:rPr>
          <w:rFonts w:hAnsi="Times New Roman" w:ascii="Times New Roman"/>
          <w:szCs w:val="24"/>
          <w:lang w:val="hr-HR"/>
        </w:rPr>
        <w:t xml:space="preserve"> </w:t>
      </w:r>
      <w:r w:rsidR="00183F22" w:rsidRPr="007C0B0F">
        <w:rPr>
          <w:rFonts w:hAnsi="Times New Roman" w:ascii="Times New Roman"/>
          <w:szCs w:val="24"/>
          <w:lang w:val="hr-HR"/>
        </w:rPr>
        <w:t xml:space="preserve">uplatom iznosa od </w:t>
      </w:r>
      <w:r w:rsidR="007723B2">
        <w:rPr>
          <w:rFonts w:hAnsi="Times New Roman" w:ascii="Times New Roman"/>
          <w:szCs w:val="24"/>
          <w:lang w:val="hr-HR"/>
        </w:rPr>
        <w:t>4</w:t>
      </w:r>
      <w:r w:rsidR="00135270" w:rsidRPr="007C0B0F">
        <w:rPr>
          <w:rFonts w:hAnsi="Times New Roman" w:ascii="Times New Roman"/>
          <w:szCs w:val="24"/>
          <w:lang w:val="hr-HR"/>
        </w:rPr>
        <w:t>.000</w:t>
      </w:r>
      <w:r w:rsidR="00183F22" w:rsidRPr="007C0B0F">
        <w:rPr>
          <w:rFonts w:hAnsi="Times New Roman" w:ascii="Times New Roman"/>
          <w:szCs w:val="24"/>
          <w:lang w:val="hr-HR"/>
        </w:rPr>
        <w:t>,00</w:t>
      </w:r>
      <w:r w:rsidR="00135270" w:rsidRPr="007C0B0F">
        <w:rPr>
          <w:rFonts w:hAnsi="Times New Roman" w:ascii="Times New Roman"/>
          <w:szCs w:val="24"/>
          <w:lang w:val="hr-HR"/>
        </w:rPr>
        <w:t xml:space="preserve"> </w:t>
      </w:r>
      <w:r w:rsidR="00183F22" w:rsidRPr="007C0B0F">
        <w:rPr>
          <w:rFonts w:hAnsi="Times New Roman" w:ascii="Times New Roman"/>
          <w:szCs w:val="24"/>
          <w:lang w:val="hr-HR"/>
        </w:rPr>
        <w:t>kn</w:t>
      </w:r>
      <w:r w:rsidR="00183F22" w:rsidRPr="0000427E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183F22" w:rsidRPr="00886E33">
        <w:rPr>
          <w:rFonts w:hAnsi="Times New Roman" w:ascii="Times New Roman"/>
          <w:szCs w:val="24"/>
          <w:lang w:val="hr-HR"/>
        </w:rPr>
        <w:t xml:space="preserve">od  </w:t>
      </w:r>
      <w:r w:rsidR="00886E33">
        <w:rPr>
          <w:rFonts w:hAnsi="Times New Roman" w:ascii="Times New Roman"/>
          <w:szCs w:val="24"/>
          <w:lang w:val="hr-HR"/>
        </w:rPr>
        <w:t xml:space="preserve">strane </w:t>
      </w:r>
      <w:r w:rsidR="003F0E11">
        <w:rPr>
          <w:rFonts w:hAnsi="Times New Roman" w:ascii="Times New Roman"/>
          <w:szCs w:val="24"/>
          <w:lang w:val="hr-HR"/>
        </w:rPr>
        <w:t>zakonskog zastupnika dužnika Damira Vukovića.</w:t>
      </w:r>
    </w:p>
    <w:p w:rsidRDefault="00183F22" w:rsidP="00183F22" w:rsidR="00183F22" w:rsidRPr="00183F22">
      <w:pPr>
        <w:pStyle w:val="Odlomakpopisa"/>
        <w:rPr>
          <w:rFonts w:hAnsi="Times New Roman" w:ascii="Times New Roman"/>
          <w:b/>
          <w:szCs w:val="24"/>
          <w:lang w:val="hr-HR"/>
        </w:rPr>
      </w:pPr>
    </w:p>
    <w:p w:rsidRDefault="006F5B44" w:rsidP="006F5B44" w:rsidR="006F5B44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>Obrazloženje</w:t>
      </w:r>
    </w:p>
    <w:p w:rsidRDefault="006F5B44" w:rsidP="00220995" w:rsidR="006F5B44" w:rsidRPr="00FC7A6C">
      <w:pPr>
        <w:jc w:val="both"/>
        <w:rPr>
          <w:rFonts w:hAnsi="Times New Roman" w:ascii="Times New Roman"/>
          <w:szCs w:val="24"/>
          <w:lang w:val="hr-HR"/>
        </w:rPr>
      </w:pPr>
    </w:p>
    <w:p w:rsidRDefault="006F5B44" w:rsidP="00183F22" w:rsidR="003D0FC1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  <w:t xml:space="preserve">U prethodnom postupku koji se vodio nad gore navedenim dužnikom, </w:t>
      </w:r>
      <w:r w:rsidR="001B1155" w:rsidRPr="00FC7A6C">
        <w:rPr>
          <w:rFonts w:hAnsi="Times New Roman" w:ascii="Times New Roman"/>
          <w:szCs w:val="24"/>
          <w:lang w:val="hr-HR"/>
        </w:rPr>
        <w:t>poslove privremenog</w:t>
      </w:r>
      <w:r w:rsidR="00183F22">
        <w:rPr>
          <w:rFonts w:hAnsi="Times New Roman" w:ascii="Times New Roman"/>
          <w:szCs w:val="24"/>
          <w:lang w:val="hr-HR"/>
        </w:rPr>
        <w:t xml:space="preserve"> stečajnog upravitelja obavljao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="00183F22">
        <w:rPr>
          <w:rFonts w:hAnsi="Times New Roman" w:ascii="Times New Roman"/>
          <w:szCs w:val="24"/>
          <w:lang w:val="hr-HR"/>
        </w:rPr>
        <w:t>gore navedeni stečajni upravitelj</w:t>
      </w:r>
      <w:r w:rsidR="001B115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 xml:space="preserve">sa svim </w:t>
      </w:r>
      <w:r w:rsidR="003D0FC1" w:rsidRPr="00FC7A6C">
        <w:rPr>
          <w:rFonts w:hAnsi="Times New Roman" w:ascii="Times New Roman"/>
          <w:szCs w:val="24"/>
          <w:lang w:val="hr-HR"/>
        </w:rPr>
        <w:t>zakonskim</w:t>
      </w:r>
      <w:r w:rsidRPr="00FC7A6C">
        <w:rPr>
          <w:rFonts w:hAnsi="Times New Roman" w:ascii="Times New Roman"/>
          <w:szCs w:val="24"/>
          <w:lang w:val="hr-HR"/>
        </w:rPr>
        <w:t xml:space="preserve"> ovlastim i dužnostima, te je u konačnosti </w:t>
      </w:r>
      <w:r w:rsidR="007931E8">
        <w:rPr>
          <w:rFonts w:hAnsi="Times New Roman" w:ascii="Times New Roman"/>
          <w:szCs w:val="24"/>
          <w:lang w:val="hr-HR"/>
        </w:rPr>
        <w:t>zatražio</w:t>
      </w:r>
      <w:r w:rsidRPr="00FC7A6C">
        <w:rPr>
          <w:rFonts w:hAnsi="Times New Roman" w:ascii="Times New Roman"/>
          <w:szCs w:val="24"/>
          <w:lang w:val="hr-HR"/>
        </w:rPr>
        <w:t xml:space="preserve"> nagradu i naknadu troškova,</w:t>
      </w:r>
      <w:r w:rsidR="00FD7BB5" w:rsidRPr="00FC7A6C">
        <w:rPr>
          <w:rFonts w:hAnsi="Times New Roman" w:ascii="Times New Roman"/>
          <w:szCs w:val="24"/>
          <w:lang w:val="hr-HR"/>
        </w:rPr>
        <w:t xml:space="preserve"> na koj</w:t>
      </w:r>
      <w:r w:rsidR="001B1155" w:rsidRPr="00FC7A6C">
        <w:rPr>
          <w:rFonts w:hAnsi="Times New Roman" w:ascii="Times New Roman"/>
          <w:szCs w:val="24"/>
          <w:lang w:val="hr-HR"/>
        </w:rPr>
        <w:t>e</w:t>
      </w:r>
      <w:r w:rsidR="00FD7BB5" w:rsidRPr="00FC7A6C">
        <w:rPr>
          <w:rFonts w:hAnsi="Times New Roman" w:ascii="Times New Roman"/>
          <w:szCs w:val="24"/>
          <w:lang w:val="hr-HR"/>
        </w:rPr>
        <w:t xml:space="preserve"> </w:t>
      </w:r>
      <w:r w:rsidR="00183F22">
        <w:rPr>
          <w:rFonts w:hAnsi="Times New Roman" w:ascii="Times New Roman"/>
          <w:szCs w:val="24"/>
          <w:lang w:val="hr-HR"/>
        </w:rPr>
        <w:t>ima pravo temeljem odredbe čl. 3</w:t>
      </w:r>
      <w:r w:rsidR="00FD7BB5" w:rsidRPr="00FC7A6C">
        <w:rPr>
          <w:rFonts w:hAnsi="Times New Roman" w:ascii="Times New Roman"/>
          <w:szCs w:val="24"/>
          <w:lang w:val="hr-HR"/>
        </w:rPr>
        <w:t>. Uredbe o kriterijima i načinu obračuna i plaćanja nagrada stečajnim upraviteljima</w:t>
      </w:r>
      <w:r w:rsidR="00183F22" w:rsidRPr="00183F22">
        <w:rPr>
          <w:rFonts w:hAnsi="Times New Roman" w:ascii="Times New Roman"/>
          <w:szCs w:val="24"/>
          <w:lang w:val="hr-HR"/>
        </w:rPr>
        <w:t xml:space="preserve"> (NN 105/15)</w:t>
      </w:r>
      <w:r w:rsidR="00183F22">
        <w:rPr>
          <w:rFonts w:hAnsi="Times New Roman" w:ascii="Times New Roman"/>
          <w:szCs w:val="24"/>
          <w:lang w:val="hr-HR"/>
        </w:rPr>
        <w:t>,</w:t>
      </w:r>
      <w:r w:rsidR="00183F22" w:rsidRPr="00183F22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 xml:space="preserve">te je stoga odlučeno kao u izreci ovog rješenja temeljem odredbe čl. </w:t>
      </w:r>
      <w:r w:rsidR="00183F22">
        <w:rPr>
          <w:rFonts w:hAnsi="Times New Roman" w:ascii="Times New Roman"/>
          <w:szCs w:val="24"/>
          <w:lang w:val="hr-HR"/>
        </w:rPr>
        <w:t xml:space="preserve">76. st. 1. točka 6. </w:t>
      </w:r>
      <w:r w:rsidRPr="00FC7A6C">
        <w:rPr>
          <w:rFonts w:hAnsi="Times New Roman" w:ascii="Times New Roman"/>
          <w:lang w:val="hr-HR"/>
        </w:rPr>
        <w:t>Stečajnog zakona (N</w:t>
      </w:r>
      <w:r w:rsidR="00183F22">
        <w:rPr>
          <w:rFonts w:hAnsi="Times New Roman" w:ascii="Times New Roman"/>
          <w:lang w:val="hr-HR"/>
        </w:rPr>
        <w:t>N 71/15).</w:t>
      </w:r>
    </w:p>
    <w:p w:rsidRDefault="006F5B44" w:rsidP="0086691F" w:rsidR="006F5B44" w:rsidRPr="00FC7A6C">
      <w:pPr>
        <w:rPr>
          <w:lang w:val="hr-HR"/>
        </w:rPr>
      </w:pPr>
    </w:p>
    <w:p w:rsidRDefault="00BE7492" w:rsidP="003D0FC1" w:rsidR="00220995" w:rsidRPr="00FC7A6C">
      <w:pPr>
        <w:jc w:val="center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 xml:space="preserve">U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Zagreb</w:t>
      </w:r>
      <w:r w:rsidRPr="00FC7A6C">
        <w:rPr>
          <w:rFonts w:hAnsi="Times New Roman" w:ascii="Times New Roman"/>
          <w:szCs w:val="24"/>
          <w:lang w:val="hr-HR"/>
        </w:rPr>
        <w:t>u</w:t>
      </w:r>
      <w:r w:rsidR="00220995" w:rsidRPr="00FC7A6C">
        <w:rPr>
          <w:rFonts w:hAnsi="Times New Roman" w:ascii="Times New Roman"/>
          <w:szCs w:val="24"/>
          <w:lang w:val="hr-HR"/>
        </w:rPr>
        <w:t xml:space="preserve">, </w:t>
      </w:r>
      <w:r w:rsidR="00680D4F">
        <w:rPr>
          <w:rFonts w:hAnsi="Times New Roman" w:ascii="Times New Roman"/>
          <w:szCs w:val="24"/>
          <w:lang w:val="hr-HR"/>
        </w:rPr>
        <w:t>11</w:t>
      </w:r>
      <w:r w:rsidR="00183F22">
        <w:rPr>
          <w:rFonts w:hAnsi="Times New Roman" w:ascii="Times New Roman"/>
          <w:szCs w:val="24"/>
          <w:lang w:val="hr-HR"/>
        </w:rPr>
        <w:t xml:space="preserve">. </w:t>
      </w:r>
      <w:r w:rsidR="003F0E11">
        <w:rPr>
          <w:rFonts w:hAnsi="Times New Roman" w:ascii="Times New Roman"/>
          <w:szCs w:val="24"/>
          <w:lang w:val="hr-HR"/>
        </w:rPr>
        <w:t>listopada</w:t>
      </w:r>
      <w:r w:rsidR="009A79A3" w:rsidRPr="00FC7A6C">
        <w:rPr>
          <w:rFonts w:hAnsi="Times New Roman" w:ascii="Times New Roman"/>
          <w:szCs w:val="24"/>
          <w:lang w:val="hr-HR"/>
        </w:rPr>
        <w:t xml:space="preserve"> </w:t>
      </w:r>
      <w:r w:rsidR="00135270">
        <w:rPr>
          <w:rFonts w:hAnsi="Times New Roman" w:ascii="Times New Roman"/>
          <w:szCs w:val="24"/>
          <w:lang w:val="hr-HR"/>
        </w:rPr>
        <w:t>2017</w:t>
      </w:r>
      <w:r w:rsidR="003E7C9C" w:rsidRPr="00FC7A6C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BE62A7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>SUDAC:</w:t>
      </w:r>
    </w:p>
    <w:p w:rsidRDefault="00DD2AFF" w:rsidP="0026226C" w:rsidR="009E6723" w:rsidRPr="00FC7A6C">
      <w:pPr>
        <w:jc w:val="both"/>
        <w:rPr>
          <w:rFonts w:hAnsi="Times New Roman" w:ascii="Times New Roman"/>
          <w:szCs w:val="24"/>
          <w:lang w:val="hr-HR"/>
        </w:rPr>
      </w:pP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Pr="00FC7A6C">
        <w:rPr>
          <w:rFonts w:hAnsi="Times New Roman" w:ascii="Times New Roman"/>
          <w:szCs w:val="24"/>
          <w:lang w:val="hr-HR"/>
        </w:rPr>
        <w:tab/>
      </w:r>
      <w:r w:rsidR="00220995" w:rsidRPr="00FC7A6C">
        <w:rPr>
          <w:rFonts w:hAnsi="Times New Roman" w:ascii="Times New Roman"/>
          <w:szCs w:val="24"/>
          <w:lang w:val="hr-HR"/>
        </w:rPr>
        <w:t xml:space="preserve"> </w:t>
      </w:r>
      <w:r w:rsidR="00780A6F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</w:t>
      </w:r>
      <w:r w:rsidR="00554D5E" w:rsidRPr="00FC7A6C">
        <w:rPr>
          <w:rFonts w:hAnsi="Times New Roman" w:ascii="Times New Roman"/>
          <w:szCs w:val="24"/>
          <w:lang w:val="hr-HR"/>
        </w:rPr>
        <w:t xml:space="preserve">   </w:t>
      </w:r>
      <w:r w:rsidR="00220995" w:rsidRPr="00FC7A6C">
        <w:rPr>
          <w:rFonts w:hAnsi="Times New Roman" w:ascii="Times New Roman"/>
          <w:szCs w:val="24"/>
          <w:lang w:val="hr-HR"/>
        </w:rPr>
        <w:t xml:space="preserve">  Nevenka Siladi Rstić</w:t>
      </w:r>
      <w:r w:rsidR="00E72585">
        <w:rPr>
          <w:rFonts w:hAnsi="Times New Roman" w:ascii="Times New Roman"/>
          <w:szCs w:val="24"/>
          <w:lang w:val="hr-HR"/>
        </w:rPr>
        <w:t>,v.r.</w:t>
      </w:r>
    </w:p>
    <w:p w:rsidRDefault="009E6723" w:rsidP="0026226C" w:rsidR="009E6723" w:rsidRPr="00FC7A6C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183F22">
      <w:pPr>
        <w:jc w:val="both"/>
        <w:rPr>
          <w:rFonts w:hAnsi="Times New Roman" w:ascii="Times New Roman"/>
          <w:i/>
          <w:szCs w:val="24"/>
          <w:lang w:val="hr-HR"/>
        </w:rPr>
      </w:pPr>
      <w:r w:rsidRPr="00FC7A6C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886E33" w:rsidP="0026226C" w:rsidR="00886E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72585" w:rsidP="00324504" w:rsidR="00E7258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72585" w:rsidP="00324504" w:rsidR="00E7258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72585" w:rsidP="00E72585" w:rsidR="00E72585" w:rsidRPr="00E72585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FE67D2" w:rsidR="00E72585" w:rsidRPr="00E7258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851" w:right="1418" w:top="95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84" w:rsidR="00E66A84">
      <w:r>
        <w:separator/>
      </w:r>
    </w:p>
  </w:endnote>
  <w:endnote w:id="0" w:type="continuationSeparator">
    <w:p w:rsidRDefault="00E66A84" w:rsidR="00E66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84" w:rsidR="00E66A84">
      <w:r>
        <w:separator/>
      </w:r>
    </w:p>
  </w:footnote>
  <w:footnote w:id="0" w:type="continuationSeparator">
    <w:p w:rsidRDefault="00E66A84" w:rsidR="00E66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012F" w:rsidR="00F0012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012F" w:rsidR="00F0012F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F0012F" w:rsidRPr="00DD2AFF">
      <w:rPr>
        <w:rFonts w:hAnsi="Times New Roman" w:ascii="Times New Roman"/>
        <w:szCs w:val="24"/>
        <w:lang w:val="hr-HR"/>
      </w:rPr>
      <w:t>47</w:t>
    </w:r>
    <w:r w:rsidR="007511E6">
      <w:rPr>
        <w:rFonts w:hAnsi="Times New Roman" w:ascii="Times New Roman"/>
        <w:szCs w:val="24"/>
        <w:lang w:val="hr-HR"/>
      </w:rPr>
      <w:t>.</w:t>
    </w:r>
    <w:r w:rsidR="0049386D">
      <w:rPr>
        <w:rFonts w:hAnsi="Times New Roman" w:ascii="Times New Roman"/>
        <w:szCs w:val="24"/>
        <w:lang w:val="hr-HR"/>
      </w:rPr>
      <w:t xml:space="preserve"> </w:t>
    </w:r>
    <w:r w:rsidR="00F0012F" w:rsidRPr="00DD2AFF">
      <w:rPr>
        <w:rFonts w:hAnsi="Times New Roman" w:ascii="Times New Roman"/>
        <w:szCs w:val="24"/>
        <w:lang w:val="hr-HR"/>
      </w:rPr>
      <w:t>St-</w:t>
    </w:r>
    <w:r w:rsidR="003F0E11">
      <w:rPr>
        <w:rFonts w:hAnsi="Times New Roman" w:ascii="Times New Roman"/>
        <w:szCs w:val="24"/>
        <w:lang w:val="hr-HR"/>
      </w:rPr>
      <w:t>3037/16</w:t>
    </w:r>
    <w:r w:rsidR="003F0E11">
      <w:rPr>
        <w:rFonts w:hAnsi="Times New Roman" w:ascii="Times New Roman"/>
        <w:szCs w:val="24"/>
        <w:lang w:val="hr-HR"/>
      </w:rPr>
      <w:tab/>
    </w:r>
  </w:p>
  <w:p w:rsidRDefault="00E32FA4" w:rsidP="00953077" w:rsidR="00E32FA4">
    <w:pPr>
      <w:pStyle w:val="Zaglavlje"/>
      <w:rPr>
        <w:rFonts w:hAnsi="Times New Roman" w:ascii="Times New Roman"/>
        <w:szCs w:val="24"/>
        <w:lang w:val="hr-HR"/>
      </w:rPr>
    </w:pPr>
  </w:p>
  <w:p w:rsidRDefault="00E32FA4" w:rsidP="00953077" w:rsidR="00E32FA4">
    <w:pPr>
      <w:pStyle w:val="Zaglavlje"/>
      <w:rPr>
        <w:rFonts w:hAnsi="Times New Roman" w:ascii="Times New Roman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-1270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953077" w:rsidR="00E32FA4">
    <w:pPr>
      <w:pStyle w:val="Zaglavlje"/>
      <w:rPr>
        <w:rFonts w:hAnsi="Times New Roman" w:ascii="Times New Roman"/>
      </w:rPr>
    </w:pPr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2FA4" w:rsidP="000C42FE" w:rsidR="00E32FA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2FA4" w:rsidP="00E32FA4" w:rsidR="00F0012F" w:rsidRPr="0015254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49386D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  <w:r w:rsidR="00F0012F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5C0D4C"/>
    <w:multiLevelType w:val="hybridMultilevel"/>
    <w:tmpl w:val="D7487B60"/>
    <w:lvl w:tplc="60EE11D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B55A7F"/>
    <w:multiLevelType w:val="hybridMultilevel"/>
    <w:tmpl w:val="E7CC16A6"/>
    <w:lvl w:tplc="2A3ED80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8CA63D7"/>
    <w:multiLevelType w:val="hybridMultilevel"/>
    <w:tmpl w:val="EF401792"/>
    <w:lvl w:tplc="2C6C8B0C" w:ilvl="0">
      <w:start w:val="1"/>
      <w:numFmt w:val="upperRoman"/>
      <w:lvlText w:val="%1.)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427E"/>
    <w:rsid w:val="0000509A"/>
    <w:rsid w:val="0000725B"/>
    <w:rsid w:val="00013434"/>
    <w:rsid w:val="00021347"/>
    <w:rsid w:val="0003637F"/>
    <w:rsid w:val="000552E7"/>
    <w:rsid w:val="0005693E"/>
    <w:rsid w:val="00093FFD"/>
    <w:rsid w:val="000A58A5"/>
    <w:rsid w:val="000D4B7E"/>
    <w:rsid w:val="000E32AE"/>
    <w:rsid w:val="0010798E"/>
    <w:rsid w:val="00135270"/>
    <w:rsid w:val="00144DFA"/>
    <w:rsid w:val="00152540"/>
    <w:rsid w:val="00157E41"/>
    <w:rsid w:val="00171938"/>
    <w:rsid w:val="00180739"/>
    <w:rsid w:val="00183F22"/>
    <w:rsid w:val="00193AA2"/>
    <w:rsid w:val="001A63C1"/>
    <w:rsid w:val="001B1155"/>
    <w:rsid w:val="001B7C99"/>
    <w:rsid w:val="001C11FD"/>
    <w:rsid w:val="001D1436"/>
    <w:rsid w:val="001E241B"/>
    <w:rsid w:val="001E280A"/>
    <w:rsid w:val="001F5360"/>
    <w:rsid w:val="00200509"/>
    <w:rsid w:val="002066B6"/>
    <w:rsid w:val="002104E9"/>
    <w:rsid w:val="00212B6D"/>
    <w:rsid w:val="00220995"/>
    <w:rsid w:val="00222FCD"/>
    <w:rsid w:val="0022375B"/>
    <w:rsid w:val="00233F52"/>
    <w:rsid w:val="00247A82"/>
    <w:rsid w:val="0025441F"/>
    <w:rsid w:val="002558D3"/>
    <w:rsid w:val="0026226C"/>
    <w:rsid w:val="002A12CC"/>
    <w:rsid w:val="002D0A57"/>
    <w:rsid w:val="002D1981"/>
    <w:rsid w:val="002D61BB"/>
    <w:rsid w:val="002E501D"/>
    <w:rsid w:val="002F2A18"/>
    <w:rsid w:val="003137CE"/>
    <w:rsid w:val="00322B1D"/>
    <w:rsid w:val="00325721"/>
    <w:rsid w:val="00363910"/>
    <w:rsid w:val="0037341D"/>
    <w:rsid w:val="0037763C"/>
    <w:rsid w:val="003A02CA"/>
    <w:rsid w:val="003C5395"/>
    <w:rsid w:val="003C611C"/>
    <w:rsid w:val="003D0FC1"/>
    <w:rsid w:val="003E2E7E"/>
    <w:rsid w:val="003E7C9C"/>
    <w:rsid w:val="003F0E11"/>
    <w:rsid w:val="003F462E"/>
    <w:rsid w:val="00412375"/>
    <w:rsid w:val="00447BE0"/>
    <w:rsid w:val="00481B26"/>
    <w:rsid w:val="0049386D"/>
    <w:rsid w:val="004B0D0A"/>
    <w:rsid w:val="004C1393"/>
    <w:rsid w:val="004C22F2"/>
    <w:rsid w:val="004D641C"/>
    <w:rsid w:val="00513886"/>
    <w:rsid w:val="00535B53"/>
    <w:rsid w:val="00546A58"/>
    <w:rsid w:val="005534AC"/>
    <w:rsid w:val="00554D5E"/>
    <w:rsid w:val="00555307"/>
    <w:rsid w:val="00556CF6"/>
    <w:rsid w:val="00587493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75F4C"/>
    <w:rsid w:val="00680867"/>
    <w:rsid w:val="00680D4F"/>
    <w:rsid w:val="006829DB"/>
    <w:rsid w:val="0068697A"/>
    <w:rsid w:val="006872D4"/>
    <w:rsid w:val="00691150"/>
    <w:rsid w:val="00697794"/>
    <w:rsid w:val="006C2268"/>
    <w:rsid w:val="006D10C1"/>
    <w:rsid w:val="006F5B44"/>
    <w:rsid w:val="00704AE2"/>
    <w:rsid w:val="00716992"/>
    <w:rsid w:val="0072466F"/>
    <w:rsid w:val="0073574B"/>
    <w:rsid w:val="007511E6"/>
    <w:rsid w:val="007535F2"/>
    <w:rsid w:val="007539D9"/>
    <w:rsid w:val="00761F5A"/>
    <w:rsid w:val="007723B2"/>
    <w:rsid w:val="0077554D"/>
    <w:rsid w:val="00776A2F"/>
    <w:rsid w:val="00780A6F"/>
    <w:rsid w:val="0079123E"/>
    <w:rsid w:val="007931E8"/>
    <w:rsid w:val="007A4EDA"/>
    <w:rsid w:val="007A6379"/>
    <w:rsid w:val="007B7C9B"/>
    <w:rsid w:val="007C0B0F"/>
    <w:rsid w:val="007D211A"/>
    <w:rsid w:val="007D6CCB"/>
    <w:rsid w:val="007F0CA3"/>
    <w:rsid w:val="007F2207"/>
    <w:rsid w:val="007F7BCF"/>
    <w:rsid w:val="00820BDB"/>
    <w:rsid w:val="008269EB"/>
    <w:rsid w:val="008303E6"/>
    <w:rsid w:val="00836DC0"/>
    <w:rsid w:val="008372D1"/>
    <w:rsid w:val="00874415"/>
    <w:rsid w:val="00881CE1"/>
    <w:rsid w:val="00886E33"/>
    <w:rsid w:val="00892484"/>
    <w:rsid w:val="00892680"/>
    <w:rsid w:val="00892C86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A79A3"/>
    <w:rsid w:val="009B68B7"/>
    <w:rsid w:val="009E1B9E"/>
    <w:rsid w:val="009E5EC7"/>
    <w:rsid w:val="009E6723"/>
    <w:rsid w:val="00A10DA2"/>
    <w:rsid w:val="00A1729C"/>
    <w:rsid w:val="00A276F6"/>
    <w:rsid w:val="00A32351"/>
    <w:rsid w:val="00A615C2"/>
    <w:rsid w:val="00A80FE8"/>
    <w:rsid w:val="00A85943"/>
    <w:rsid w:val="00AB412F"/>
    <w:rsid w:val="00AD4785"/>
    <w:rsid w:val="00AD5075"/>
    <w:rsid w:val="00AE7BD4"/>
    <w:rsid w:val="00B07DD1"/>
    <w:rsid w:val="00B22DD3"/>
    <w:rsid w:val="00B34DDB"/>
    <w:rsid w:val="00B611F1"/>
    <w:rsid w:val="00B75D50"/>
    <w:rsid w:val="00B81088"/>
    <w:rsid w:val="00B86FF5"/>
    <w:rsid w:val="00B927D7"/>
    <w:rsid w:val="00BA57C8"/>
    <w:rsid w:val="00BB4CC4"/>
    <w:rsid w:val="00BE62A7"/>
    <w:rsid w:val="00BE7492"/>
    <w:rsid w:val="00BF26FC"/>
    <w:rsid w:val="00C047C2"/>
    <w:rsid w:val="00C168EC"/>
    <w:rsid w:val="00C17E85"/>
    <w:rsid w:val="00C302D0"/>
    <w:rsid w:val="00C51ACB"/>
    <w:rsid w:val="00C53BCA"/>
    <w:rsid w:val="00C9155F"/>
    <w:rsid w:val="00C94A55"/>
    <w:rsid w:val="00CA3978"/>
    <w:rsid w:val="00CA7706"/>
    <w:rsid w:val="00CB42AE"/>
    <w:rsid w:val="00CC05B0"/>
    <w:rsid w:val="00CC7EDE"/>
    <w:rsid w:val="00CD1C56"/>
    <w:rsid w:val="00CD6BCD"/>
    <w:rsid w:val="00CE6185"/>
    <w:rsid w:val="00D01FF9"/>
    <w:rsid w:val="00D214A3"/>
    <w:rsid w:val="00D31067"/>
    <w:rsid w:val="00D3694B"/>
    <w:rsid w:val="00D370B4"/>
    <w:rsid w:val="00D4049A"/>
    <w:rsid w:val="00D4431A"/>
    <w:rsid w:val="00D508F9"/>
    <w:rsid w:val="00D63135"/>
    <w:rsid w:val="00D74915"/>
    <w:rsid w:val="00D92C26"/>
    <w:rsid w:val="00DA09AC"/>
    <w:rsid w:val="00DA1C95"/>
    <w:rsid w:val="00DB4DCD"/>
    <w:rsid w:val="00DB7D0D"/>
    <w:rsid w:val="00DC0415"/>
    <w:rsid w:val="00DC1807"/>
    <w:rsid w:val="00DD2AFF"/>
    <w:rsid w:val="00DE4A40"/>
    <w:rsid w:val="00DE7C99"/>
    <w:rsid w:val="00E32FA4"/>
    <w:rsid w:val="00E371B1"/>
    <w:rsid w:val="00E40B2E"/>
    <w:rsid w:val="00E66430"/>
    <w:rsid w:val="00E66A84"/>
    <w:rsid w:val="00E72585"/>
    <w:rsid w:val="00E75460"/>
    <w:rsid w:val="00E91E37"/>
    <w:rsid w:val="00E94719"/>
    <w:rsid w:val="00EA0491"/>
    <w:rsid w:val="00EA7565"/>
    <w:rsid w:val="00EC1615"/>
    <w:rsid w:val="00EC2581"/>
    <w:rsid w:val="00EC49EE"/>
    <w:rsid w:val="00ED64A2"/>
    <w:rsid w:val="00EF697A"/>
    <w:rsid w:val="00F0012F"/>
    <w:rsid w:val="00F070A5"/>
    <w:rsid w:val="00F12CCE"/>
    <w:rsid w:val="00F12F85"/>
    <w:rsid w:val="00F20EC5"/>
    <w:rsid w:val="00F369C4"/>
    <w:rsid w:val="00F42934"/>
    <w:rsid w:val="00F42F74"/>
    <w:rsid w:val="00F5584F"/>
    <w:rsid w:val="00F56463"/>
    <w:rsid w:val="00F81BDE"/>
    <w:rsid w:val="00F95288"/>
    <w:rsid w:val="00F9690C"/>
    <w:rsid w:val="00FA29F6"/>
    <w:rsid w:val="00FC7A6C"/>
    <w:rsid w:val="00FD7BB5"/>
    <w:rsid w:val="00FE2214"/>
    <w:rsid w:val="00FE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E32FA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83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5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5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5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5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E32FA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183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2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5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5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5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5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St-3037/2016-16</izvorni_sadrzaj>
    <derivirana_varijabla naziv="DomainObject.Oznaka_1">St-3037/2016-16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3037</izvorni_sadrzaj>
    <derivirana_varijabla naziv="DomainObject.Predmet.Broj_1">3037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St-3037/2016</izvorni_sadrzaj>
    <derivirana_varijabla naziv="DomainObject.Predmet.OznakaBroj_1">St-3037/2016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DAMIR VUKOVIĆ d.o.o. za proizvodnju i trgovinu, te uvoz-izvoz zastupanog po punomoćniku Damir Vuković</izvorni_sadrzaj>
    <derivirana_varijabla naziv="DomainObject.Predmet.ProtustrankaFormated_1">  DAMIR VUKOVIĆ d.o.o. za proizvodnju i trgovinu, te uvoz-izvoz zastupanog po punomoćniku Damir Vuković</derivirana_varijabla>
  </DomainObject.Predmet.ProtustrankaFormated>
  <DomainObject.Predmet.ProtustrankaFormatedOIB>
    <izvorni_sadrzaj>  DAMIR VUKOVIĆ d.o.o. za proizvodnju i trgovinu, te uvoz-izvoz, OIB 53247684279 zastupanog po punomoćniku Damir Vuković</izvorni_sadrzaj>
    <derivirana_varijabla naziv="DomainObject.Predmet.ProtustrankaFormatedOIB_1">  DAMIR VUKOVIĆ d.o.o. za proizvodnju i trgovinu, te uvoz-izvoz, OIB 53247684279 zastupanog po punomoćniku Damir Vuković</derivirana_varijabla>
  </DomainObject.Predmet.ProtustrankaFormatedOIB>
  <DomainObject.Predmet.ProtustrankaFormatedWithAdress>
    <izvorni_sadrzaj> DAMIR VUKOVIĆ d.o.o. za proizvodnju i trgovinu, te uvoz-izvoz, Osječka 178/a, 44330 Novska zastupanog po punomoćniku Damir Vuković</izvorni_sadrzaj>
    <derivirana_varijabla naziv="DomainObject.Predmet.ProtustrankaFormatedWithAdress_1"> DAMIR VUKOVIĆ d.o.o. za proizvodnju i trgovinu, te uvoz-izvoz, Osječka 178/a, 44330 Novska zastupanog po punomoćniku Damir Vuković</derivirana_varijabla>
  </DomainObject.Predmet.ProtustrankaFormatedWithAdress>
  <DomainObject.Predmet.ProtustrankaFormatedWithAdressOIB>
    <izvorni_sadrzaj> DAMIR VUKOVIĆ d.o.o. za proizvodnju i trgovinu, te uvoz-izvoz, OIB 53247684279, Osječka 178/a, 44330 Novska zastupanog po punomoćniku Damir Vuković</izvorni_sadrzaj>
    <derivirana_varijabla naziv="DomainObject.Predmet.ProtustrankaFormatedWithAdressOIB_1"> DAMIR VUKOVIĆ d.o.o. za proizvodnju i trgovinu, te uvoz-izvoz, OIB 53247684279, Osječka 178/a, 44330 Novska zastupanog po punomoćniku Damir Vuković</derivirana_varijabla>
  </DomainObject.Predmet.ProtustrankaFormatedWithAdressOIB>
  <DomainObject.Predmet.ProtustrankaWithAdress>
    <izvorni_sadrzaj>DAMIR VUKOVIĆ d.o.o. za proizvodnju i trgovinu, te uvoz-izvoz Osječka 178/a, 44330 Novska</izvorni_sadrzaj>
    <derivirana_varijabla naziv="DomainObject.Predmet.ProtustrankaWithAdress_1">DAMIR VUKOVIĆ d.o.o. za proizvodnju i trgovinu, te uvoz-izvoz Osječka 178/a, 44330 Novska</derivirana_varijabla>
  </DomainObject.Predmet.ProtustrankaWithAdress>
  <DomainObject.Predmet.ProtustrankaWithAdressOIB>
    <izvorni_sadrzaj>DAMIR VUKOVIĆ d.o.o. za proizvodnju i trgovinu, te uvoz-izvoz, OIB 53247684279, Osječka 178/a, 44330 Novska</izvorni_sadrzaj>
    <derivirana_varijabla naziv="DomainObject.Predmet.ProtustrankaWithAdressOIB_1">DAMIR VUKOVIĆ d.o.o. za proizvodnju i trgovinu, te uvoz-izvoz, OIB 53247684279, Osječka 178/a, 44330 Novska</derivirana_varijabla>
  </DomainObject.Predmet.ProtustrankaWithAdressOIB>
  <DomainObject.Predmet.ProtustrankaNazivFormated>
    <izvorni_sadrzaj>DAMIR VUKOVIĆ d.o.o. za proizvodnju i trgovinu, te uvoz-izvoz</izvorni_sadrzaj>
    <derivirana_varijabla naziv="DomainObject.Predmet.ProtustrankaNazivFormated_1">DAMIR VUKOVIĆ d.o.o. za proizvodnju i trgovinu, te uvoz-izvoz</derivirana_varijabla>
  </DomainObject.Predmet.ProtustrankaNazivFormated>
  <DomainObject.Predmet.ProtustrankaNazivFormatedOIB>
    <izvorni_sadrzaj>DAMIR VUKOVIĆ d.o.o. za proizvodnju i trgovinu, te uvoz-izvoz, OIB 53247684279</izvorni_sadrzaj>
    <derivirana_varijabla naziv="DomainObject.Predmet.ProtustrankaNazivFormatedOIB_1">DAMIR VUKOVIĆ d.o.o. za proizvodnju i trgovinu, te uvoz-izvoz, OIB 53247684279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Vuković</izvorni_sadrzaj>
    <derivirana_varijabla naziv="DomainObject.Predmet.StrankaFormated_1">  FINA Regionalni centar Zagreb; Damir Vuković</derivirana_varijabla>
  </DomainObject.Predmet.StrankaFormated>
  <DomainObject.Predmet.StrankaFormatedOIB>
    <izvorni_sadrzaj>  FINA Regionalni centar Zagreb, OIB 85821130368; Damir Vuković, OIB 67318990072</izvorni_sadrzaj>
    <derivirana_varijabla naziv="DomainObject.Predmet.StrankaFormatedOIB_1">  FINA Regionalni centar Zagreb, OIB 85821130368; Damir Vuković, OIB 67318990072</derivirana_varijabla>
  </DomainObject.Predmet.StrankaFormatedOIB>
  <DomainObject.Predmet.StrankaFormatedWithAdress>
    <izvorni_sadrzaj> FINA Regionalni centar Zagreb, Trg svibanjskih žrtava 1995. br. 1, 10000 Zagreb; Damir Vuković, Osječka 178a, 44330 Novska</izvorni_sadrzaj>
    <derivirana_varijabla naziv="DomainObject.Predmet.StrankaFormatedWithAdress_1"> FINA Regionalni centar Zagreb, Trg svibanjskih žrtava 1995. br. 1, 10000 Zagreb; Damir Vuković, Osječka 178a, 44330 Novska</derivirana_varijabla>
  </DomainObject.Predmet.StrankaFormatedWithAdress>
  <DomainObject.Predmet.StrankaFormatedWithAdressOIB>
    <izvorni_sadrzaj> FINA Regionalni centar Zagreb, OIB 85821130368, Trg svibanjskih žrtava 1995. br. 1, 10000 Zagreb; Damir Vuković, OIB 67318990072, Osječka 178a, 44330 Novska</izvorni_sadrzaj>
    <derivirana_varijabla naziv="DomainObject.Predmet.StrankaFormatedWithAdressOIB_1"> FINA Regionalni centar Zagreb, OIB 85821130368, Trg svibanjskih žrtava 1995. br. 1, 10000 Zagreb; Damir Vuković, OIB 67318990072, Osječka 178a, 44330 Novska</derivirana_varijabla>
  </DomainObject.Predmet.StrankaFormatedWithAdressOIB>
  <DomainObject.Predmet.StrankaWithAdress>
    <izvorni_sadrzaj>FINA Regionalni centar Zagreb Trg svibanjskih žrtava 1995. br. 1,10000 Zagreb,Damir Vuković Osječka 178a,44330 Novska</izvorni_sadrzaj>
    <derivirana_varijabla naziv="DomainObject.Predmet.StrankaWithAdress_1">FINA Regionalni centar Zagreb Trg svibanjskih žrtava 1995. br. 1,10000 Zagreb,Damir Vuković Osječka 178a,44330 Novska</derivirana_varijabla>
  </DomainObject.Predmet.StrankaWithAdress>
  <DomainObject.Predmet.StrankaWithAdressOIB>
    <izvorni_sadrzaj>FINA Regionalni centar Zagreb, OIB 85821130368, Trg svibanjskih žrtava 1995. br. 1,10000 Zagreb,Damir Vuković, OIB 67318990072, Osječka 178a,44330 Novska</izvorni_sadrzaj>
    <derivirana_varijabla naziv="DomainObject.Predmet.StrankaWithAdressOIB_1">FINA Regionalni centar Zagreb, OIB 85821130368, Trg svibanjskih žrtava 1995. br. 1,10000 Zagreb,Damir Vuković, OIB 67318990072, Osječka 178a,44330 Novska</derivirana_varijabla>
  </DomainObject.Predmet.StrankaWithAdressOIB>
  <DomainObject.Predmet.StrankaNazivFormated>
    <izvorni_sadrzaj>FINA Regionalni centar Zagreb,Damir Vuković</izvorni_sadrzaj>
    <derivirana_varijabla naziv="DomainObject.Predmet.StrankaNazivFormated_1">FINA Regionalni centar Zagreb,Damir Vuković</derivirana_varijabla>
  </DomainObject.Predmet.StrankaNazivFormated>
  <DomainObject.Predmet.StrankaNazivFormatedOIB>
    <izvorni_sadrzaj>FINA Regionalni centar Zagreb, OIB 85821130368,Damir Vuković, OIB 67318990072</izvorni_sadrzaj>
    <derivirana_varijabla naziv="DomainObject.Predmet.StrankaNazivFormatedOIB_1">FINA Regionalni centar Zagreb, OIB 85821130368,Damir Vuković, OIB 67318990072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Damir Vuković</item>
    </izvorni_sadrzaj>
    <derivirana_varijabla naziv="DomainObject.Predmet.StrankaListFormated_1">
      <item>FINA Regionalni centar Zagreb</item>
      <item>Damir Vuković</item>
    </derivirana_varijabla>
  </DomainObject.Predmet.StrankaListFormated>
  <DomainObject.Predmet.StrankaListFormatedOIB>
    <izvorni_sadrzaj>
      <item>FINA Regionalni centar Zagreb, OIB 85821130368</item>
      <item>Damir Vuković, OIB 67318990072</item>
    </izvorni_sadrzaj>
    <derivirana_varijabla naziv="DomainObject.Predmet.StrankaListFormatedOIB_1">
      <item>FINA Regionalni centar Zagreb, OIB 85821130368</item>
      <item>Damir Vuković, OIB 67318990072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Vuković, Osječka 178a, 44330 Novska</item>
    </izvorni_sadrzaj>
    <derivirana_varijabla naziv="DomainObject.Predmet.StrankaListFormatedWithAdress_1">
      <item>FINA Regionalni centar Zagreb, Trg svibanjskih žrtava 1995. br. 1, 10000 Zagreb</item>
      <item>Damir Vuković, Osječka 178a, 44330 Novska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Vuković, OIB 67318990072, Osječka 178a, 44330 Novska</item>
    </izvorni_sadrzaj>
    <derivirana_varijabla naziv="DomainObject.Predmet.StrankaListFormatedWithAdressOIB_1">
      <item>FINA Regionalni centar Zagreb, OIB 85821130368, Trg svibanjskih žrtava 1995. br. 1, 10000 Zagreb</item>
      <item>Damir Vuković, OIB 67318990072, Osječka 178a, 44330 Novska</item>
    </derivirana_varijabla>
  </DomainObject.Predmet.StrankaListFormatedWithAdressOIB>
  <DomainObject.Predmet.StrankaListNazivFormated>
    <izvorni_sadrzaj>
      <item>FINA Regionalni centar Zagreb</item>
      <item>Damir Vuković</item>
    </izvorni_sadrzaj>
    <derivirana_varijabla naziv="DomainObject.Predmet.StrankaListNazivFormated_1">
      <item>FINA Regionalni centar Zagreb</item>
      <item>Damir Vuković</item>
    </derivirana_varijabla>
  </DomainObject.Predmet.StrankaListNazivFormated>
  <DomainObject.Predmet.StrankaListNazivFormatedOIB>
    <izvorni_sadrzaj>
      <item>FINA Regionalni centar Zagreb, OIB 85821130368</item>
      <item>Damir Vuković, OIB 67318990072</item>
    </izvorni_sadrzaj>
    <derivirana_varijabla naziv="DomainObject.Predmet.StrankaListNazivFormatedOIB_1">
      <item>FINA Regionalni centar Zagreb, OIB 85821130368</item>
      <item>Damir Vuković, OIB 67318990072</item>
    </derivirana_varijabla>
  </DomainObject.Predmet.StrankaListNazivFormatedOIB>
  <DomainObject.Predmet.ProtuStrankaListFormated>
    <izvorni_sadrzaj>
      <item>DAMIR VUKOVIĆ d.o.o. za proizvodnju i trgovinu, te uvoz-izvoz zastupanog po punomoćniku Damir Vuković</item>
    </izvorni_sadrzaj>
    <derivirana_varijabla naziv="DomainObject.Predmet.ProtuStrankaListFormated_1">
      <item>DAMIR VUKOVIĆ d.o.o. za proizvodnju i trgovinu, te uvoz-izvoz zastupanog po punomoćniku Damir Vuković</item>
    </derivirana_varijabla>
  </DomainObject.Predmet.ProtuStrankaListFormated>
  <DomainObject.Predmet.ProtuStrankaListFormatedOIB>
    <izvorni_sadrzaj>
      <item>DAMIR VUKOVIĆ d.o.o. za proizvodnju i trgovinu, te uvoz-izvoz, OIB 53247684279 zastupanog po punomoćniku Damir Vuković</item>
    </izvorni_sadrzaj>
    <derivirana_varijabla naziv="DomainObject.Predmet.ProtuStrankaListFormatedOIB_1">
      <item>DAMIR VUKOVIĆ d.o.o. za proizvodnju i trgovinu, te uvoz-izvoz, OIB 53247684279 zastupanog po punomoćniku Damir Vuković</item>
    </derivirana_varijabla>
  </DomainObject.Predmet.ProtuStrankaListFormatedOIB>
  <DomainObject.Predmet.ProtuStrankaListFormatedWithAdress>
    <izvorni_sadrzaj>
      <item>DAMIR VUKOVIĆ d.o.o. za proizvodnju i trgovinu, te uvoz-izvoz, Osječka 178/a, 44330 Novska zastupanog po punomoćniku Damir Vuković</item>
    </izvorni_sadrzaj>
    <derivirana_varijabla naziv="DomainObject.Predmet.ProtuStrankaListFormatedWithAdress_1">
      <item>DAMIR VUKOVIĆ d.o.o. za proizvodnju i trgovinu, te uvoz-izvoz, Osječka 178/a, 44330 Novska zastupanog po punomoćniku Damir Vuković</item>
    </derivirana_varijabla>
  </DomainObject.Predmet.ProtuStrankaListFormatedWithAdress>
  <DomainObject.Predmet.ProtuStrankaListFormatedWithAdressOIB>
    <izvorni_sadrzaj>
      <item>DAMIR VUKOVIĆ d.o.o. za proizvodnju i trgovinu, te uvoz-izvoz, OIB 53247684279, Osječka 178/a, 44330 Novska zastupanog po punomoćniku Damir Vuković</item>
    </izvorni_sadrzaj>
    <derivirana_varijabla naziv="DomainObject.Predmet.ProtuStrankaListFormatedWithAdressOIB_1">
      <item>DAMIR VUKOVIĆ d.o.o. za proizvodnju i trgovinu, te uvoz-izvoz, OIB 53247684279, Osječka 178/a, 44330 Novska zastupanog po punomoćniku Damir Vuković</item>
    </derivirana_varijabla>
  </DomainObject.Predmet.ProtuStrankaListFormatedWithAdressOIB>
  <DomainObject.Predmet.ProtuStrankaListNazivFormated>
    <izvorni_sadrzaj>
      <item>DAMIR VUKOVIĆ d.o.o. za proizvodnju i trgovinu, te uvoz-izvoz</item>
    </izvorni_sadrzaj>
    <derivirana_varijabla naziv="DomainObject.Predmet.ProtuStrankaListNazivFormated_1">
      <item>DAMIR VUKOVIĆ d.o.o. za proizvodnju i trgovinu, te uvoz-izvoz</item>
    </derivirana_varijabla>
  </DomainObject.Predmet.ProtuStrankaListNazivFormated>
  <DomainObject.Predmet.ProtuStrankaListNazivFormatedOIB>
    <izvorni_sadrzaj>
      <item>DAMIR VUKOVIĆ d.o.o. za proizvodnju i trgovinu, te uvoz-izvoz, OIB 53247684279</item>
    </izvorni_sadrzaj>
    <derivirana_varijabla naziv="DomainObject.Predmet.ProtuStrankaListNazivFormatedOIB_1">
      <item>DAMIR VUKOVIĆ d.o.o. za proizvodnju i trgovinu, te uvoz-izvoz, OIB 53247684279</item>
    </derivirana_varijabla>
  </DomainObject.Predmet.ProtuStrankaListNazivFormatedOIB>
  <DomainObject.Predmet.OstaliListFormated>
    <izvorni_sadrzaj>
      <item>Damir Vuković punomoćnik sudionika u postupku DAMIR VUKOVIĆ d.o.o. za proizvodnju i trgovinu, te uvoz-izvoz</item>
    </izvorni_sadrzaj>
    <derivirana_varijabla naziv="DomainObject.Predmet.OstaliListFormated_1">
      <item>Damir Vuković punomoćnik sudionika u postupku DAMIR VUKOVIĆ d.o.o. za proizvodnju i trgovinu, te uvoz-izvoz</item>
    </derivirana_varijabla>
  </DomainObject.Predmet.OstaliListFormated>
  <DomainObject.Predmet.OstaliListFormatedOIB>
    <izvorni_sadrzaj>
      <item>Damir Vuković, OIB 67318990072 punomoćnik sudionika u postupku DAMIR VUKOVIĆ d.o.o. za proizvodnju i trgovinu, te uvoz-izvoz</item>
    </izvorni_sadrzaj>
    <derivirana_varijabla naziv="DomainObject.Predmet.OstaliListFormatedOIB_1">
      <item>Damir Vuković, OIB 67318990072 punomoćnik sudionika u postupku DAMIR VUKOVIĆ d.o.o. za proizvodnju i trgovinu, te uvoz-izvoz</item>
    </derivirana_varijabla>
  </DomainObject.Predmet.OstaliListFormatedOIB>
  <DomainObject.Predmet.OstaliListFormatedWithAdress>
    <izvorni_sadrzaj>
      <item>Damir Vuković, Osječka 178a, 44330 Novska punomoćnik sudionika u postupku DAMIR VUKOVIĆ d.o.o. za proizvodnju i trgovinu, te uvoz-izvoz</item>
    </izvorni_sadrzaj>
    <derivirana_varijabla naziv="DomainObject.Predmet.OstaliListFormatedWithAdress_1">
      <item>Damir Vuković, Osječka 178a, 44330 Novska punomoćnik sudionika u postupku DAMIR VUKOVIĆ d.o.o. za proizvodnju i trgovinu, te uvoz-izvoz</item>
    </derivirana_varijabla>
  </DomainObject.Predmet.OstaliListFormatedWithAdress>
  <DomainObject.Predmet.OstaliListFormatedWithAdressOIB>
    <izvorni_sadrzaj>
      <item>Damir Vuković, OIB 67318990072, Osječka 178a, 44330 Novska punomoćnik sudionika u postupku DAMIR VUKOVIĆ d.o.o. za proizvodnju i trgovinu, te uvoz-izvoz</item>
    </izvorni_sadrzaj>
    <derivirana_varijabla naziv="DomainObject.Predmet.OstaliListFormatedWithAdressOIB_1">
      <item>Damir Vuković, OIB 67318990072, Osječka 178a, 44330 Novska punomoćnik sudionika u postupku DAMIR VUKOVIĆ d.o.o. za proizvodnju i trgovinu, te uvoz-izvoz</item>
    </derivirana_varijabla>
  </DomainObject.Predmet.OstaliListFormatedWithAdressOIB>
  <DomainObject.Predmet.OstaliListNazivFormated>
    <izvorni_sadrzaj>
      <item>Damir Vuković</item>
    </izvorni_sadrzaj>
    <derivirana_varijabla naziv="DomainObject.Predmet.OstaliListNazivFormated_1">
      <item>Damir Vuković</item>
    </derivirana_varijabla>
  </DomainObject.Predmet.OstaliListNazivFormated>
  <DomainObject.Predmet.OstaliListNazivFormatedOIB>
    <izvorni_sadrzaj>
      <item>Damir Vuković, OIB 67318990072</item>
    </izvorni_sadrzaj>
    <derivirana_varijabla naziv="DomainObject.Predmet.OstaliListNazivFormatedOIB_1">
      <item>Damir Vuković, OIB 67318990072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>St-3037/2016-16</izvorni_sadrzaj>
    <derivirana_varijabla naziv="DomainObject.PoslovniBrojDokumenta_1">St-3037/2016-16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DAMIR VUKOVIĆ d.o.o. za proizvodnju i trgovinu, te uvoz-izvoz</izvorni_sadrzaj>
    <derivirana_varijabla naziv="DomainObject.Predmet.ProtustrankaIDrugi_1">DAMIR VUKOVIĆ d.o.o. za proizvodnju i trgovinu, te uvoz-izvoz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DAMIR VUKOVIĆ d.o.o. za proizvodnju i trgovinu, te uvoz-izvoz, OIB 53247684279, Osječka 178/a, 44330 Novska</izvorni_sadrzaj>
    <derivirana_varijabla naziv="DomainObject.Predmet.ProtustrankaIDrugiAdressOIB_1">DAMIR VUKOVIĆ d.o.o. za proizvodnju i trgovinu, te uvoz-izvoz, OIB 53247684279, Osječka 178/a,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DAMIR VUKOVIĆ d.o.o. za proizvodnju i trgovinu, te uvoz-izvoz</item>
      <item>Damir Vuković</item>
      <item>Damir Vuković</item>
    </izvorni_sadrzaj>
    <derivirana_varijabla naziv="DomainObject.Predmet.SudioniciListNaziv_1">
      <item>FINA Regionalni centar Zagreb</item>
      <item>DAMIR VUKOVIĆ d.o.o. za proizvodnju i trgovinu, te uvoz-izvoz</item>
      <item>Damir Vuković</item>
      <item>Damir Vuković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DAMIR VUKOVIĆ d.o.o. za proizvodnju i trgovinu, te uvoz-izvoz, OIB 53247684279, Osječka 178/a,44330 Novska</item>
      <item>Damir Vuković, OIB 67318990072, Osječka 178a,44330 Novska</item>
      <item>Damir Vuković, OIB 67318990072, Osječka 178a,44330 Novska</item>
    </izvorni_sadrzaj>
    <derivirana_varijabla naziv="DomainObject.Predmet.SudioniciListAdressOIB_1">
      <item>FINA Regionalni centar Zagreb, OIB 85821130368, Trg svibanjskih žrtava 1995. br. 1,10000 Zagreb</item>
      <item>DAMIR VUKOVIĆ d.o.o. za proizvodnju i trgovinu, te uvoz-izvoz, OIB 53247684279, Osječka 178/a,44330 Novska</item>
      <item>Damir Vuković, OIB 67318990072, Osječka 178a,44330 Novska</item>
      <item>Damir Vuković, OIB 67318990072, Osječka 178a,44330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53247684279</item>
      <item>, OIB 67318990072</item>
      <item>, OIB 67318990072</item>
    </izvorni_sadrzaj>
    <derivirana_varijabla naziv="DomainObject.Predmet.SudioniciListNazivOIB_1">
      <item>, OIB 85821130368</item>
      <item>, OIB 53247684279</item>
      <item>, OIB 67318990072</item>
      <item>, OIB 67318990072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1517</properties:Characters>
  <properties:Lines>40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2017-10-10T11:04:00Z</dcterms:created>
  <dc:creator>rsticn</dc:creator>
  <cp:lastModifiedBy>Monika Grbac</cp:lastModifiedBy>
  <cp:lastPrinted>2017-10-11T07:44:00Z</cp:lastPrinted>
  <dcterms:modified xmlns:xsi="http://www.w3.org/2001/XMLSchema-instance" xsi:type="dcterms:W3CDTF">2017-10-11T07:47:00Z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St-3037/2016-16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