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04fb" w14:paraId="abe04fb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D471C4">
        <w:t>Trgovački sud u Pazinu, po stečajnoj sutkinji Tijani Licul, po prijedlogu predlagatelja Financijske agencije, OIB: 85821130368, Regionalni centar Rijeka, Podružnica Pula, Giardini 5, radi otvaranja stečajnog postupka nad dužnikom VIZIJA j.d.o.o. Buje, Epulo 3, OIB: 99566242702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D34541">
        <w:rPr>
          <w:lang w:val="sv-SE"/>
        </w:rPr>
        <w:t>Bogdanu Podgajskom iz Buja, Epulo 3</w:t>
      </w:r>
      <w:r w:rsidR="0073293F">
        <w:rPr>
          <w:lang w:val="sv-SE"/>
        </w:rPr>
        <w:t xml:space="preserve">, OIB: </w:t>
      </w:r>
      <w:r w:rsidR="00D34541" w:rsidRPr="00D34541">
        <w:rPr>
          <w:lang w:val="sv-SE"/>
        </w:rPr>
        <w:t>71407392160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D471C4">
        <w:t>VIZIJA j.d.o.o. Buje, Epulo 3, OIB: 99566242702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471C4">
        <w:rPr>
          <w:szCs w:val="24"/>
          <w:lang w:val="hr-HR"/>
        </w:rPr>
        <w:t>301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471C4">
        <w:rPr>
          <w:szCs w:val="24"/>
          <w:lang w:val="hr-HR"/>
        </w:rPr>
        <w:t>301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14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rujna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32D73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1C4" w:rsidP="00E95B75" w:rsidR="00D471C4">
      <w:r>
        <w:separator/>
      </w:r>
    </w:p>
  </w:endnote>
  <w:endnote w:id="0" w:type="continuationSeparator">
    <w:p w:rsidRDefault="00D471C4" w:rsidP="00E95B75" w:rsidR="00D47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1C4" w:rsidP="00E95B75" w:rsidR="00D471C4">
      <w:r>
        <w:separator/>
      </w:r>
    </w:p>
  </w:footnote>
  <w:footnote w:id="0" w:type="continuationSeparator">
    <w:p w:rsidRDefault="00D471C4" w:rsidP="00E95B75" w:rsidR="00D47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D471C4" w:rsidP="00D471C4" w:rsidR="00D471C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1087" w:rsidRPr="00791087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301/2018-5</w:t>
        </w:r>
      </w:p>
      <w:p w:rsidRDefault="00D471C4" w:rsidP="00515E98" w:rsidR="00D471C4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D471C4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471C4" w:rsidR="00D471C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471C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D471C4" w:rsidR="00D471C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D471C4" w:rsidP="00452E08" w:rsidR="00D471C4">
        <w:pPr>
          <w:rPr>
            <w:rFonts w:eastAsia="MS Mincho" w:hAnsi="Cambria" w:ascii="Cambria"/>
            <w:lang w:eastAsia="en-US"/>
          </w:rPr>
        </w:pPr>
      </w:p>
      <w:p w:rsidRDefault="00D471C4" w:rsidP="00515E98" w:rsidR="00D471C4">
        <w:pPr>
          <w:pStyle w:val="Zaglavlje"/>
          <w:jc w:val="right"/>
        </w:pPr>
      </w:p>
      <w:p w:rsidRDefault="00791087" w:rsidP="00E30495" w:rsidR="00D471C4">
        <w:pPr>
          <w:pStyle w:val="Zaglavlje"/>
          <w:jc w:val="right"/>
        </w:pPr>
      </w:p>
    </w:sdtContent>
  </w:sdt>
  <w:p w:rsidRDefault="00D471C4" w:rsidR="00D47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1C4" w:rsidP="0000569A" w:rsidR="00D471C4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301/2018-5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70B23"/>
    <w:rsid w:val="007741F3"/>
    <w:rsid w:val="00790B03"/>
    <w:rsid w:val="00791087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78E7"/>
    <w:rsid w:val="00A014E4"/>
    <w:rsid w:val="00A135D0"/>
    <w:rsid w:val="00A27350"/>
    <w:rsid w:val="00A32D73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1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08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08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08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08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1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08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08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08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08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VIZIJA j.d.o.o. BUJE zastupanog po punomoćniku Bogdan Podgajski</izvorni_sadrzaj>
    <derivirana_varijabla naziv="DomainObject.Predmet.ProtustrankaFormated_1">  VIZIJA j.d.o.o. BUJE zastupanog po punomoćniku Bogdan Podgajski</derivirana_varijabla>
  </DomainObject.Predmet.ProtustrankaFormated>
  <DomainObject.Predmet.ProtustrankaFormatedOIB>
    <izvorni_sadrzaj>  VIZIJA j.d.o.o. BUJE, OIB 99566242702 zastupanog po punomoćniku Bogdan Podgajski</izvorni_sadrzaj>
    <derivirana_varijabla naziv="DomainObject.Predmet.ProtustrankaFormatedOIB_1">  VIZIJA j.d.o.o. BUJE, OIB 99566242702 zastupanog po punomoćniku Bogdan Podgajski</derivirana_varijabla>
  </DomainObject.Predmet.ProtustrankaFormatedOIB>
  <DomainObject.Predmet.ProtustrankaFormatedWithAdress>
    <izvorni_sadrzaj> VIZIJA j.d.o.o. BUJE, Epulo 3, 52460 Buje zastupanog po punomoćniku Bogdan Podgajski</izvorni_sadrzaj>
    <derivirana_varijabla naziv="DomainObject.Predmet.ProtustrankaFormatedWithAdress_1"> VIZIJA j.d.o.o. BUJE, Epulo 3, 52460 Buje zastupanog po punomoćniku Bogdan Podgajski</derivirana_varijabla>
  </DomainObject.Predmet.ProtustrankaFormatedWithAdress>
  <DomainObject.Predmet.ProtustrankaFormatedWithAdressOIB>
    <izvorni_sadrzaj> VIZIJA j.d.o.o. BUJE, OIB 99566242702, Epulo 3, 52460 Buje zastupanog po punomoćniku Bogdan Podgajski</izvorni_sadrzaj>
    <derivirana_varijabla naziv="DomainObject.Predmet.ProtustrankaFormatedWithAdressOIB_1"> VIZIJA j.d.o.o. BUJE, OIB 99566242702, Epulo 3, 52460 Buje zastupanog po punomoćniku Bogdan Podgajski</derivirana_varijabla>
  </DomainObject.Predmet.ProtustrankaFormatedWithAdressOIB>
  <DomainObject.Predmet.ProtustrankaWithAdress>
    <izvorni_sadrzaj>VIZIJA j.d.o.o. BUJE Epulo 3, 52460 Buje</izvorni_sadrzaj>
    <derivirana_varijabla naziv="DomainObject.Predmet.ProtustrankaWithAdress_1">VIZIJA j.d.o.o. BUJE Epulo 3, 52460 Buje</derivirana_varijabla>
  </DomainObject.Predmet.ProtustrankaWithAdress>
  <DomainObject.Predmet.ProtustrankaWithAdressOIB>
    <izvorni_sadrzaj>VIZIJA j.d.o.o. BUJE, OIB 99566242702, Epulo 3, 52460 Buje</izvorni_sadrzaj>
    <derivirana_varijabla naziv="DomainObject.Predmet.ProtustrankaWithAdressOIB_1">VIZIJA j.d.o.o. BUJE, OIB 99566242702, Epulo 3, 52460 Buje</derivirana_varijabla>
  </DomainObject.Predmet.ProtustrankaWithAdressOIB>
  <DomainObject.Predmet.ProtustrankaNazivFormated>
    <izvorni_sadrzaj>VIZIJA j.d.o.o. BUJE</izvorni_sadrzaj>
    <derivirana_varijabla naziv="DomainObject.Predmet.ProtustrankaNazivFormated_1">VIZIJA j.d.o.o. BUJE</derivirana_varijabla>
  </DomainObject.Predmet.ProtustrankaNazivFormated>
  <DomainObject.Predmet.ProtustrankaNazivFormatedOIB>
    <izvorni_sadrzaj>VIZIJA j.d.o.o. BUJE, OIB 99566242702</izvorni_sadrzaj>
    <derivirana_varijabla naziv="DomainObject.Predmet.ProtustrankaNazivFormatedOIB_1">VIZIJA j.d.o.o. BUJE, OIB 99566242702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17989.71</izvorni_sadrzaj>
    <derivirana_varijabla naziv="DomainObject.Predmet.TrenutnaVrijednost_1">17989.71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VIZIJA j.d.o.o. BUJE zastupanog po punomoćniku Bogdan Podgajski</item>
    </izvorni_sadrzaj>
    <derivirana_varijabla naziv="DomainObject.Predmet.ProtuStrankaListFormated_1">
      <item>VIZIJA j.d.o.o. BUJE zastupanog po punomoćniku Bogdan Podgajski</item>
    </derivirana_varijabla>
  </DomainObject.Predmet.ProtuStrankaListFormated>
  <DomainObject.Predmet.ProtuStrankaListFormatedOIB>
    <izvorni_sadrzaj>
      <item>VIZIJA j.d.o.o. BUJE, OIB 99566242702 zastupanog po punomoćniku Bogdan Podgajski</item>
    </izvorni_sadrzaj>
    <derivirana_varijabla naziv="DomainObject.Predmet.ProtuStrankaListFormatedOIB_1">
      <item>VIZIJA j.d.o.o. BUJE, OIB 99566242702 zastupanog po punomoćniku Bogdan Podgajski</item>
    </derivirana_varijabla>
  </DomainObject.Predmet.ProtuStrankaListFormatedOIB>
  <DomainObject.Predmet.ProtuStrankaListFormatedWithAdress>
    <izvorni_sadrzaj>
      <item>VIZIJA j.d.o.o. BUJE, Epulo 3, 52460 Buje zastupanog po punomoćniku Bogdan Podgajski</item>
    </izvorni_sadrzaj>
    <derivirana_varijabla naziv="DomainObject.Predmet.ProtuStrankaListFormatedWithAdress_1">
      <item>VIZIJA j.d.o.o. BUJE, Epulo 3, 52460 Buje zastupanog po punomoćniku Bogdan Podgajski</item>
    </derivirana_varijabla>
  </DomainObject.Predmet.ProtuStrankaListFormatedWithAdress>
  <DomainObject.Predmet.ProtuStrankaListFormatedWithAdressOIB>
    <izvorni_sadrzaj>
      <item>VIZIJA j.d.o.o. BUJE, OIB 99566242702, Epulo 3, 52460 Buje zastupanog po punomoćniku Bogdan Podgajski</item>
    </izvorni_sadrzaj>
    <derivirana_varijabla naziv="DomainObject.Predmet.ProtuStrankaListFormatedWithAdressOIB_1">
      <item>VIZIJA j.d.o.o. BUJE, OIB 99566242702, Epulo 3, 52460 Buje zastupanog po punomoćniku Bogdan Podgajski</item>
    </derivirana_varijabla>
  </DomainObject.Predmet.ProtuStrankaListFormatedWithAdressOIB>
  <DomainObject.Predmet.ProtuStrankaListNazivFormated>
    <izvorni_sadrzaj>
      <item>VIZIJA j.d.o.o. BUJE</item>
    </izvorni_sadrzaj>
    <derivirana_varijabla naziv="DomainObject.Predmet.ProtuStrankaListNazivFormated_1">
      <item>VIZIJA j.d.o.o. BUJE</item>
    </derivirana_varijabla>
  </DomainObject.Predmet.ProtuStrankaListNazivFormated>
  <DomainObject.Predmet.ProtuStrankaListNazivFormatedOIB>
    <izvorni_sadrzaj>
      <item>VIZIJA j.d.o.o. BUJE, OIB 99566242702</item>
    </izvorni_sadrzaj>
    <derivirana_varijabla naziv="DomainObject.Predmet.ProtuStrankaListNazivFormatedOIB_1">
      <item>VIZIJA j.d.o.o. BUJE, OIB 99566242702</item>
    </derivirana_varijabla>
  </DomainObject.Predmet.ProtuStrankaListNazivFormatedOIB>
  <DomainObject.Predmet.OstaliListFormated>
    <izvorni_sadrzaj>
      <item>Bogdan Podgajski punomoćnik sudionika u postupku VIZIJA j.d.o.o. BUJE</item>
    </izvorni_sadrzaj>
    <derivirana_varijabla naziv="DomainObject.Predmet.OstaliListFormated_1">
      <item>Bogdan Podgajski punomoćnik sudionika u postupku VIZIJA j.d.o.o. BUJE</item>
    </derivirana_varijabla>
  </DomainObject.Predmet.OstaliListFormated>
  <DomainObject.Predmet.OstaliListFormatedOIB>
    <izvorni_sadrzaj>
      <item>Bogdan Podgajski, OIB 71407392160 punomoćnik sudionika u postupku VIZIJA j.d.o.o. BUJE</item>
    </izvorni_sadrzaj>
    <derivirana_varijabla naziv="DomainObject.Predmet.OstaliListFormatedOIB_1">
      <item>Bogdan Podgajski, OIB 71407392160 punomoćnik sudionika u postupku VIZIJA j.d.o.o. BUJE</item>
    </derivirana_varijabla>
  </DomainObject.Predmet.OstaliListFormatedOIB>
  <DomainObject.Predmet.OstaliListFormatedWithAdress>
    <izvorni_sadrzaj>
      <item>Bogdan Podgajski, Epulo 3, 52460 Buje punomoćnik sudionika u postupku VIZIJA j.d.o.o. BUJE</item>
    </izvorni_sadrzaj>
    <derivirana_varijabla naziv="DomainObject.Predmet.OstaliListFormatedWithAdress_1">
      <item>Bogdan Podgajski, Epulo 3, 52460 Buje punomoćnik sudionika u postupku VIZIJA j.d.o.o. BUJE</item>
    </derivirana_varijabla>
  </DomainObject.Predmet.OstaliListFormatedWithAdress>
  <DomainObject.Predmet.OstaliListFormatedWithAdressOIB>
    <izvorni_sadrzaj>
      <item>Bogdan Podgajski, OIB 71407392160, Epulo 3, 52460 Buje punomoćnik sudionika u postupku VIZIJA j.d.o.o. BUJE</item>
    </izvorni_sadrzaj>
    <derivirana_varijabla naziv="DomainObject.Predmet.OstaliListFormatedWithAdressOIB_1">
      <item>Bogdan Podgajski, OIB 71407392160, Epulo 3, 52460 Buje punomoćnik sudionika u postupku VIZIJA j.d.o.o. BUJE</item>
    </derivirana_varijabla>
  </DomainObject.Predmet.OstaliListFormatedWithAdressOIB>
  <DomainObject.Predmet.OstaliListNazivFormated>
    <izvorni_sadrzaj>
      <item>Bogdan Podgajski</item>
    </izvorni_sadrzaj>
    <derivirana_varijabla naziv="DomainObject.Predmet.OstaliListNazivFormated_1">
      <item>Bogdan Podgajski</item>
    </derivirana_varijabla>
  </DomainObject.Predmet.OstaliListNazivFormated>
  <DomainObject.Predmet.OstaliListNazivFormatedOIB>
    <izvorni_sadrzaj>
      <item>Bogdan Podgajski, OIB 71407392160</item>
    </izvorni_sadrzaj>
    <derivirana_varijabla naziv="DomainObject.Predmet.OstaliListNazivFormatedOIB_1">
      <item>Bogdan Podgajski, OIB 71407392160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VIZIJA j.d.o.o. BUJE</izvorni_sadrzaj>
    <derivirana_varijabla naziv="DomainObject.Predmet.ProtustrankaIDrugi_1">VIZIJA j.d.o.o.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VIZIJA j.d.o.o. BUJE, OIB 99566242702, Epulo 3, 52460 Buje</izvorni_sadrzaj>
    <derivirana_varijabla naziv="DomainObject.Predmet.ProtustrankaIDrugiAdressOIB_1">VIZIJA j.d.o.o. BUJE, OIB 99566242702,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VIZIJA j.d.o.o. BUJE</item>
      <item>Bogdan Podgajski</item>
    </izvorni_sadrzaj>
    <derivirana_varijabla naziv="DomainObject.Predmet.SudioniciListNaziv_1">
      <item>FINANCIJSKA AGENCIJA, RC RIJEKA, PODRUŽNICA PULA, PULA</item>
      <item>VIZIJA j.d.o.o. BUJE</item>
      <item>Bogdan Podgajski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VIZIJA j.d.o.o. BUJE, OIB 99566242702, Epulo 3,52460 Buje</item>
      <item>Bogdan Podgajski, OIB 71407392160, Epulo 3,52460 Buje</item>
    </izvorni_sadrzaj>
    <derivirana_varijabla naziv="DomainObject.Predmet.SudioniciListAdressOIB_1">
      <item>FINANCIJSKA AGENCIJA, RC RIJEKA, PODRUŽNICA PULA, PULA, OIB 85821130368, F.KURELCA 8,51000 Rijeka</item>
      <item>VIZIJA j.d.o.o. BUJE, OIB 99566242702, Epulo 3,52460 Buje</item>
      <item>Bogdan Podgajski, OIB 71407392160,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99566242702</item>
      <item>, OIB 71407392160</item>
    </izvorni_sadrzaj>
    <derivirana_varijabla naziv="DomainObject.Predmet.SudioniciListNazivOIB_1">
      <item>, OIB 85821130368</item>
      <item>, OIB 99566242702</item>
      <item>, OIB 71407392160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BE084-65EB-4BDF-8757-53D407467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5123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2018-09-14T10:35:00Z</dcterms:created>
  <dc:creator>Jasmina Matika</dc:creator>
  <cp:lastModifiedBy>Sanja Prodan</cp:lastModifiedBy>
  <cp:lastPrinted>2018-09-14T10:37:00Z</cp:lastPrinted>
  <dcterms:modified xmlns:xsi="http://www.w3.org/2001/XMLSchema-instance" xsi:type="dcterms:W3CDTF">2018-09-14T10:37:00Z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(St-301-2018-5-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