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8d8a" w14:paraId="90b8d8a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0805EC">
        <w:t>422/15-9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391386">
        <w:t>, OIB 85821130368</w:t>
      </w:r>
      <w:r w:rsidR="004C4416">
        <w:t xml:space="preserve"> od 3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0805EC">
        <w:t>ZADAR d.o.o., Zadar, Put Kotlara 3., OIB 34918385998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391386">
        <w:t>6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0805EC">
        <w:t>ZADAR d.o.o., Zadar, Put Kotlara 3., OIB 34918385998</w:t>
      </w:r>
      <w:r w:rsidR="008F77CD">
        <w:t xml:space="preserve"> </w:t>
      </w:r>
      <w:r w:rsidR="00AB42D5">
        <w:t>s danom 1</w:t>
      </w:r>
      <w:r w:rsidR="00391386">
        <w:t>6</w:t>
      </w:r>
      <w:r w:rsidR="00AB42D5">
        <w:t xml:space="preserve">. ožujka 2016. u </w:t>
      </w:r>
      <w:r w:rsidR="004C4416">
        <w:t>9,00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391386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391386">
        <w:t>Vencel Čuljak i</w:t>
      </w:r>
      <w:r w:rsidR="004C4416">
        <w:t>z Osijeka, Plješevička 16E., OIB</w:t>
      </w:r>
      <w:r w:rsidR="00391386">
        <w:t xml:space="preserve"> 60951188779.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6DBD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0805EC">
        <w:t>ZADAR d.o.o., Zadar, Put Kotlara 3., OIB 34918385998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391386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</w:t>
      </w:r>
      <w:r w:rsidR="00AB42D5">
        <w:lastRenderedPageBreak/>
        <w:t xml:space="preserve">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0805EC">
        <w:t>dana 3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23</w:t>
      </w:r>
      <w:r w:rsidRPr="00B604B0">
        <w:t xml:space="preserve">. rujna 2015. dužnik u Očevidniku redoslijeda osnova za plaćanje ima evidentirane neizvršene osnove za plaćanje u neprekinutom razdoblju od </w:t>
      </w:r>
      <w:r w:rsidR="000805EC">
        <w:t>120</w:t>
      </w:r>
      <w:r w:rsidR="00C45A25">
        <w:t xml:space="preserve"> </w:t>
      </w:r>
      <w:r w:rsidRPr="00B604B0">
        <w:t xml:space="preserve">dana u ukupnom iznosu od </w:t>
      </w:r>
      <w:r w:rsidR="000805EC">
        <w:t>135.308,91</w:t>
      </w:r>
      <w:r w:rsidR="00C45A25">
        <w:t xml:space="preserve"> </w:t>
      </w:r>
      <w:r w:rsidRPr="00B604B0">
        <w:t xml:space="preserve">kuna, da nema zaposlenih, </w:t>
      </w:r>
      <w:r w:rsidR="00391386">
        <w:t xml:space="preserve">ima </w:t>
      </w:r>
      <w:r w:rsidR="004C4416">
        <w:t xml:space="preserve">otvorene </w:t>
      </w:r>
      <w:r w:rsidR="00391386">
        <w:t xml:space="preserve">račune u Zagrebačkoj banci d.d., Kreditnoj banci Zagreb d.d. i u Privrednoj banci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391386">
        <w:t>dana 16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</w:t>
      </w:r>
      <w:r w:rsidR="00391386">
        <w:t xml:space="preserve">      Katarina Miletić      </w:t>
      </w:r>
      <w:r w:rsidR="00391386">
        <w:tab/>
      </w:r>
      <w:r w:rsidR="00391386">
        <w:tab/>
      </w:r>
      <w:r w:rsidR="00391386">
        <w:tab/>
      </w:r>
      <w:r w:rsidR="00391386"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391386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3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0805EC">
      <w:t>422/15-9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1386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416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66DBD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D334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d.o.o. za proizvodnju, trgovinu i usluge</izvorni_sadrzaj>
    <derivirana_varijabla naziv="DomainObject.Predmet.ProtustrankaFormated_1">  ZADAR d.o.o. za proizvodnju, trgovinu i usluge</derivirana_varijabla>
  </DomainObject.Predmet.ProtustrankaFormated>
  <DomainObject.Predmet.ProtustrankaFormatedOIB>
    <izvorni_sadrzaj>  ZADAR d.o.o. za proizvodnju, trgovinu i usluge, OIB 34918385998</izvorni_sadrzaj>
    <derivirana_varijabla naziv="DomainObject.Predmet.ProtustrankaFormatedOIB_1">  ZADAR d.o.o. za proizvodnju, trgovinu i usluge, OIB 34918385998</derivirana_varijabla>
  </DomainObject.Predmet.ProtustrankaFormatedOIB>
  <DomainObject.Predmet.ProtustrankaFormatedWithAdress>
    <izvorni_sadrzaj> ZADAR d.o.o. za proizvodnju, trgovinu i usluge, Put Kotlara 3, 23000 Zadar</izvorni_sadrzaj>
    <derivirana_varijabla naziv="DomainObject.Predmet.ProtustrankaFormatedWithAdress_1"> ZADAR d.o.o. za proizvodnju, trgovinu i usluge, Put Kotlara 3, 23000 Zadar</derivirana_varijabla>
  </DomainObject.Predmet.ProtustrankaFormatedWithAdress>
  <DomainObject.Predmet.ProtustrankaFormatedWithAdressOIB>
    <izvorni_sadrzaj> ZADAR d.o.o. za proizvodnju, trgovinu i usluge, OIB 34918385998, Put Kotlara 3, 23000 Zadar</izvorni_sadrzaj>
    <derivirana_varijabla naziv="DomainObject.Predmet.ProtustrankaFormatedWithAdressOIB_1"> ZADAR d.o.o. za proizvodnju, trgovinu i usluge, OIB 34918385998, Put Kotlara 3, 23000 Zadar</derivirana_varijabla>
  </DomainObject.Predmet.ProtustrankaFormatedWithAdressOIB>
  <DomainObject.Predmet.ProtustrankaWithAdress>
    <izvorni_sadrzaj>ZADAR d.o.o. za proizvodnju, trgovinu i usluge Put Kotlara 3, 23000 Zadar</izvorni_sadrzaj>
    <derivirana_varijabla naziv="DomainObject.Predmet.ProtustrankaWithAdress_1">ZADAR d.o.o. za proizvodnju, trgovinu i usluge Put Kotlara 3, 23000 Zadar</derivirana_varijabla>
  </DomainObject.Predmet.ProtustrankaWithAdress>
  <DomainObject.Predmet.ProtustrankaWithAdressOIB>
    <izvorni_sadrzaj>ZADAR d.o.o. za proizvodnju, trgovinu i usluge, OIB 34918385998, Put Kotlara 3, 23000 Zadar</izvorni_sadrzaj>
    <derivirana_varijabla naziv="DomainObject.Predmet.ProtustrankaWithAdressOIB_1">ZADAR d.o.o. za proizvodnju, trgovinu i usluge, OIB 34918385998, Put Kotlara 3, 23000 Zadar</derivirana_varijabla>
  </DomainObject.Predmet.ProtustrankaWithAdressOIB>
  <DomainObject.Predmet.ProtustrankaNazivFormated>
    <izvorni_sadrzaj>ZADAR d.o.o. za proizvodnju, trgovinu i usluge</izvorni_sadrzaj>
    <derivirana_varijabla naziv="DomainObject.Predmet.ProtustrankaNazivFormated_1">ZADAR d.o.o. za proizvodnju, trgovinu i usluge</derivirana_varijabla>
  </DomainObject.Predmet.ProtustrankaNazivFormated>
  <DomainObject.Predmet.ProtustrankaNazivFormatedOIB>
    <izvorni_sadrzaj>ZADAR d.o.o. za proizvodnju, trgovinu i usluge, OIB 34918385998</izvorni_sadrzaj>
    <derivirana_varijabla naziv="DomainObject.Predmet.ProtustrankaNazivFormatedOIB_1">ZADAR d.o.o. za proizvodnju, trgovinu i usluge, OIB 34918385998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135308.91</izvorni_sadrzaj>
    <derivirana_varijabla naziv="DomainObject.Predmet.TrenutnaVrijednost_1">135308.91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d.o.o. za proizvodnju, trgovinu i usluge</item>
    </izvorni_sadrzaj>
    <derivirana_varijabla naziv="DomainObject.Predmet.ProtuStrankaListFormated_1">
      <item>ZADAR d.o.o. za proizvodnju, trgovinu i usluge</item>
    </derivirana_varijabla>
  </DomainObject.Predmet.ProtuStrankaListFormated>
  <DomainObject.Predmet.ProtuStrankaListFormatedOIB>
    <izvorni_sadrzaj>
      <item>ZADAR d.o.o. za proizvodnju, trgovinu i usluge, OIB 34918385998</item>
    </izvorni_sadrzaj>
    <derivirana_varijabla naziv="DomainObject.Predmet.ProtuStrankaListFormatedOIB_1">
      <item>ZADAR d.o.o. za proizvodnju, trgovinu i usluge, OIB 34918385998</item>
    </derivirana_varijabla>
  </DomainObject.Predmet.ProtuStrankaListFormatedOIB>
  <DomainObject.Predmet.ProtuStrankaListFormatedWithAdress>
    <izvorni_sadrzaj>
      <item>ZADAR d.o.o. za proizvodnju, trgovinu i usluge, Put Kotlara 3, 23000 Zadar</item>
    </izvorni_sadrzaj>
    <derivirana_varijabla naziv="DomainObject.Predmet.ProtuStrankaListFormatedWithAdress_1">
      <item>ZADAR d.o.o. za proizvodnju, trgovinu i usluge, Put Kotlara 3, 23000 Zadar</item>
    </derivirana_varijabla>
  </DomainObject.Predmet.ProtuStrankaListFormatedWithAdress>
  <DomainObject.Predmet.ProtuStrankaListFormatedWithAdressOIB>
    <izvorni_sadrzaj>
      <item>ZADAR d.o.o. za proizvodnju, trgovinu i usluge, OIB 34918385998, Put Kotlara 3, 23000 Zadar</item>
    </izvorni_sadrzaj>
    <derivirana_varijabla naziv="DomainObject.Predmet.ProtuStrankaListFormatedWithAdressOIB_1">
      <item>ZADAR d.o.o. za proizvodnju, trgovinu i usluge, OIB 34918385998, Put Kotlara 3, 23000 Zadar</item>
    </derivirana_varijabla>
  </DomainObject.Predmet.ProtuStrankaListFormatedWithAdressOIB>
  <DomainObject.Predmet.ProtuStrankaListNazivFormated>
    <izvorni_sadrzaj>
      <item>ZADAR d.o.o. za proizvodnju, trgovinu i usluge</item>
    </izvorni_sadrzaj>
    <derivirana_varijabla naziv="DomainObject.Predmet.ProtuStrankaListNazivFormated_1">
      <item>ZADAR d.o.o. za proizvodnju, trgovinu i usluge</item>
    </derivirana_varijabla>
  </DomainObject.Predmet.ProtuStrankaListNazivFormated>
  <DomainObject.Predmet.ProtuStrankaListNazivFormatedOIB>
    <izvorni_sadrzaj>
      <item>ZADAR d.o.o. za proizvodnju, trgovinu i usluge, OIB 34918385998</item>
    </izvorni_sadrzaj>
    <derivirana_varijabla naziv="DomainObject.Predmet.ProtuStrankaListNazivFormatedOIB_1">
      <item>ZADAR d.o.o. za proizvodnju, trgovinu i usluge, OIB 34918385998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d.o.o. za proizvodnju, trgovinu i usluge</izvorni_sadrzaj>
    <derivirana_varijabla naziv="DomainObject.Predmet.ProtustrankaIDrugi_1">ZADAR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d.o.o. za proizvodnju, trgovinu i usluge, OIB 34918385998, Put Kotlara 3, 23000 Zadar</izvorni_sadrzaj>
    <derivirana_varijabla naziv="DomainObject.Predmet.ProtustrankaIDrugiAdressOIB_1">ZADAR d.o.o. za proizvodnju, trgovinu i usluge, OIB 34918385998,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d.o.o. za proizvodnju, trgovinu i usluge</item>
    </izvorni_sadrzaj>
    <derivirana_varijabla naziv="DomainObject.Predmet.SudioniciListNaziv_1">
      <item>FINA</item>
      <item>ZADAR d.o.o. za proizvodnju, trgovinu i usluge</item>
    </derivirana_varijabla>
  </DomainObject.Predmet.SudioniciListNaziv>
  <DomainObject.Predmet.SudioniciListAdressOIB>
    <izvorni_sadrzaj>
      <item>FINA, OIB 85821130368</item>
      <item>ZADAR d.o.o. za proizvodnju, trgovinu i usluge, OIB 34918385998, Put Kotlara 3,23000 Zadar</item>
    </izvorni_sadrzaj>
    <derivirana_varijabla naziv="DomainObject.Predmet.SudioniciListAdressOIB_1">
      <item>FINA, OIB 85821130368</item>
      <item>ZADAR d.o.o. za proizvodnju, trgovinu i usluge, OIB 34918385998,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34918385998</item>
    </izvorni_sadrzaj>
    <derivirana_varijabla naziv="DomainObject.Predmet.SudioniciListNazivOIB_1">
      <item>, OIB 85821130368</item>
      <item>, OIB 34918385998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869</properties:Words>
  <properties:Characters>4728</properties:Characters>
  <properties:Lines>125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2016-03-10T09:22:00Z</dcterms:created>
  <dc:creator>Administrator</dc:creator>
  <cp:lastModifiedBy>wsadmin</cp:lastModifiedBy>
  <cp:lastPrinted>2016-02-26T12:58:00Z</cp:lastPrinted>
  <dcterms:modified xmlns:xsi="http://www.w3.org/2001/XMLSchema-instance" xsi:type="dcterms:W3CDTF">2016-03-16T08:00:00Z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