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6A4498" w:rsidRPr="00C61EDF">
        <w:trPr>
          <w:trHeight w:val="2231"/>
        </w:trPr>
        <w:tc>
          <w:tcPr>
            <w:tcW w:type="dxa" w:w="3369"/>
            <w:vAlign w:val="center"/>
          </w:tcPr>
          <w:p w:rsidRDefault="006A4498" w:rsidP="00A66C00" w:rsidR="006A4498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A4498" w:rsidP="00A66C00" w:rsidR="006A4498" w:rsidRPr="00F24FD8">
            <w:pPr>
              <w:spacing w:before="100"/>
            </w:pPr>
            <w:r w:rsidRPr="00F24FD8">
              <w:t>REPUBLIKA HRVATSKA</w:t>
            </w:r>
          </w:p>
          <w:p w:rsidRDefault="006A4498" w:rsidP="00A66C00" w:rsidR="006A4498" w:rsidRPr="00F24FD8">
            <w:r w:rsidRPr="00F24FD8">
              <w:t>TRGOVAČKI SUD U SPLITU</w:t>
            </w:r>
          </w:p>
          <w:p w:rsidRDefault="006A4498" w:rsidP="00DA5B9D" w:rsidR="006A4498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6A4498" w:rsidP="00DA5B9D" w:rsidR="006A4498">
            <w:pPr>
              <w:jc w:val="both"/>
            </w:pPr>
          </w:p>
          <w:p w:rsidRDefault="006A4498" w:rsidP="00DA5B9D" w:rsidR="006A4498">
            <w:pPr>
              <w:jc w:val="both"/>
            </w:pPr>
          </w:p>
          <w:p w:rsidRDefault="006A4498" w:rsidP="00DA5B9D" w:rsidR="006A4498">
            <w:pPr>
              <w:jc w:val="both"/>
            </w:pPr>
          </w:p>
          <w:p w:rsidRDefault="006A4498" w:rsidP="00DA5B9D" w:rsidR="006A4498">
            <w:pPr>
              <w:jc w:val="right"/>
            </w:pPr>
          </w:p>
          <w:p w:rsidRDefault="006A4498" w:rsidP="00DA5B9D" w:rsidR="006A4498">
            <w:pPr>
              <w:jc w:val="right"/>
            </w:pPr>
          </w:p>
          <w:p w:rsidRDefault="006A4498" w:rsidP="00DA5B9D" w:rsidR="006A4498">
            <w:pPr>
              <w:jc w:val="right"/>
              <w:rPr>
                <w:noProof/>
              </w:rPr>
            </w:pPr>
          </w:p>
          <w:p w:rsidRDefault="006A4498" w:rsidP="00DA5B9D" w:rsidR="006A4498">
            <w:pPr>
              <w:jc w:val="right"/>
              <w:rPr>
                <w:noProof/>
              </w:rPr>
            </w:pPr>
          </w:p>
          <w:p w:rsidRDefault="006A4498" w:rsidP="00FB2A67" w:rsidR="006A4498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FB2A67">
              <w:rPr>
                <w:noProof/>
              </w:rPr>
              <w:t>1329/2016-178</w:t>
            </w:r>
          </w:p>
        </w:tc>
      </w:tr>
    </w:tbl>
    <w:p w14:textId="8ec3142" w14:paraId="8ec3142" w:rsidRDefault="0067708B" w:rsidP="00FB2A67" w:rsidR="0067708B">
      <w:pPr>
        <w:spacing w:before="440"/>
        <w:jc w:val="center"/>
        <w15:collapsed w:val="false"/>
      </w:pPr>
      <w:r>
        <w:t xml:space="preserve">R E P U B L I K A    H R V A T S K A </w:t>
      </w:r>
    </w:p>
    <w:p w:rsidRDefault="0067708B" w:rsidP="00FB2A67" w:rsidR="0067708B">
      <w:pPr>
        <w:pStyle w:val="Naslov1"/>
        <w:spacing w:before="300"/>
        <w:rPr>
          <w:b w:val="false"/>
        </w:rPr>
      </w:pPr>
      <w:r>
        <w:rPr>
          <w:b w:val="false"/>
        </w:rPr>
        <w:t>Z A K L J U Č A K</w:t>
      </w:r>
    </w:p>
    <w:p w:rsidRDefault="007836B6" w:rsidP="00FB2A67" w:rsidR="009D1583">
      <w:pPr>
        <w:pStyle w:val="Tijeloteksta"/>
        <w:tabs>
          <w:tab w:pos="1080" w:val="left"/>
        </w:tabs>
        <w:spacing w:before="300"/>
      </w:pPr>
      <w:r>
        <w:tab/>
      </w:r>
      <w:r w:rsidRPr="007836B6">
        <w:t xml:space="preserve">Trgovački sud u Splitu, po sutkinji Ani Golub Gruić, </w:t>
      </w:r>
      <w:r w:rsidR="00FB2A67" w:rsidRPr="00FB2A67">
        <w:t>u stečajnom postupku nad dužnikom GRAĐEVNO d.d. u stečaju, OIB: 60040338789, Vrgorac, Hrvatskih Velikana 49,</w:t>
      </w:r>
      <w:r w:rsidRPr="007836B6">
        <w:t xml:space="preserve"> </w:t>
      </w:r>
      <w:r w:rsidR="00FB2A67">
        <w:t>28</w:t>
      </w:r>
      <w:r w:rsidR="006A4498">
        <w:t>. studenog 2018.</w:t>
      </w:r>
    </w:p>
    <w:p w:rsidRDefault="0067708B" w:rsidP="00FB2A67" w:rsidR="0067708B" w:rsidRPr="00561F3C">
      <w:pPr>
        <w:pStyle w:val="Tijeloteksta"/>
        <w:tabs>
          <w:tab w:pos="1080" w:val="left"/>
        </w:tabs>
        <w:spacing w:after="200" w:before="200"/>
        <w:jc w:val="center"/>
      </w:pPr>
      <w:r w:rsidRPr="00561F3C">
        <w:t xml:space="preserve">z a k l j u č i o    j e </w:t>
      </w:r>
    </w:p>
    <w:p w:rsidRDefault="00CD0F20" w:rsidP="00CD0F20" w:rsidR="00FB2A67">
      <w:pPr>
        <w:pStyle w:val="Tijeloteksta"/>
        <w:tabs>
          <w:tab w:pos="709" w:val="left"/>
        </w:tabs>
        <w:rPr>
          <w:bCs/>
        </w:rPr>
      </w:pPr>
      <w:r>
        <w:rPr>
          <w:bCs/>
        </w:rPr>
        <w:tab/>
        <w:t>Ročište radi izjašnjavanja o vrijednosti</w:t>
      </w:r>
      <w:r w:rsidR="00FB2A67">
        <w:rPr>
          <w:bCs/>
        </w:rPr>
        <w:t xml:space="preserve"> imovine stečajnog dužnika i to:</w:t>
      </w:r>
    </w:p>
    <w:p w:rsidRDefault="00FB2A67" w:rsidP="00FB2A67" w:rsidR="00FB2A67">
      <w:pPr>
        <w:spacing w:before="14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a) 68/259 dijela nekretnine označene kao </w:t>
      </w:r>
      <w:r w:rsidRPr="00163587">
        <w:rPr>
          <w:rFonts w:eastAsiaTheme="minorHAnsi"/>
          <w:lang w:eastAsia="en-US"/>
        </w:rPr>
        <w:t>kat. čest</w:t>
      </w:r>
      <w:r>
        <w:rPr>
          <w:rFonts w:eastAsiaTheme="minorHAnsi"/>
          <w:lang w:eastAsia="en-US"/>
        </w:rPr>
        <w:t>. zgr. 97/4 Z.U. 2572 K.O. Vrgorac i baš prvi kat, ukupne korisne netto površine 67,75 m</w:t>
      </w:r>
      <w:r w:rsidRPr="00180DAF">
        <w:rPr>
          <w:rFonts w:eastAsiaTheme="minorHAnsi"/>
          <w:vertAlign w:val="superscript"/>
          <w:lang w:eastAsia="en-US"/>
        </w:rPr>
        <w:t>2</w:t>
      </w:r>
      <w:r>
        <w:rPr>
          <w:rFonts w:eastAsiaTheme="minorHAnsi"/>
          <w:lang w:eastAsia="en-US"/>
        </w:rPr>
        <w:t>, u elaboratu</w:t>
      </w:r>
      <w:r w:rsidRPr="00180DAF">
        <w:rPr>
          <w:rFonts w:eastAsiaTheme="minorHAnsi"/>
          <w:lang w:eastAsia="en-US"/>
        </w:rPr>
        <w:t xml:space="preserve"> etažiranja označeno plavom bojom, a kojeg sačinjava ulazni predprostor, četiri kancelarije, te ostava ukupne netto površine 66,50 m</w:t>
      </w:r>
      <w:r w:rsidRPr="00180DAF">
        <w:rPr>
          <w:rFonts w:eastAsiaTheme="minorHAnsi"/>
          <w:vertAlign w:val="superscript"/>
          <w:lang w:eastAsia="en-US"/>
        </w:rPr>
        <w:t>2</w:t>
      </w:r>
      <w:r w:rsidRPr="00180DAF">
        <w:rPr>
          <w:rFonts w:eastAsiaTheme="minorHAnsi"/>
          <w:lang w:eastAsia="en-US"/>
        </w:rPr>
        <w:t xml:space="preserve"> i balkon netto površine 1,25 m</w:t>
      </w:r>
      <w:r w:rsidRPr="00180DAF">
        <w:rPr>
          <w:rFonts w:eastAsiaTheme="minorHAnsi"/>
          <w:vertAlign w:val="superscript"/>
          <w:lang w:eastAsia="en-US"/>
        </w:rPr>
        <w:t>2</w:t>
      </w:r>
    </w:p>
    <w:p w:rsidRDefault="00FB2A67" w:rsidP="00FB2A67" w:rsidR="00FB2A67">
      <w:pPr>
        <w:spacing w:before="14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b)</w:t>
      </w:r>
      <w:r w:rsidRPr="00163587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62/259 dijela </w:t>
      </w:r>
      <w:r w:rsidRPr="00180DAF">
        <w:rPr>
          <w:rFonts w:eastAsiaTheme="minorHAnsi"/>
          <w:lang w:eastAsia="en-US"/>
        </w:rPr>
        <w:t>nekretnine označene k</w:t>
      </w:r>
      <w:r>
        <w:rPr>
          <w:rFonts w:eastAsiaTheme="minorHAnsi"/>
          <w:lang w:eastAsia="en-US"/>
        </w:rPr>
        <w:t>ao k</w:t>
      </w:r>
      <w:r w:rsidRPr="00180DAF">
        <w:rPr>
          <w:rFonts w:eastAsiaTheme="minorHAnsi"/>
          <w:lang w:eastAsia="en-US"/>
        </w:rPr>
        <w:t xml:space="preserve">at. čest. zgr. 97/4 Z.U. 2572 K.O. Vrgorac i baš </w:t>
      </w:r>
      <w:r>
        <w:rPr>
          <w:rFonts w:eastAsiaTheme="minorHAnsi"/>
          <w:lang w:eastAsia="en-US"/>
        </w:rPr>
        <w:t>d</w:t>
      </w:r>
      <w:r w:rsidRPr="00180DAF">
        <w:rPr>
          <w:rFonts w:eastAsiaTheme="minorHAnsi"/>
          <w:lang w:eastAsia="en-US"/>
        </w:rPr>
        <w:t>rugi kat, ukupne netto površine 61,70 m</w:t>
      </w:r>
      <w:r w:rsidRPr="00180DAF">
        <w:rPr>
          <w:rFonts w:eastAsiaTheme="minorHAnsi"/>
          <w:vertAlign w:val="superscript"/>
          <w:lang w:eastAsia="en-US"/>
        </w:rPr>
        <w:t>2</w:t>
      </w:r>
      <w:r w:rsidRPr="00180DAF">
        <w:rPr>
          <w:rFonts w:eastAsiaTheme="minorHAnsi"/>
          <w:lang w:eastAsia="en-US"/>
        </w:rPr>
        <w:t xml:space="preserve">, u elaboratu etažiranja označeno rozom bojom, a kojeg sačinjava predprostor, četiri </w:t>
      </w:r>
      <w:r>
        <w:rPr>
          <w:rFonts w:eastAsiaTheme="minorHAnsi"/>
          <w:lang w:eastAsia="en-US"/>
        </w:rPr>
        <w:t>kancelarije, čajna kuhinja i WC</w:t>
      </w:r>
    </w:p>
    <w:p w:rsidRDefault="00FB2A67" w:rsidP="00FB2A67" w:rsidR="00FB2A67">
      <w:pPr>
        <w:spacing w:before="14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c)</w:t>
      </w:r>
      <w:r w:rsidRPr="00180DAF">
        <w:t xml:space="preserve"> </w:t>
      </w:r>
      <w:r>
        <w:t>61/259 dijela</w:t>
      </w:r>
      <w:r w:rsidRPr="00180DAF">
        <w:rPr>
          <w:rFonts w:eastAsiaTheme="minorHAnsi"/>
          <w:lang w:eastAsia="en-US"/>
        </w:rPr>
        <w:t xml:space="preserve"> nekretnine označene </w:t>
      </w:r>
      <w:r>
        <w:rPr>
          <w:rFonts w:eastAsiaTheme="minorHAnsi"/>
          <w:lang w:eastAsia="en-US"/>
        </w:rPr>
        <w:t>kao k</w:t>
      </w:r>
      <w:r w:rsidRPr="00180DAF">
        <w:rPr>
          <w:rFonts w:eastAsiaTheme="minorHAnsi"/>
          <w:lang w:eastAsia="en-US"/>
        </w:rPr>
        <w:t>at. čest. zgr. 97/4 Z.U. 2572 K.O. Vrgorac i baš</w:t>
      </w:r>
      <w:r>
        <w:rPr>
          <w:rFonts w:eastAsiaTheme="minorHAnsi"/>
          <w:lang w:eastAsia="en-US"/>
        </w:rPr>
        <w:t xml:space="preserve"> p</w:t>
      </w:r>
      <w:r w:rsidRPr="00180DAF">
        <w:rPr>
          <w:rFonts w:eastAsiaTheme="minorHAnsi"/>
          <w:lang w:eastAsia="en-US"/>
        </w:rPr>
        <w:t>otkrovlje, ukupne netto površine 60,99 m</w:t>
      </w:r>
      <w:r w:rsidRPr="00180DAF">
        <w:rPr>
          <w:rFonts w:eastAsiaTheme="minorHAnsi"/>
          <w:vertAlign w:val="superscript"/>
          <w:lang w:eastAsia="en-US"/>
        </w:rPr>
        <w:t>2</w:t>
      </w:r>
      <w:r w:rsidRPr="00180DAF">
        <w:rPr>
          <w:rFonts w:eastAsiaTheme="minorHAnsi"/>
          <w:lang w:eastAsia="en-US"/>
        </w:rPr>
        <w:t>, u elaboratu etažiranja označeno žutom bojom, a kojeg sačinjava predprostor, tri</w:t>
      </w:r>
      <w:r>
        <w:rPr>
          <w:rFonts w:eastAsiaTheme="minorHAnsi"/>
          <w:lang w:eastAsia="en-US"/>
        </w:rPr>
        <w:t xml:space="preserve"> kancelarije i sala za sastanke</w:t>
      </w:r>
    </w:p>
    <w:p w:rsidRDefault="00FB2A67" w:rsidP="00FB2A67" w:rsidR="00FB2A67">
      <w:pPr>
        <w:spacing w:before="14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d) kat. čest. 3492 Z.U. 2217 K.O. Vrgorac </w:t>
      </w:r>
    </w:p>
    <w:p w:rsidRDefault="00FB2A67" w:rsidP="00FB2A67" w:rsidR="00FB2A67">
      <w:pPr>
        <w:spacing w:before="14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e) kat. čest. 413/18, </w:t>
      </w:r>
      <w:r w:rsidRPr="00180DAF">
        <w:rPr>
          <w:rFonts w:eastAsiaTheme="minorHAnsi"/>
          <w:lang w:eastAsia="en-US"/>
        </w:rPr>
        <w:t>kat. čest</w:t>
      </w:r>
      <w:r>
        <w:rPr>
          <w:rFonts w:eastAsiaTheme="minorHAnsi"/>
          <w:lang w:eastAsia="en-US"/>
        </w:rPr>
        <w:t>. zgr</w:t>
      </w:r>
      <w:r w:rsidRPr="00180DAF">
        <w:rPr>
          <w:rFonts w:eastAsiaTheme="minorHAnsi"/>
          <w:lang w:eastAsia="en-US"/>
        </w:rPr>
        <w:t xml:space="preserve">. </w:t>
      </w:r>
      <w:r>
        <w:rPr>
          <w:rFonts w:eastAsiaTheme="minorHAnsi"/>
          <w:lang w:eastAsia="en-US"/>
        </w:rPr>
        <w:t>699 i</w:t>
      </w:r>
      <w:r w:rsidRPr="00180DAF">
        <w:t xml:space="preserve"> </w:t>
      </w:r>
      <w:r w:rsidRPr="00180DAF">
        <w:rPr>
          <w:rFonts w:eastAsiaTheme="minorHAnsi"/>
          <w:lang w:eastAsia="en-US"/>
        </w:rPr>
        <w:t xml:space="preserve">kat. čest. </w:t>
      </w:r>
      <w:r>
        <w:rPr>
          <w:rFonts w:eastAsiaTheme="minorHAnsi"/>
          <w:lang w:eastAsia="en-US"/>
        </w:rPr>
        <w:t>zgr. 700 , sve čest.</w:t>
      </w:r>
      <w:r w:rsidRPr="00180DAF">
        <w:rPr>
          <w:rFonts w:eastAsiaTheme="minorHAnsi"/>
          <w:lang w:eastAsia="en-US"/>
        </w:rPr>
        <w:t xml:space="preserve"> Z.U. 2411 K.O. Vrgorac</w:t>
      </w:r>
    </w:p>
    <w:p w:rsidRDefault="00FB2A67" w:rsidP="00FB2A67" w:rsidR="00FB2A67">
      <w:pPr>
        <w:spacing w:before="14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f) kat. čest. 5290/98 Z.U. 2450 K.O. Vrgorac</w:t>
      </w:r>
    </w:p>
    <w:p w:rsidRDefault="00FB2A67" w:rsidP="00FB2A67" w:rsidR="00FB2A67">
      <w:pPr>
        <w:spacing w:before="14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g) kat. čest. 5290/315 Z.U. 2451 K.O. Vrgorac</w:t>
      </w:r>
    </w:p>
    <w:p w:rsidRDefault="00FB2A67" w:rsidP="00FB2A67" w:rsidR="00FB2A67">
      <w:pPr>
        <w:spacing w:before="14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h) kat. čest. 5290/311 Z.U. 2459 K.O. Vrgorac</w:t>
      </w:r>
    </w:p>
    <w:p w:rsidRDefault="00FB2A67" w:rsidP="00FB2A67" w:rsidR="00FB2A67">
      <w:pPr>
        <w:spacing w:before="14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i)</w:t>
      </w:r>
      <w:r w:rsidRPr="004A78C8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kat. čest. 5290/102 Z.U. 2457 K.O. Vrgorac</w:t>
      </w:r>
    </w:p>
    <w:p w:rsidRDefault="00FB2A67" w:rsidP="00FB2A67" w:rsidR="00FB2A67">
      <w:pPr>
        <w:spacing w:before="14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j)</w:t>
      </w:r>
      <w:r w:rsidRPr="004A78C8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kat. čest. 5290/104 Z.U. 2455 K.O. Vrgorac</w:t>
      </w:r>
    </w:p>
    <w:p w:rsidRDefault="00FB2A67" w:rsidP="00FB2A67" w:rsidR="00FB2A67">
      <w:pPr>
        <w:spacing w:before="14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k)</w:t>
      </w:r>
      <w:r w:rsidRPr="004A78C8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kat. čest. 5290/105 Z.U. 2454 K.O. Vrgorac</w:t>
      </w:r>
    </w:p>
    <w:p w:rsidRDefault="00FB2A67" w:rsidP="00FB2A67" w:rsidR="00FB2A67">
      <w:pPr>
        <w:spacing w:before="14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l)</w:t>
      </w:r>
      <w:r w:rsidRPr="004A78C8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kat. čest. 5290/317 Z.U. 2453 K.O. Vrgorac</w:t>
      </w:r>
      <w:r w:rsidRPr="00163587">
        <w:rPr>
          <w:rFonts w:eastAsiaTheme="minorHAnsi"/>
          <w:lang w:eastAsia="en-US"/>
        </w:rPr>
        <w:t>,</w:t>
      </w:r>
    </w:p>
    <w:p w:rsidRDefault="00FB2A67" w:rsidP="00FB2A67" w:rsidR="00CD0F20">
      <w:pPr>
        <w:spacing w:before="140"/>
        <w:jc w:val="both"/>
        <w:rPr>
          <w:bCs/>
        </w:rPr>
      </w:pPr>
      <w:r>
        <w:rPr>
          <w:rFonts w:eastAsiaTheme="minorHAnsi"/>
          <w:lang w:eastAsia="en-US"/>
        </w:rPr>
        <w:t>sve</w:t>
      </w:r>
      <w:r w:rsidRPr="00163587">
        <w:rPr>
          <w:rFonts w:eastAsiaTheme="minorHAnsi"/>
          <w:lang w:eastAsia="en-US"/>
        </w:rPr>
        <w:t xml:space="preserve"> uknjiženog prava vlasništva </w:t>
      </w:r>
      <w:r>
        <w:rPr>
          <w:rFonts w:eastAsiaTheme="minorHAnsi"/>
          <w:lang w:eastAsia="en-US"/>
        </w:rPr>
        <w:t>Građevno d.d. Vrgorac, Hrvatskih velikana 49, OIB: 60040338789,</w:t>
      </w:r>
      <w:r w:rsidR="006A4498" w:rsidRPr="006A4498">
        <w:rPr>
          <w:bCs/>
        </w:rPr>
        <w:t xml:space="preserve"> </w:t>
      </w:r>
      <w:r w:rsidR="00CD0F20">
        <w:rPr>
          <w:bCs/>
        </w:rPr>
        <w:t xml:space="preserve">određuje se </w:t>
      </w:r>
      <w:r w:rsidR="00CD0F20" w:rsidRPr="00C160B7">
        <w:rPr>
          <w:bCs/>
        </w:rPr>
        <w:t>za</w:t>
      </w:r>
      <w:r w:rsidR="00CD0F20" w:rsidRPr="00CD0F20">
        <w:rPr>
          <w:bCs/>
        </w:rPr>
        <w:t xml:space="preserve"> </w:t>
      </w:r>
    </w:p>
    <w:p w:rsidRDefault="00FB2A67" w:rsidP="00CD0F20" w:rsidR="00CD0F20" w:rsidRPr="00CD0F20">
      <w:pPr>
        <w:pStyle w:val="Tijeloteksta"/>
        <w:tabs>
          <w:tab w:pos="709" w:val="left"/>
        </w:tabs>
        <w:spacing w:after="200" w:before="200"/>
        <w:jc w:val="center"/>
        <w:rPr>
          <w:bCs/>
        </w:rPr>
      </w:pPr>
      <w:r>
        <w:rPr>
          <w:bCs/>
        </w:rPr>
        <w:t>13. prosinca</w:t>
      </w:r>
      <w:r w:rsidR="00CD0F20" w:rsidRPr="00CD0F20">
        <w:rPr>
          <w:bCs/>
        </w:rPr>
        <w:t xml:space="preserve"> 201</w:t>
      </w:r>
      <w:r w:rsidR="006A4498">
        <w:rPr>
          <w:bCs/>
        </w:rPr>
        <w:t>8</w:t>
      </w:r>
      <w:r w:rsidR="00CD0F20" w:rsidRPr="00CD0F20">
        <w:rPr>
          <w:bCs/>
        </w:rPr>
        <w:t xml:space="preserve">. u </w:t>
      </w:r>
      <w:r>
        <w:rPr>
          <w:bCs/>
        </w:rPr>
        <w:t>13</w:t>
      </w:r>
      <w:r w:rsidR="00CD0F20" w:rsidRPr="00CD0F20">
        <w:rPr>
          <w:bCs/>
        </w:rPr>
        <w:t>:</w:t>
      </w:r>
      <w:r w:rsidR="006A4498">
        <w:rPr>
          <w:bCs/>
        </w:rPr>
        <w:t>00</w:t>
      </w:r>
      <w:r w:rsidR="00CD0F20" w:rsidRPr="00CD0F20">
        <w:rPr>
          <w:bCs/>
        </w:rPr>
        <w:t xml:space="preserve"> sati</w:t>
      </w:r>
      <w:r>
        <w:rPr>
          <w:bCs/>
        </w:rPr>
        <w:t>.</w:t>
      </w:r>
    </w:p>
    <w:p w:rsidRDefault="00FB2A67" w:rsidP="00CD0F20" w:rsidR="00CD0F20">
      <w:pPr>
        <w:pStyle w:val="Tijeloteksta"/>
        <w:tabs>
          <w:tab w:pos="709" w:val="left"/>
        </w:tabs>
        <w:rPr>
          <w:bCs/>
        </w:rPr>
      </w:pPr>
      <w:r>
        <w:rPr>
          <w:bCs/>
        </w:rPr>
        <w:lastRenderedPageBreak/>
        <w:tab/>
        <w:t xml:space="preserve">Ročište će se </w:t>
      </w:r>
      <w:r w:rsidR="006A4498" w:rsidRPr="006A4498">
        <w:rPr>
          <w:bCs/>
        </w:rPr>
        <w:t>održati u sudnici br. 111/I Trgovačkog suda u Splitu, Sukoišanska 6.</w:t>
      </w:r>
    </w:p>
    <w:p w:rsidRDefault="00CD0F20" w:rsidP="00C160B7" w:rsidR="00CD0F20">
      <w:pPr>
        <w:pStyle w:val="Tijeloteksta"/>
        <w:tabs>
          <w:tab w:pos="709" w:val="left"/>
        </w:tabs>
        <w:rPr>
          <w:bCs/>
        </w:rPr>
      </w:pPr>
    </w:p>
    <w:p w:rsidRDefault="0067708B" w:rsidP="006A4498" w:rsidR="0067708B">
      <w:pPr>
        <w:pStyle w:val="Tijeloteksta"/>
        <w:tabs>
          <w:tab w:pos="709" w:val="left"/>
        </w:tabs>
        <w:jc w:val="center"/>
      </w:pPr>
      <w:r w:rsidRPr="00561F3C">
        <w:t>U Splitu</w:t>
      </w:r>
      <w:r w:rsidR="006A4498">
        <w:t xml:space="preserve"> </w:t>
      </w:r>
      <w:r w:rsidR="00FB2A67">
        <w:t>28</w:t>
      </w:r>
      <w:r w:rsidR="006A4498" w:rsidRPr="006A4498">
        <w:t>. studenog 2018.</w:t>
      </w:r>
    </w:p>
    <w:p w:rsidRDefault="0067708B" w:rsidP="0067708B" w:rsidR="0067708B">
      <w:pPr>
        <w:jc w:val="center"/>
      </w:pPr>
    </w:p>
    <w:p w:rsidRDefault="0067708B" w:rsidP="0067708B" w:rsidR="0067708B">
      <w:pPr>
        <w:jc w:val="center"/>
      </w:pPr>
    </w:p>
    <w:p w:rsidRDefault="006A4498" w:rsidP="006A4498" w:rsidR="006A4498">
      <w:pPr>
        <w:ind w:firstLine="708" w:left="4956"/>
        <w:jc w:val="center"/>
      </w:pPr>
      <w:r>
        <w:t>Sutkinja</w:t>
      </w:r>
    </w:p>
    <w:p w:rsidRDefault="006A4498" w:rsidP="006A4498" w:rsidR="0067708B">
      <w:pPr>
        <w:ind w:firstLine="708" w:left="4956"/>
        <w:jc w:val="center"/>
      </w:pPr>
      <w:r>
        <w:t>Ana Golub Gruić</w:t>
      </w:r>
    </w:p>
    <w:p w:rsidRDefault="0067708B" w:rsidP="0067708B" w:rsidR="0067708B">
      <w:pPr>
        <w:ind w:firstLine="708"/>
        <w:jc w:val="both"/>
      </w:pPr>
    </w:p>
    <w:p w:rsidRDefault="006A4498" w:rsidP="00773DFE" w:rsidR="00773DFE" w:rsidRPr="00BE3146">
      <w:r>
        <w:t>Uputa</w:t>
      </w:r>
      <w:r w:rsidR="00773DFE" w:rsidRPr="00BE3146">
        <w:t xml:space="preserve"> </w:t>
      </w:r>
      <w:r w:rsidRPr="00BE3146">
        <w:t>o pravnom lijeku</w:t>
      </w:r>
      <w:r w:rsidR="00773DFE" w:rsidRPr="00BE3146">
        <w:t>:</w:t>
      </w:r>
      <w:r>
        <w:t xml:space="preserve"> </w:t>
      </w:r>
      <w:r w:rsidR="00773DFE" w:rsidRPr="00BE3146">
        <w:t>Protiv ovog zaključka nije dopuštena žalba</w:t>
      </w:r>
      <w:r w:rsidR="005166D4">
        <w:t>.</w:t>
      </w:r>
    </w:p>
    <w:p w:rsidRDefault="00773DFE" w:rsidP="00773DFE" w:rsidR="00773DFE"/>
    <w:p w:rsidRDefault="00773DFE" w:rsidP="00773DFE" w:rsidR="00773DFE" w:rsidRPr="00BE3146">
      <w:r w:rsidRPr="00BE3146">
        <w:t>DNA:</w:t>
      </w:r>
    </w:p>
    <w:p w:rsidRDefault="00773DFE" w:rsidP="00773DFE" w:rsidR="00773DFE">
      <w:pPr>
        <w:pStyle w:val="Odlomakpopisa"/>
        <w:numPr>
          <w:ilvl w:val="0"/>
          <w:numId w:val="4"/>
        </w:numPr>
      </w:pPr>
      <w:r w:rsidRPr="00BE3146">
        <w:t>stečajno</w:t>
      </w:r>
      <w:r w:rsidR="00262E40">
        <w:t>m</w:t>
      </w:r>
      <w:r w:rsidR="00CD0F20">
        <w:t xml:space="preserve"> upravitelju</w:t>
      </w:r>
    </w:p>
    <w:p w:rsidRDefault="00FB2A67" w:rsidP="007C1574" w:rsidR="009D050C">
      <w:pPr>
        <w:pStyle w:val="Odlomakpopisa"/>
        <w:numPr>
          <w:ilvl w:val="0"/>
          <w:numId w:val="4"/>
        </w:numPr>
      </w:pPr>
      <w:r>
        <w:t>Ina-industrija nafte d.d. Zagreb</w:t>
      </w:r>
    </w:p>
    <w:p w:rsidRDefault="00FB2A67" w:rsidP="007C1574" w:rsidR="00FB2A67">
      <w:pPr>
        <w:pStyle w:val="Odlomakpopisa"/>
        <w:numPr>
          <w:ilvl w:val="0"/>
          <w:numId w:val="4"/>
        </w:numPr>
      </w:pPr>
      <w:r>
        <w:t>Croatia osiguranje d.d. Zagreb, Filijala Dubrovnik</w:t>
      </w:r>
    </w:p>
    <w:p w:rsidRDefault="0055092A" w:rsidP="007C1574" w:rsidR="00FB2A67">
      <w:pPr>
        <w:pStyle w:val="Odlomakpopisa"/>
        <w:numPr>
          <w:ilvl w:val="0"/>
          <w:numId w:val="4"/>
        </w:numPr>
      </w:pPr>
      <w:r>
        <w:t>Splitska banka d.d. Split</w:t>
      </w:r>
    </w:p>
    <w:p w:rsidRDefault="0055092A" w:rsidP="007C1574" w:rsidR="0055092A">
      <w:pPr>
        <w:pStyle w:val="Odlomakpopisa"/>
        <w:numPr>
          <w:ilvl w:val="0"/>
          <w:numId w:val="4"/>
        </w:numPr>
      </w:pPr>
      <w:r>
        <w:t>Republika Hrvatska po ŽDO Split</w:t>
      </w:r>
    </w:p>
    <w:p w:rsidRDefault="00262E40" w:rsidP="007C1574" w:rsidR="00262E40" w:rsidRPr="00BE3146">
      <w:pPr>
        <w:pStyle w:val="Odlomakpopisa"/>
        <w:numPr>
          <w:ilvl w:val="0"/>
          <w:numId w:val="4"/>
        </w:numPr>
      </w:pPr>
      <w:r>
        <w:t>mrežna stranic</w:t>
      </w:r>
      <w:r w:rsidR="00CD0F20">
        <w:t>a</w:t>
      </w:r>
      <w:r>
        <w:t xml:space="preserve"> e-Oglasna ploča sudova </w:t>
      </w:r>
    </w:p>
    <w:p w:rsidRDefault="00773DFE" w:rsidP="0067708B" w:rsidR="0067708B">
      <w:pPr>
        <w:pStyle w:val="Odlomakpopisa"/>
        <w:numPr>
          <w:ilvl w:val="0"/>
          <w:numId w:val="4"/>
        </w:numPr>
        <w:jc w:val="both"/>
      </w:pPr>
      <w:r w:rsidRPr="00BE3146">
        <w:t>u spis</w:t>
      </w:r>
    </w:p>
    <w:sectPr w:rsidSect="00C160B7" w:rsidR="0067708B">
      <w:head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A4B" w:rsidP="0067708B" w:rsidR="00A32A4B">
      <w:r>
        <w:separator/>
      </w:r>
    </w:p>
  </w:endnote>
  <w:endnote w:id="0" w:type="continuationSeparator">
    <w:p w:rsidRDefault="00A32A4B" w:rsidP="0067708B" w:rsidR="00A32A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A4B" w:rsidP="0067708B" w:rsidR="00A32A4B">
      <w:r>
        <w:separator/>
      </w:r>
    </w:p>
  </w:footnote>
  <w:footnote w:id="0" w:type="continuationSeparator">
    <w:p w:rsidRDefault="00A32A4B" w:rsidP="0067708B" w:rsidR="00A32A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726D" w:rsidP="00FB2A67" w:rsidR="0067708B" w:rsidRPr="00A36AA3">
    <w:pPr>
      <w:pStyle w:val="Zaglavlje"/>
      <w:ind w:firstLine="1416"/>
      <w:jc w:val="right"/>
    </w:pPr>
    <w:sdt>
      <w:sdtPr>
        <w:id w:val="1821687810"/>
        <w:docPartObj>
          <w:docPartGallery w:val="Page Numbers (Top of Page)"/>
          <w:docPartUnique/>
        </w:docPartObj>
      </w:sdtPr>
      <w:sdtEndPr/>
      <w:sdtContent>
        <w:r w:rsidR="00C160B7">
          <w:fldChar w:fldCharType="begin"/>
        </w:r>
        <w:r w:rsidR="00C160B7">
          <w:instrText>PAGE   \* MERGEFORMAT</w:instrText>
        </w:r>
        <w:r w:rsidR="00C160B7">
          <w:fldChar w:fldCharType="separate"/>
        </w:r>
        <w:r>
          <w:rPr>
            <w:noProof/>
          </w:rPr>
          <w:t>2</w:t>
        </w:r>
        <w:r w:rsidR="00C160B7">
          <w:fldChar w:fldCharType="end"/>
        </w:r>
        <w:r w:rsidR="00FB2A67">
          <w:tab/>
        </w:r>
      </w:sdtContent>
    </w:sdt>
    <w:r w:rsidR="00FB2A67">
      <w:t xml:space="preserve">Poslovni broj: </w:t>
    </w:r>
    <w:r w:rsidR="00C160B7">
      <w:t>11.St-</w:t>
    </w:r>
    <w:r w:rsidR="00FB2A67">
      <w:t>1329/2016-178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0B7" w:rsidP="00C160B7" w:rsidR="00C160B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D3DC3"/>
    <w:multiLevelType w:val="hybridMultilevel"/>
    <w:tmpl w:val="1CBE2AB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1CB1E8F"/>
    <w:multiLevelType w:val="hybridMultilevel"/>
    <w:tmpl w:val="AF2CD9BE"/>
    <w:lvl w:tplc="EA24E3CC" w:ilvl="0">
      <w:start w:val="1"/>
      <w:numFmt w:val="upperRoman"/>
      <w:lvlText w:val="%1."/>
      <w:lvlJc w:val="left"/>
      <w:pPr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ind w:hanging="180" w:left="6885"/>
      </w:pPr>
    </w:lvl>
  </w:abstractNum>
  <w:abstractNum w:abstractNumId="3">
    <w:nsid w:val="5F94689F"/>
    <w:multiLevelType w:val="hybridMultilevel"/>
    <w:tmpl w:val="5FB65BB0"/>
    <w:lvl w:tplc="32D2031A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08B"/>
    <w:rsid w:val="000136DF"/>
    <w:rsid w:val="000572DC"/>
    <w:rsid w:val="0006335D"/>
    <w:rsid w:val="00136005"/>
    <w:rsid w:val="0013726D"/>
    <w:rsid w:val="00164004"/>
    <w:rsid w:val="00172925"/>
    <w:rsid w:val="001C4F38"/>
    <w:rsid w:val="001E2BA7"/>
    <w:rsid w:val="00207591"/>
    <w:rsid w:val="00232CF0"/>
    <w:rsid w:val="00251C24"/>
    <w:rsid w:val="00252E8A"/>
    <w:rsid w:val="00262E40"/>
    <w:rsid w:val="00271CD0"/>
    <w:rsid w:val="002A1A1C"/>
    <w:rsid w:val="002A71D9"/>
    <w:rsid w:val="00336ED0"/>
    <w:rsid w:val="00384F1F"/>
    <w:rsid w:val="003D5089"/>
    <w:rsid w:val="00404D35"/>
    <w:rsid w:val="00411741"/>
    <w:rsid w:val="00423E4A"/>
    <w:rsid w:val="0049028F"/>
    <w:rsid w:val="004E3C38"/>
    <w:rsid w:val="004F23C9"/>
    <w:rsid w:val="005166D4"/>
    <w:rsid w:val="0052542C"/>
    <w:rsid w:val="0055092A"/>
    <w:rsid w:val="005528D4"/>
    <w:rsid w:val="00561F3C"/>
    <w:rsid w:val="005C3E8B"/>
    <w:rsid w:val="005F7B3C"/>
    <w:rsid w:val="006129AD"/>
    <w:rsid w:val="00617F09"/>
    <w:rsid w:val="0065361F"/>
    <w:rsid w:val="0067708B"/>
    <w:rsid w:val="00681A8F"/>
    <w:rsid w:val="006A4498"/>
    <w:rsid w:val="006B774B"/>
    <w:rsid w:val="006F325F"/>
    <w:rsid w:val="006F63AE"/>
    <w:rsid w:val="007355BF"/>
    <w:rsid w:val="00760B5A"/>
    <w:rsid w:val="00773DFE"/>
    <w:rsid w:val="00774E6D"/>
    <w:rsid w:val="007836B6"/>
    <w:rsid w:val="007A0B09"/>
    <w:rsid w:val="007A780F"/>
    <w:rsid w:val="007C1574"/>
    <w:rsid w:val="00817F47"/>
    <w:rsid w:val="0082680B"/>
    <w:rsid w:val="00852E72"/>
    <w:rsid w:val="0087415E"/>
    <w:rsid w:val="008C6EC4"/>
    <w:rsid w:val="009064D5"/>
    <w:rsid w:val="00935136"/>
    <w:rsid w:val="00946718"/>
    <w:rsid w:val="009D050C"/>
    <w:rsid w:val="009D1583"/>
    <w:rsid w:val="00A05E62"/>
    <w:rsid w:val="00A23DAE"/>
    <w:rsid w:val="00A32A4B"/>
    <w:rsid w:val="00A36AA3"/>
    <w:rsid w:val="00A41783"/>
    <w:rsid w:val="00A6224E"/>
    <w:rsid w:val="00A764A8"/>
    <w:rsid w:val="00A87138"/>
    <w:rsid w:val="00AF4930"/>
    <w:rsid w:val="00AF7FB4"/>
    <w:rsid w:val="00B865AC"/>
    <w:rsid w:val="00BB0AD1"/>
    <w:rsid w:val="00BB2DEB"/>
    <w:rsid w:val="00BF1FB6"/>
    <w:rsid w:val="00BF7326"/>
    <w:rsid w:val="00BF739A"/>
    <w:rsid w:val="00C01A8E"/>
    <w:rsid w:val="00C160B7"/>
    <w:rsid w:val="00C3026D"/>
    <w:rsid w:val="00C814EA"/>
    <w:rsid w:val="00CA5381"/>
    <w:rsid w:val="00CB50BF"/>
    <w:rsid w:val="00CC5FBA"/>
    <w:rsid w:val="00CD0F20"/>
    <w:rsid w:val="00CF1243"/>
    <w:rsid w:val="00D40DDD"/>
    <w:rsid w:val="00D77084"/>
    <w:rsid w:val="00DA5960"/>
    <w:rsid w:val="00DC6AF6"/>
    <w:rsid w:val="00DE50D6"/>
    <w:rsid w:val="00E23933"/>
    <w:rsid w:val="00E90E28"/>
    <w:rsid w:val="00EF3D18"/>
    <w:rsid w:val="00EF5465"/>
    <w:rsid w:val="00EF73AE"/>
    <w:rsid w:val="00F44E96"/>
    <w:rsid w:val="00F705E1"/>
    <w:rsid w:val="00F911CA"/>
    <w:rsid w:val="00FB2A67"/>
    <w:rsid w:val="00FC2198"/>
    <w:rsid w:val="00FD38EB"/>
    <w:rsid w:val="00FE4B0F"/>
    <w:rsid w:val="00FE5913"/>
    <w:rsid w:val="00FF464C"/>
    <w:rsid w:val="00FF5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0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  <w:ind w:left="567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08B"/>
    <w:pPr>
      <w:spacing w:lineRule="auto" w:line="240" w:after="0"/>
      <w:ind w:left="0"/>
      <w:jc w:val="left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67708B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BodyText21" w:type="paragraph">
    <w:name w:val="Body Text 21"/>
    <w:basedOn w:val="Normal"/>
    <w:rsid w:val="00262E4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Reetkatablice" w:type="table">
    <w:name w:val="Table Grid"/>
    <w:basedOn w:val="Obinatablica"/>
    <w:rsid w:val="006A4498"/>
    <w:pPr>
      <w:spacing w:lineRule="auto" w:line="240" w:after="0"/>
      <w:ind w:left="0"/>
      <w:jc w:val="left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A44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A4498"/>
    <w:rPr>
      <w:rFonts w:cs="Tahoma" w:eastAsia="Times New Roman" w:hAnsi="Tahoma" w:asci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rsid w:val="00FB2A67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FB2A67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72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72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72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72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72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  <w:ind w:left="567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08B"/>
    <w:pPr>
      <w:spacing w:after="0" w:line="240" w:lineRule="auto"/>
      <w:ind w:left="0"/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67708B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BodyText21" w:type="paragraph">
    <w:name w:val="Body Text 21"/>
    <w:basedOn w:val="Normal"/>
    <w:rsid w:val="00262E4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Reetkatablice" w:type="table">
    <w:name w:val="Table Grid"/>
    <w:basedOn w:val="Obinatablica"/>
    <w:rsid w:val="006A4498"/>
    <w:pPr>
      <w:spacing w:after="0" w:line="240" w:lineRule="auto"/>
      <w:ind w:left="0"/>
      <w:jc w:val="left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A44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A4498"/>
    <w:rPr>
      <w:rFonts w:ascii="Tahoma" w:cs="Tahoma" w:eastAsia="Times New Roman" w:hAns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rsid w:val="00FB2A67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FB2A67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72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72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72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72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72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7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27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Verve">
      <a:fillStyleLst>
        <a:solidFill>
          <a:schemeClr val="phClr"/>
        </a:solidFill>
        <a:gradFill rotWithShape="true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b="-55000" r="50000" t="155000" l="50000"/>
          </a:path>
        </a:gradFill>
        <a:gradFill rotWithShape="true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b="-55000" r="50000" t="155000" l="50000"/>
          </a:path>
        </a:gradFill>
      </a:fillStyleLst>
      <a:lnStyleLst>
        <a:ln algn="ctr" cmpd="sng" cap="flat" w="9525">
          <a:solidFill>
            <a:schemeClr val="phClr">
              <a:satMod val="120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algn="t" dir="14700000" dist="25400" blurRad="63500">
              <a:srgbClr val="000000">
                <a:alpha val="5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  <a:scene3d>
            <a:camera fov="0" prst="orthographicFront">
              <a:rot rev="0" lon="0" lat="0"/>
            </a:camera>
            <a:lightRig dir="t" rig="contrasting">
              <a:rot rev="3600000" lon="0" lat="0"/>
            </a:lightRig>
          </a:scene3d>
          <a:sp3d prstMaterial="plastic">
            <a:bevelT prst="relaxedInset" h="38200" w="1270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1329</izvorni_sadrzaj>
    <derivirana_varijabla naziv="DomainObject.Predmet.Broj_1">1329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59 zaposlenih</izvorni_sadrzaj>
    <derivirana_varijabla naziv="DomainObject.Predmet.Opis_1">59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St-1329/2016</izvorni_sadrzaj>
    <derivirana_varijabla naziv="DomainObject.Predmet.OznakaBroj_1">St-1329/2016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GRAĐEVNO dioničko društvo za graditeljstvo i usluge u stečaju zastupanog po punomoćniku ZOU Burić i Koudela; Ivan Ravlić</izvorni_sadrzaj>
    <derivirana_varijabla naziv="DomainObject.Predmet.ProtustrankaFormated_1">  GRAĐEVNO dioničko društvo za graditeljstvo i usluge u stečaju zastupanog po punomoćniku ZOU Burić i Koudela; Ivan Ravlić</derivirana_varijabla>
  </DomainObject.Predmet.ProtustrankaFormated>
  <DomainObject.Predmet.ProtustrankaFormatedOIB>
    <izvorni_sadrzaj>  GRAĐEVNO dioničko društvo za graditeljstvo i usluge u stečaju, OIB 60040338789 zastupanog po punomoćniku ZOU Burić i Koudela; Ivan Ravlić</izvorni_sadrzaj>
    <derivirana_varijabla naziv="DomainObject.Predmet.ProtustrankaFormatedOIB_1">  GRAĐEVNO dioničko društvo za graditeljstvo i usluge u stečaju, OIB 60040338789 zastupanog po punomoćniku ZOU Burić i Koudela; Ivan Ravlić</derivirana_varijabla>
  </DomainObject.Predmet.ProtustrankaFormatedOIB>
  <DomainObject.Predmet.ProtustrankaFormatedWithAdress>
    <izvorni_sadrzaj> GRAĐEVNO dioničko društvo za graditeljstvo i usluge u stečaju, Hrvatskih velikana 49, 21276 Vrgorac zastupanog po punomoćniku ZOU Burić i Koudela; Ivan Ravlić</izvorni_sadrzaj>
    <derivirana_varijabla naziv="DomainObject.Predmet.ProtustrankaFormatedWithAdress_1"> GRAĐEVNO dioničko društvo za graditeljstvo i usluge u stečaju, Hrvatskih velikana 49, 21276 Vrgorac zastupanog po punomoćniku ZOU Burić i Koudela; Ivan Ravlić</derivirana_varijabla>
  </DomainObject.Predmet.ProtustrankaFormatedWithAdress>
  <DomainObject.Predmet.ProtustrankaFormatedWithAdressOIB>
    <izvorni_sadrzaj> GRAĐEVNO dioničko društvo za graditeljstvo i usluge u stečaju, OIB 60040338789, Hrvatskih velikana 49, 21276 Vrgorac zastupanog po punomoćniku ZOU Burić i Koudela; Ivan Ravlić</izvorni_sadrzaj>
    <derivirana_varijabla naziv="DomainObject.Predmet.ProtustrankaFormatedWithAdressOIB_1"> GRAĐEVNO dioničko društvo za graditeljstvo i usluge u stečaju, OIB 60040338789, Hrvatskih velikana 49, 21276 Vrgorac zastupanog po punomoćniku ZOU Burić i Koudela; Ivan Ravlić</derivirana_varijabla>
  </DomainObject.Predmet.ProtustrankaFormatedWithAdressOIB>
  <DomainObject.Predmet.ProtustrankaWithAdress>
    <izvorni_sadrzaj>GRAĐEVNO dioničko društvo za graditeljstvo i usluge u stečaju Hrvatskih velikana 49, 21276 Vrgorac</izvorni_sadrzaj>
    <derivirana_varijabla naziv="DomainObject.Predmet.ProtustrankaWithAdress_1">GRAĐEVNO dioničko društvo za graditeljstvo i usluge u stečaju Hrvatskih velikana 49, 21276 Vrgorac</derivirana_varijabla>
  </DomainObject.Predmet.ProtustrankaWithAdress>
  <DomainObject.Predmet.ProtustrankaWithAdressOIB>
    <izvorni_sadrzaj>GRAĐEVNO dioničko društvo za graditeljstvo i usluge u stečaju, OIB 60040338789, Hrvatskih velikana 49, 21276 Vrgorac</izvorni_sadrzaj>
    <derivirana_varijabla naziv="DomainObject.Predmet.ProtustrankaWithAdressOIB_1">GRAĐEVNO dioničko društvo za graditeljstvo i usluge u stečaju, OIB 60040338789, Hrvatskih velikana 49, 21276 Vrgorac</derivirana_varijabla>
  </DomainObject.Predmet.ProtustrankaWithAdressOIB>
  <DomainObject.Predmet.ProtustrankaNazivFormated>
    <izvorni_sadrzaj>GRAĐEVNO dioničko društvo za graditeljstvo i usluge u stečaju</izvorni_sadrzaj>
    <derivirana_varijabla naziv="DomainObject.Predmet.ProtustrankaNazivFormated_1">GRAĐEVNO dioničko društvo za graditeljstvo i usluge u stečaju</derivirana_varijabla>
  </DomainObject.Predmet.ProtustrankaNazivFormated>
  <DomainObject.Predmet.ProtustrankaNazivFormatedOIB>
    <izvorni_sadrzaj>GRAĐEVNO dioničko društvo za graditeljstvo i usluge u stečaju, OIB 60040338789</izvorni_sadrzaj>
    <derivirana_varijabla naziv="DomainObject.Predmet.ProtustrankaNazivFormatedOIB_1">GRAĐEVNO dioničko društvo za graditeljstvo i usluge u stečaju, OIB 60040338789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ING-ATEST d.o.o. za trgovinu i usluge; Antonio Bobanac; RITAM, za proizvodnju, trgovinu i usluge, društvo s ograničenom odgovornošću; PARK HOTEL društvo s ograničenom odgovornošću za ugostiteljstvo i trgovinu; Stipica Krišto; Mate Tolj; MESSER CROATIA PLIN Poduzeće za proizvodnju i prodaju tehničkih plinova d.o.o.; SLOBODNA DALMACIJA izdavačka i tiskarska djelatnost, dioničko društvo; G. P. P. MIKIĆ društvo s ograničenom odgovornošću za građenje, proizvodnju, projektiranje, putničke agencije i brodogradnju; ODVJETNIČKO DRUŠTVO ŠPEHAR &amp; ŠPEHAR; CESTOGRADNJA, društvo s ograničenom odgovornošću za građevinarstvo; Ante Tolić; BAGARIĆ ALATI, društvo s ograničenom odgovornošću za trgovinu i građenje; GRADSKA ČISTOĆA I USLUGE društvo s ograničenom odgovornošću za komunalne djelatnosti; MANZANA j.d.o.o. za građenje; LAGER BAŠIĆ, d.o.o. za proizvodnju, trgovinu i usluge</izvorni_sadrzaj>
    <derivirana_varijabla naziv="DomainObject.Predmet.StrankaFormated_1">  FINANCIJSKA AGENCIJA, RC SPLIT; ING-ATEST d.o.o. za trgovinu i usluge; Antonio Bobanac; RITAM, za proizvodnju, trgovinu i usluge, društvo s ograničenom odgovornošću; PARK HOTEL društvo s ograničenom odgovornošću za ugostiteljstvo i trgovinu; Stipica Krišto; Mate Tolj; MESSER CROATIA PLIN Poduzeće za proizvodnju i prodaju tehničkih plinova d.o.o.; SLOBODNA DALMACIJA izdavačka i tiskarska djelatnost, dioničko društvo; G. P. P. MIKIĆ društvo s ograničenom odgovornošću za građenje, proizvodnju, projektiranje, putničke agencije i brodogradnju; ODVJETNIČKO DRUŠTVO ŠPEHAR &amp; ŠPEHAR; CESTOGRADNJA, društvo s ograničenom odgovornošću za građevinarstvo; Ante Tolić; BAGARIĆ ALATI, društvo s ograničenom odgovornošću za trgovinu i građenje; GRADSKA ČISTOĆA I USLUGE društvo s ograničenom odgovornošću za komunalne djelatnosti; MANZANA j.d.o.o. za građenje; LAGER BAŠIĆ, d.o.o. za proizvodnju, trgovinu i usluge</derivirana_varijabla>
  </DomainObject.Predmet.StrankaFormated>
  <DomainObject.Predmet.StrankaFormatedOIB>
    <izvorni_sadrzaj>  FINANCIJSKA AGENCIJA, RC SPLIT, OIB 85821130368; ING-ATEST d.o.o. za trgovinu i usluge, OIB 21777333810; Antonio Bobanac, OIB 31941774117; RITAM, za proizvodnju, trgovinu i usluge, društvo s ograničenom odgovornošću, OIB 38342739120; PARK HOTEL društvo s ograničenom odgovornošću za ugostiteljstvo i trgovinu, OIB 44879627792; Stipica Krišto, OIB 04582652931; Mate Tolj, OIB 90196447109; MESSER CROATIA PLIN Poduzeće za proizvodnju i prodaju tehničkih plinova d.o.o., OIB 32179081874; SLOBODNA DALMACIJA izdavačka i tiskarska djelatnost, dioničko društvo, OIB 35075764438; G. P. P. MIKIĆ društvo s ograničenom odgovornošću za građenje, proizvodnju, projektiranje, putničke agencije i brodogradnju, OIB 82386143355; ODVJETNIČKO DRUŠTVO ŠPEHAR &amp; ŠPEHAR, OIB 16626686704; CESTOGRADNJA, društvo s ograničenom odgovornošću za građevinarstvo, OIB 81547946556; Ante Tolić, OIB 75121644808; BAGARIĆ ALATI, društvo s ograničenom odgovornošću za trgovinu i građenje, OIB 25436845704; GRADSKA ČISTOĆA I USLUGE društvo s ograničenom odgovornošću za komunalne djelatnosti, OIB 00031138108; MANZANA j.d.o.o. za građenje, OIB 16077131869; LAGER BAŠIĆ, d.o.o. za proizvodnju, trgovinu i usluge, OIB 49617677906</izvorni_sadrzaj>
    <derivirana_varijabla naziv="DomainObject.Predmet.StrankaFormatedOIB_1">  FINANCIJSKA AGENCIJA, RC SPLIT, OIB 85821130368; ING-ATEST d.o.o. za trgovinu i usluge, OIB 21777333810; Antonio Bobanac, OIB 31941774117; RITAM, za proizvodnju, trgovinu i usluge, društvo s ograničenom odgovornošću, OIB 38342739120; PARK HOTEL društvo s ograničenom odgovornošću za ugostiteljstvo i trgovinu, OIB 44879627792; Stipica Krišto, OIB 04582652931; Mate Tolj, OIB 90196447109; MESSER CROATIA PLIN Poduzeće za proizvodnju i prodaju tehničkih plinova d.o.o., OIB 32179081874; SLOBODNA DALMACIJA izdavačka i tiskarska djelatnost, dioničko društvo, OIB 35075764438; G. P. P. MIKIĆ društvo s ograničenom odgovornošću za građenje, proizvodnju, projektiranje, putničke agencije i brodogradnju, OIB 82386143355; ODVJETNIČKO DRUŠTVO ŠPEHAR &amp; ŠPEHAR, OIB 16626686704; CESTOGRADNJA, društvo s ograničenom odgovornošću za građevinarstvo, OIB 81547946556; Ante Tolić, OIB 75121644808; BAGARIĆ ALATI, društvo s ograničenom odgovornošću za trgovinu i građenje, OIB 25436845704; GRADSKA ČISTOĆA I USLUGE društvo s ograničenom odgovornošću za komunalne djelatnosti, OIB 00031138108; MANZANA j.d.o.o. za građenje, OIB 16077131869; LAGER BAŠIĆ, d.o.o. za proizvodnju, trgovinu i usluge, OIB 49617677906</derivirana_varijabla>
  </DomainObject.Predmet.StrankaFormatedOIB>
  <DomainObject.Predmet.StrankaFormatedWithAdress>
    <izvorni_sadrzaj> FINANCIJSKA AGENCIJA, RC SPLIT, Mažuranićevo šetalište 24 b, 21000 Split; ING-ATEST d.o.o. za trgovinu i usluge, Hrvatske mornarice 1/a, 21000 Split; Antonio Bobanac, Kljenak 40, 21276 Kljenak; RITAM, za proizvodnju, trgovinu i usluge, društvo s ograničenom odgovornošću, Šibenska 37, 21000 Split; PARK HOTEL društvo s ograničenom odgovornošću za ugostiteljstvo i trgovinu, Kralja Petra Krešimira IV 23, 21300 Makarska; Stipica Krišto, Tina Ujevića 7, 21276 Vrgorac; Mate Tolj, Stilja 131, 21276 Stilja; MESSER CROATIA PLIN Poduzeće za proizvodnju i prodaju tehničkih plinova d.o.o., Industrijska 1, 10290 Zaprešić; SLOBODNA DALMACIJA izdavačka i tiskarska djelatnost, dioničko društvo, Ulica Hrvatske Mornarice 4, 21000 Split; G. P. P. MIKIĆ društvo s ograničenom odgovornošću za građenje, proizvodnju, projektiranje, putničke agencije i brodogradnju, Pušća 131, 51511 Omišalj; ODVJETNIČKO DRUŠTVO ŠPEHAR &amp; ŠPEHAR, Masarykova 7, 10000 Zagreb; CESTOGRADNJA, društvo s ograničenom odgovornošću za građevinarstvo, Papandopulova 21, 21000 Split; Ante Tolić, Tina Ujevića 47A, 21276 Vrgorac; BAGARIĆ ALATI, društvo s ograničenom odgovornošću za trgovinu i građenje, Cetinska 28, 21311 Stobreč; GRADSKA ČISTOĆA I USLUGE društvo s ograničenom odgovornošću za komunalne djelatnosti, Težačka 8, 21276 Vrgorac; MANZANA j.d.o.o. za građenje, Kralja Petra Krešimira IV 23, 21300 Makarska; LAGER BAŠIĆ, d.o.o. za proizvodnju, trgovinu i usluge, Trgovačka ulica 3, 10255 Donji Stupnik</izvorni_sadrzaj>
    <derivirana_varijabla naziv="DomainObject.Predmet.StrankaFormatedWithAdress_1"> FINANCIJSKA AGENCIJA, RC SPLIT, Mažuranićevo šetalište 24 b, 21000 Split; ING-ATEST d.o.o. za trgovinu i usluge, Hrvatske mornarice 1/a, 21000 Split; Antonio Bobanac, Kljenak 40, 21276 Kljenak; RITAM, za proizvodnju, trgovinu i usluge, društvo s ograničenom odgovornošću, Šibenska 37, 21000 Split; PARK HOTEL društvo s ograničenom odgovornošću za ugostiteljstvo i trgovinu, Kralja Petra Krešimira IV 23, 21300 Makarska; Stipica Krišto, Tina Ujevića 7, 21276 Vrgorac; Mate Tolj, Stilja 131, 21276 Stilja; MESSER CROATIA PLIN Poduzeće za proizvodnju i prodaju tehničkih plinova d.o.o., Industrijska 1, 10290 Zaprešić; SLOBODNA DALMACIJA izdavačka i tiskarska djelatnost, dioničko društvo, Ulica Hrvatske Mornarice 4, 21000 Split; G. P. P. MIKIĆ društvo s ograničenom odgovornošću za građenje, proizvodnju, projektiranje, putničke agencije i brodogradnju, Pušća 131, 51511 Omišalj; ODVJETNIČKO DRUŠTVO ŠPEHAR &amp; ŠPEHAR, Masarykova 7, 10000 Zagreb; CESTOGRADNJA, društvo s ograničenom odgovornošću za građevinarstvo, Papandopulova 21, 21000 Split; Ante Tolić, Tina Ujevića 47A, 21276 Vrgorac; BAGARIĆ ALATI, društvo s ograničenom odgovornošću za trgovinu i građenje, Cetinska 28, 21311 Stobreč; GRADSKA ČISTOĆA I USLUGE društvo s ograničenom odgovornošću za komunalne djelatnosti, Težačka 8, 21276 Vrgorac; MANZANA j.d.o.o. za građenje, Kralja Petra Krešimira IV 23, 21300 Makarska; LAGER BAŠIĆ, d.o.o. za proizvodnju, trgovinu i usluge, Trgovačka ulica 3, 10255 Donji Stupnik</derivirana_varijabla>
  </DomainObject.Predmet.StrankaFormatedWithAdress>
  <DomainObject.Predmet.StrankaFormatedWithAdressOIB>
    <izvorni_sadrzaj> FINANCIJSKA AGENCIJA, RC SPLIT, OIB 85821130368, Mažuranićevo šetalište 24 b, 21000 Split; ING-ATEST d.o.o. za trgovinu i usluge, OIB 21777333810, Hrvatske mornarice 1/a, 21000 Split; Antonio Bobanac, OIB 31941774117, Kljenak 40, 21276 Kljenak; RITAM, za proizvodnju, trgovinu i usluge, društvo s ograničenom odgovornošću, OIB 38342739120, Šibenska 37, 21000 Split; PARK HOTEL društvo s ograničenom odgovornošću za ugostiteljstvo i trgovinu, OIB 44879627792, Kralja Petra Krešimira IV 23, 21300 Makarska; Stipica Krišto, OIB 04582652931, Tina Ujevića 7, 21276 Vrgorac; Mate Tolj, OIB 90196447109, Stilja 131, 21276 Stilja; MESSER CROATIA PLIN Poduzeće za proizvodnju i prodaju tehničkih plinova d.o.o., OIB 32179081874, Industrijska 1, 10290 Zaprešić; SLOBODNA DALMACIJA izdavačka i tiskarska djelatnost, dioničko društvo, OIB 35075764438, Ulica Hrvatske Mornarice 4, 21000 Split; G. P. P. MIKIĆ društvo s ograničenom odgovornošću za građenje, proizvodnju, projektiranje, putničke agencije i brodogradnju, OIB 82386143355, Pušća 131, 51511 Omišalj; ODVJETNIČKO DRUŠTVO ŠPEHAR &amp; ŠPEHAR, OIB 16626686704, Masarykova 7, 10000 Zagreb; CESTOGRADNJA, društvo s ograničenom odgovornošću za građevinarstvo, OIB 81547946556, Papandopulova 21, 21000 Split; Ante Tolić, OIB 75121644808, Tina Ujevića 47A, 21276 Vrgorac; BAGARIĆ ALATI, društvo s ograničenom odgovornošću za trgovinu i građenje, OIB 25436845704, Cetinska 28, 21311 Stobreč; GRADSKA ČISTOĆA I USLUGE društvo s ograničenom odgovornošću za komunalne djelatnosti, OIB 00031138108, Težačka 8, 21276 Vrgorac; MANZANA j.d.o.o. za građenje, OIB 16077131869, Kralja Petra Krešimira IV 23, 21300 Makarska; LAGER BAŠIĆ, d.o.o. za proizvodnju, trgovinu i usluge, OIB 49617677906, Trgovačka ulica 3, 10255 Donji Stupnik</izvorni_sadrzaj>
    <derivirana_varijabla naziv="DomainObject.Predmet.StrankaFormatedWithAdressOIB_1"> FINANCIJSKA AGENCIJA, RC SPLIT, OIB 85821130368, Mažuranićevo šetalište 24 b, 21000 Split; ING-ATEST d.o.o. za trgovinu i usluge, OIB 21777333810, Hrvatske mornarice 1/a, 21000 Split; Antonio Bobanac, OIB 31941774117, Kljenak 40, 21276 Kljenak; RITAM, za proizvodnju, trgovinu i usluge, društvo s ograničenom odgovornošću, OIB 38342739120, Šibenska 37, 21000 Split; PARK HOTEL društvo s ograničenom odgovornošću za ugostiteljstvo i trgovinu, OIB 44879627792, Kralja Petra Krešimira IV 23, 21300 Makarska; Stipica Krišto, OIB 04582652931, Tina Ujevića 7, 21276 Vrgorac; Mate Tolj, OIB 90196447109, Stilja 131, 21276 Stilja; MESSER CROATIA PLIN Poduzeće za proizvodnju i prodaju tehničkih plinova d.o.o., OIB 32179081874, Industrijska 1, 10290 Zaprešić; SLOBODNA DALMACIJA izdavačka i tiskarska djelatnost, dioničko društvo, OIB 35075764438, Ulica Hrvatske Mornarice 4, 21000 Split; G. P. P. MIKIĆ društvo s ograničenom odgovornošću za građenje, proizvodnju, projektiranje, putničke agencije i brodogradnju, OIB 82386143355, Pušća 131, 51511 Omišalj; ODVJETNIČKO DRUŠTVO ŠPEHAR &amp; ŠPEHAR, OIB 16626686704, Masarykova 7, 10000 Zagreb; CESTOGRADNJA, društvo s ograničenom odgovornošću za građevinarstvo, OIB 81547946556, Papandopulova 21, 21000 Split; Ante Tolić, OIB 75121644808, Tina Ujevića 47A, 21276 Vrgorac; BAGARIĆ ALATI, društvo s ograničenom odgovornošću za trgovinu i građenje, OIB 25436845704, Cetinska 28, 21311 Stobreč; GRADSKA ČISTOĆA I USLUGE društvo s ograničenom odgovornošću za komunalne djelatnosti, OIB 00031138108, Težačka 8, 21276 Vrgorac; MANZANA j.d.o.o. za građenje, OIB 16077131869, Kralja Petra Krešimira IV 23, 21300 Makarska; LAGER BAŠIĆ, d.o.o. za proizvodnju, trgovinu i usluge, OIB 49617677906, Trgovačka ulica 3, 10255 Donji Stupnik</derivirana_varijabla>
  </DomainObject.Predmet.StrankaFormatedWithAdressOIB>
  <DomainObject.Predmet.StrankaWithAdress>
    <izvorni_sadrzaj>FINANCIJSKA AGENCIJA, RC SPLIT Mažuranićevo šetalište 24 b,21000 Split,ING-ATEST d.o.o. za trgovinu i usluge Hrvatske mornarice 1/a,21000 Split,Antonio Bobanac Kljenak 40,21276 Kljenak,RITAM, za proizvodnju, trgovinu i usluge, društvo s ograničenom odgovornošću Šibenska 37,21000 Split,PARK HOTEL društvo s ograničenom odgovornošću za ugostiteljstvo i trgovinu Kralja Petra Krešimira IV 23,21300 Makarska,Stipica Krišto Tina Ujevića 7,21276 Vrgorac,Mate Tolj Stilja 131,21276 Stilja,MESSER CROATIA PLIN Poduzeće za proizvodnju i prodaju tehničkih plinova d.o.o. Industrijska 1,10290 Zaprešić,SLOBODNA DALMACIJA izdavačka i tiskarska djelatnost, dioničko društvo Ulica Hrvatske Mornarice 4,21000 Split,G. P. P. MIKIĆ društvo s ograničenom odgovornošću za građenje, proizvodnju, projektiranje, putničke agencije i brodogradnju Pušća 131,51511 Omišalj,ODVJETNIČKO DRUŠTVO ŠPEHAR &amp; ŠPEHAR Masarykova 7,10000 Zagreb,CESTOGRADNJA, društvo s ograničenom odgovornošću za građevinarstvo Papandopulova 21,21000 Split,Ante Tolić Tina Ujevića 47A,21276 Vrgorac,BAGARIĆ ALATI, društvo s ograničenom odgovornošću za trgovinu i građenje Cetinska 28,21311 Stobreč,GRADSKA ČISTOĆA I USLUGE društvo s ograničenom odgovornošću za komunalne djelatnosti Težačka 8,21276 Vrgorac,MANZANA j.d.o.o. za građenje Kralja Petra Krešimira IV 23,21300 Makarska,LAGER BAŠIĆ, d.o.o. za proizvodnju, trgovinu i usluge Trgovačka ulica 3,10255 Donji Stupnik</izvorni_sadrzaj>
    <derivirana_varijabla naziv="DomainObject.Predmet.StrankaWithAdress_1">FINANCIJSKA AGENCIJA, RC SPLIT Mažuranićevo šetalište 24 b,21000 Split,ING-ATEST d.o.o. za trgovinu i usluge Hrvatske mornarice 1/a,21000 Split,Antonio Bobanac Kljenak 40,21276 Kljenak,RITAM, za proizvodnju, trgovinu i usluge, društvo s ograničenom odgovornošću Šibenska 37,21000 Split,PARK HOTEL društvo s ograničenom odgovornošću za ugostiteljstvo i trgovinu Kralja Petra Krešimira IV 23,21300 Makarska,Stipica Krišto Tina Ujevića 7,21276 Vrgorac,Mate Tolj Stilja 131,21276 Stilja,MESSER CROATIA PLIN Poduzeće za proizvodnju i prodaju tehničkih plinova d.o.o. Industrijska 1,10290 Zaprešić,SLOBODNA DALMACIJA izdavačka i tiskarska djelatnost, dioničko društvo Ulica Hrvatske Mornarice 4,21000 Split,G. P. P. MIKIĆ društvo s ograničenom odgovornošću za građenje, proizvodnju, projektiranje, putničke agencije i brodogradnju Pušća 131,51511 Omišalj,ODVJETNIČKO DRUŠTVO ŠPEHAR &amp; ŠPEHAR Masarykova 7,10000 Zagreb,CESTOGRADNJA, društvo s ograničenom odgovornošću za građevinarstvo Papandopulova 21,21000 Split,Ante Tolić Tina Ujevića 47A,21276 Vrgorac,BAGARIĆ ALATI, društvo s ograničenom odgovornošću za trgovinu i građenje Cetinska 28,21311 Stobreč,GRADSKA ČISTOĆA I USLUGE društvo s ograničenom odgovornošću za komunalne djelatnosti Težačka 8,21276 Vrgorac,MANZANA j.d.o.o. za građenje Kralja Petra Krešimira IV 23,21300 Makarska,LAGER BAŠIĆ, d.o.o. za proizvodnju, trgovinu i usluge Trgovačka ulica 3,10255 Donji Stupnik</derivirana_varijabla>
  </DomainObject.Predmet.StrankaWithAdress>
  <DomainObject.Predmet.StrankaWithAdressOIB>
    <izvorni_sadrzaj>FINANCIJSKA AGENCIJA, RC SPLIT, OIB 85821130368, Mažuranićevo šetalište 24 b,21000 Split,ING-ATEST d.o.o. za trgovinu i usluge, OIB 21777333810, Hrvatske mornarice 1/a,21000 Split,Antonio Bobanac, OIB 31941774117, Kljenak 40,21276 Kljenak,RITAM, za proizvodnju, trgovinu i usluge, društvo s ograničenom odgovornošću, OIB 38342739120, Šibenska 37,21000 Split,PARK HOTEL društvo s ograničenom odgovornošću za ugostiteljstvo i trgovinu, OIB 44879627792, Kralja Petra Krešimira IV 23,21300 Makarska,Stipica Krišto, OIB 04582652931, Tina Ujevića 7,21276 Vrgorac,Mate Tolj, OIB 90196447109, Stilja 131,21276 Stilja,MESSER CROATIA PLIN Poduzeće za proizvodnju i prodaju tehničkih plinova d.o.o., OIB 32179081874, Industrijska 1,10290 Zaprešić,SLOBODNA DALMACIJA izdavačka i tiskarska djelatnost, dioničko društvo, OIB 35075764438, Ulica Hrvatske Mornarice 4,21000 Split,G. P. P. MIKIĆ društvo s ograničenom odgovornošću za građenje, proizvodnju, projektiranje, putničke agencije i brodogradnju, OIB 82386143355, Pušća 131,51511 Omišalj,ODVJETNIČKO DRUŠTVO ŠPEHAR &amp; ŠPEHAR, OIB 16626686704, Masarykova 7,10000 Zagreb,CESTOGRADNJA, društvo s ograničenom odgovornošću za građevinarstvo, OIB 81547946556, Papandopulova 21,21000 Split,Ante Tolić, OIB 75121644808, Tina Ujevića 47A,21276 Vrgorac,BAGARIĆ ALATI, društvo s ograničenom odgovornošću za trgovinu i građenje, OIB 25436845704, Cetinska 28,21311 Stobreč,GRADSKA ČISTOĆA I USLUGE društvo s ograničenom odgovornošću za komunalne djelatnosti, OIB 00031138108, Težačka 8,21276 Vrgorac,MANZANA j.d.o.o. za građenje, OIB 16077131869, Kralja Petra Krešimira IV 23,21300 Makarska,LAGER BAŠIĆ, d.o.o. za proizvodnju, trgovinu i usluge, OIB 49617677906, Trgovačka ulica 3,10255 Donji Stupnik</izvorni_sadrzaj>
    <derivirana_varijabla naziv="DomainObject.Predmet.StrankaWithAdressOIB_1">FINANCIJSKA AGENCIJA, RC SPLIT, OIB 85821130368, Mažuranićevo šetalište 24 b,21000 Split,ING-ATEST d.o.o. za trgovinu i usluge, OIB 21777333810, Hrvatske mornarice 1/a,21000 Split,Antonio Bobanac, OIB 31941774117, Kljenak 40,21276 Kljenak,RITAM, za proizvodnju, trgovinu i usluge, društvo s ograničenom odgovornošću, OIB 38342739120, Šibenska 37,21000 Split,PARK HOTEL društvo s ograničenom odgovornošću za ugostiteljstvo i trgovinu, OIB 44879627792, Kralja Petra Krešimira IV 23,21300 Makarska,Stipica Krišto, OIB 04582652931, Tina Ujevića 7,21276 Vrgorac,Mate Tolj, OIB 90196447109, Stilja 131,21276 Stilja,MESSER CROATIA PLIN Poduzeće za proizvodnju i prodaju tehničkih plinova d.o.o., OIB 32179081874, Industrijska 1,10290 Zaprešić,SLOBODNA DALMACIJA izdavačka i tiskarska djelatnost, dioničko društvo, OIB 35075764438, Ulica Hrvatske Mornarice 4,21000 Split,G. P. P. MIKIĆ društvo s ograničenom odgovornošću za građenje, proizvodnju, projektiranje, putničke agencije i brodogradnju, OIB 82386143355, Pušća 131,51511 Omišalj,ODVJETNIČKO DRUŠTVO ŠPEHAR &amp; ŠPEHAR, OIB 16626686704, Masarykova 7,10000 Zagreb,CESTOGRADNJA, društvo s ograničenom odgovornošću za građevinarstvo, OIB 81547946556, Papandopulova 21,21000 Split,Ante Tolić, OIB 75121644808, Tina Ujevića 47A,21276 Vrgorac,BAGARIĆ ALATI, društvo s ograničenom odgovornošću za trgovinu i građenje, OIB 25436845704, Cetinska 28,21311 Stobreč,GRADSKA ČISTOĆA I USLUGE društvo s ograničenom odgovornošću za komunalne djelatnosti, OIB 00031138108, Težačka 8,21276 Vrgorac,MANZANA j.d.o.o. za građenje, OIB 16077131869, Kralja Petra Krešimira IV 23,21300 Makarska,LAGER BAŠIĆ, d.o.o. za proizvodnju, trgovinu i usluge, OIB 49617677906, Trgovačka ulica 3,10255 Donji Stupnik</derivirana_varijabla>
  </DomainObject.Predmet.StrankaWithAdressOIB>
  <DomainObject.Predmet.StrankaNazivFormated>
    <izvorni_sadrzaj>FINANCIJSKA AGENCIJA, RC SPLIT,ING-ATEST d.o.o. za trgovinu i usluge,Antonio Bobanac,RITAM, za proizvodnju, trgovinu i usluge, društvo s ograničenom odgovornošću,PARK HOTEL društvo s ograničenom odgovornošću za ugostiteljstvo i trgovinu,Stipica Krišto,Mate Tolj,MESSER CROATIA PLIN Poduzeće za proizvodnju i prodaju tehničkih plinova d.o.o.,SLOBODNA DALMACIJA izdavačka i tiskarska djelatnost, dioničko društvo,G. P. P. MIKIĆ društvo s ograničenom odgovornošću za građenje, proizvodnju, projektiranje, putničke agencije i brodogradnju,ODVJETNIČKO DRUŠTVO ŠPEHAR &amp; ŠPEHAR,CESTOGRADNJA, društvo s ograničenom odgovornošću za građevinarstvo,Ante Tolić,BAGARIĆ ALATI, društvo s ograničenom odgovornošću za trgovinu i građenje,GRADSKA ČISTOĆA I USLUGE društvo s ograničenom odgovornošću za komunalne djelatnosti,MANZANA j.d.o.o. za građenje,LAGER BAŠIĆ, d.o.o. za proizvodnju, trgovinu i usluge</izvorni_sadrzaj>
    <derivirana_varijabla naziv="DomainObject.Predmet.StrankaNazivFormated_1">FINANCIJSKA AGENCIJA, RC SPLIT,ING-ATEST d.o.o. za trgovinu i usluge,Antonio Bobanac,RITAM, za proizvodnju, trgovinu i usluge, društvo s ograničenom odgovornošću,PARK HOTEL društvo s ograničenom odgovornošću za ugostiteljstvo i trgovinu,Stipica Krišto,Mate Tolj,MESSER CROATIA PLIN Poduzeće za proizvodnju i prodaju tehničkih plinova d.o.o.,SLOBODNA DALMACIJA izdavačka i tiskarska djelatnost, dioničko društvo,G. P. P. MIKIĆ društvo s ograničenom odgovornošću za građenje, proizvodnju, projektiranje, putničke agencije i brodogradnju,ODVJETNIČKO DRUŠTVO ŠPEHAR &amp; ŠPEHAR,CESTOGRADNJA, društvo s ograničenom odgovornošću za građevinarstvo,Ante Tolić,BAGARIĆ ALATI, društvo s ograničenom odgovornošću za trgovinu i građenje,GRADSKA ČISTOĆA I USLUGE društvo s ograničenom odgovornošću za komunalne djelatnosti,MANZANA j.d.o.o. za građenje,LAGER BAŠIĆ, d.o.o. za proizvodnju, trgovinu i usluge</derivirana_varijabla>
  </DomainObject.Predmet.StrankaNazivFormated>
  <DomainObject.Predmet.StrankaNazivFormatedOIB>
    <izvorni_sadrzaj>FINANCIJSKA AGENCIJA, RC SPLIT, OIB 85821130368,ING-ATEST d.o.o. za trgovinu i usluge, OIB 21777333810,Antonio Bobanac, OIB 31941774117,RITAM, za proizvodnju, trgovinu i usluge, društvo s ograničenom odgovornošću, OIB 38342739120,PARK HOTEL društvo s ograničenom odgovornošću za ugostiteljstvo i trgovinu, OIB 44879627792,Stipica Krišto, OIB 04582652931,Mate Tolj, OIB 90196447109,MESSER CROATIA PLIN Poduzeće za proizvodnju i prodaju tehničkih plinova d.o.o., OIB 32179081874,SLOBODNA DALMACIJA izdavačka i tiskarska djelatnost, dioničko društvo, OIB 35075764438,G. P. P. MIKIĆ društvo s ograničenom odgovornošću za građenje, proizvodnju, projektiranje, putničke agencije i brodogradnju, OIB 82386143355,ODVJETNIČKO DRUŠTVO ŠPEHAR &amp; ŠPEHAR, OIB 16626686704,CESTOGRADNJA, društvo s ograničenom odgovornošću za građevinarstvo, OIB 81547946556,Ante Tolić, OIB 75121644808,BAGARIĆ ALATI, društvo s ograničenom odgovornošću za trgovinu i građenje, OIB 25436845704,GRADSKA ČISTOĆA I USLUGE društvo s ograničenom odgovornošću za komunalne djelatnosti, OIB 00031138108,MANZANA j.d.o.o. za građenje, OIB 16077131869,LAGER BAŠIĆ, d.o.o. za proizvodnju, trgovinu i usluge, OIB 49617677906</izvorni_sadrzaj>
    <derivirana_varijabla naziv="DomainObject.Predmet.StrankaNazivFormatedOIB_1">FINANCIJSKA AGENCIJA, RC SPLIT, OIB 85821130368,ING-ATEST d.o.o. za trgovinu i usluge, OIB 21777333810,Antonio Bobanac, OIB 31941774117,RITAM, za proizvodnju, trgovinu i usluge, društvo s ograničenom odgovornošću, OIB 38342739120,PARK HOTEL društvo s ograničenom odgovornošću za ugostiteljstvo i trgovinu, OIB 44879627792,Stipica Krišto, OIB 04582652931,Mate Tolj, OIB 90196447109,MESSER CROATIA PLIN Poduzeće za proizvodnju i prodaju tehničkih plinova d.o.o., OIB 32179081874,SLOBODNA DALMACIJA izdavačka i tiskarska djelatnost, dioničko društvo, OIB 35075764438,G. P. P. MIKIĆ društvo s ograničenom odgovornošću za građenje, proizvodnju, projektiranje, putničke agencije i brodogradnju, OIB 82386143355,ODVJETNIČKO DRUŠTVO ŠPEHAR &amp; ŠPEHAR, OIB 16626686704,CESTOGRADNJA, društvo s ograničenom odgovornošću za građevinarstvo, OIB 81547946556,Ante Tolić, OIB 75121644808,BAGARIĆ ALATI, društvo s ograničenom odgovornošću za trgovinu i građenje, OIB 25436845704,GRADSKA ČISTOĆA I USLUGE društvo s ograničenom odgovornošću za komunalne djelatnosti, OIB 00031138108,MANZANA j.d.o.o. za građenje, OIB 16077131869,LAGER BAŠIĆ, d.o.o. za proizvodnju, trgovinu i usluge, OIB 49617677906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2798492.39</izvorni_sadrzaj>
    <derivirana_varijabla naziv="DomainObject.Predmet.TrenutnaVrijednost_1">2798492.39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</izvorni_sadrzaj>
    <derivirana_varijabla naziv="DomainObject.Predmet.StrankaListFormated_1">
      <item>FINANCIJSKA AGENCIJA, RC SPLIT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</derivirana_varijabla>
  </DomainObject.Predmet.StrankaListFormated>
  <DomainObject.Predmet.StrankaListFormatedOIB>
    <izvorni_sadrzaj>
      <item>FINANCIJSKA AGENCIJA, RC SPLIT, OIB 85821130368</item>
      <item>ING-ATEST d.o.o. za trgovinu i usluge, OIB 21777333810</item>
      <item>Antonio Bobanac, OIB 31941774117</item>
      <item>RITAM, za proizvodnju, trgovinu i usluge, društvo s ograničenom odgovornošću, OIB 38342739120</item>
      <item>PARK HOTEL društvo s ograničenom odgovornošću za ugostiteljstvo i trgovinu, OIB 44879627792</item>
      <item>Stipica Krišto, OIB 04582652931</item>
      <item>Mate Tolj, OIB 90196447109</item>
      <item>MESSER CROATIA PLIN Poduzeće za proizvodnju i prodaju tehničkih plinova d.o.o., OIB 32179081874</item>
      <item>SLOBODNA DALMACIJA izdavačka i tiskarska djelatnost, dioničko društvo, OIB 35075764438</item>
      <item>G. P. P. MIKIĆ društvo s ograničenom odgovornošću za građenje, proizvodnju, projektiranje, putničke agencije i brodogradnju, OIB 82386143355</item>
      <item>ODVJETNIČKO DRUŠTVO ŠPEHAR &amp; ŠPEHAR, OIB 16626686704</item>
      <item>CESTOGRADNJA, društvo s ograničenom odgovornošću za građevinarstvo, OIB 81547946556</item>
      <item>Ante Tolić, OIB 75121644808</item>
      <item>BAGARIĆ ALATI, društvo s ograničenom odgovornošću za trgovinu i građenje, OIB 25436845704</item>
      <item>GRADSKA ČISTOĆA I USLUGE društvo s ograničenom odgovornošću za komunalne djelatnosti, OIB 00031138108</item>
      <item>MANZANA j.d.o.o. za građenje, OIB 16077131869</item>
      <item>LAGER BAŠIĆ, d.o.o. za proizvodnju, trgovinu i usluge, OIB 49617677906</item>
    </izvorni_sadrzaj>
    <derivirana_varijabla naziv="DomainObject.Predmet.StrankaListFormatedOIB_1">
      <item>FINANCIJSKA AGENCIJA, RC SPLIT, OIB 85821130368</item>
      <item>ING-ATEST d.o.o. za trgovinu i usluge, OIB 21777333810</item>
      <item>Antonio Bobanac, OIB 31941774117</item>
      <item>RITAM, za proizvodnju, trgovinu i usluge, društvo s ograničenom odgovornošću, OIB 38342739120</item>
      <item>PARK HOTEL društvo s ograničenom odgovornošću za ugostiteljstvo i trgovinu, OIB 44879627792</item>
      <item>Stipica Krišto, OIB 04582652931</item>
      <item>Mate Tolj, OIB 90196447109</item>
      <item>MESSER CROATIA PLIN Poduzeće za proizvodnju i prodaju tehničkih plinova d.o.o., OIB 32179081874</item>
      <item>SLOBODNA DALMACIJA izdavačka i tiskarska djelatnost, dioničko društvo, OIB 35075764438</item>
      <item>G. P. P. MIKIĆ društvo s ograničenom odgovornošću za građenje, proizvodnju, projektiranje, putničke agencije i brodogradnju, OIB 82386143355</item>
      <item>ODVJETNIČKO DRUŠTVO ŠPEHAR &amp; ŠPEHAR, OIB 16626686704</item>
      <item>CESTOGRADNJA, društvo s ograničenom odgovornošću za građevinarstvo, OIB 81547946556</item>
      <item>Ante Tolić, OIB 75121644808</item>
      <item>BAGARIĆ ALATI, društvo s ograničenom odgovornošću za trgovinu i građenje, OIB 25436845704</item>
      <item>GRADSKA ČISTOĆA I USLUGE društvo s ograničenom odgovornošću za komunalne djelatnosti, OIB 00031138108</item>
      <item>MANZANA j.d.o.o. za građenje, OIB 16077131869</item>
      <item>LAGER BAŠIĆ, d.o.o. za proizvodnju, trgovinu i usluge, OIB 49617677906</item>
    </derivirana_varijabla>
  </DomainObject.Predmet.StrankaListFormatedOIB>
  <DomainObject.Predmet.StrankaListFormatedWithAdress>
    <izvorni_sadrzaj>
      <item>FINANCIJSKA AGENCIJA, RC SPLIT, Mažuranićevo šetalište 24 b, 21000 Split</item>
      <item>ING-ATEST d.o.o. za trgovinu i usluge, Hrvatske mornarice 1/a, 21000 Split</item>
      <item>Antonio Bobanac, Kljenak 40, 21276 Kljenak</item>
      <item>RITAM, za proizvodnju, trgovinu i usluge, društvo s ograničenom odgovornošću, Šibenska 37, 21000 Split</item>
      <item>PARK HOTEL društvo s ograničenom odgovornošću za ugostiteljstvo i trgovinu, Kralja Petra Krešimira IV 23, 21300 Makarska</item>
      <item>Stipica Krišto, Tina Ujevića 7, 21276 Vrgorac</item>
      <item>Mate Tolj, Stilja 131, 21276 Stilja</item>
      <item>MESSER CROATIA PLIN Poduzeće za proizvodnju i prodaju tehničkih plinova d.o.o., Industrijska 1, 10290 Zaprešić</item>
      <item>SLOBODNA DALMACIJA izdavačka i tiskarska djelatnost, dioničko društvo, Ulica Hrvatske Mornarice 4, 21000 Split</item>
      <item>G. P. P. MIKIĆ društvo s ograničenom odgovornošću za građenje, proizvodnju, projektiranje, putničke agencije i brodogradnju, Pušća 131, 51511 Omišalj</item>
      <item>ODVJETNIČKO DRUŠTVO ŠPEHAR &amp; ŠPEHAR, Masarykova 7, 10000 Zagreb</item>
      <item>CESTOGRADNJA, društvo s ograničenom odgovornošću za građevinarstvo, Papandopulova 21, 21000 Split</item>
      <item>Ante Tolić, Tina Ujevića 47A, 21276 Vrgorac</item>
      <item>BAGARIĆ ALATI, društvo s ograničenom odgovornošću za trgovinu i građenje, Cetinska 28, 21311 Stobreč</item>
      <item>GRADSKA ČISTOĆA I USLUGE društvo s ograničenom odgovornošću za komunalne djelatnosti, Težačka 8, 21276 Vrgorac</item>
      <item>MANZANA j.d.o.o. za građenje, Kralja Petra Krešimira IV 23, 21300 Makarska</item>
      <item>LAGER BAŠIĆ, d.o.o. za proizvodnju, trgovinu i usluge, Trgovačka ulica 3, 10255 Donji Stupnik</item>
    </izvorni_sadrzaj>
    <derivirana_varijabla naziv="DomainObject.Predmet.StrankaListFormatedWithAdress_1">
      <item>FINANCIJSKA AGENCIJA, RC SPLIT, Mažuranićevo šetalište 24 b, 21000 Split</item>
      <item>ING-ATEST d.o.o. za trgovinu i usluge, Hrvatske mornarice 1/a, 21000 Split</item>
      <item>Antonio Bobanac, Kljenak 40, 21276 Kljenak</item>
      <item>RITAM, za proizvodnju, trgovinu i usluge, društvo s ograničenom odgovornošću, Šibenska 37, 21000 Split</item>
      <item>PARK HOTEL društvo s ograničenom odgovornošću za ugostiteljstvo i trgovinu, Kralja Petra Krešimira IV 23, 21300 Makarska</item>
      <item>Stipica Krišto, Tina Ujevića 7, 21276 Vrgorac</item>
      <item>Mate Tolj, Stilja 131, 21276 Stilja</item>
      <item>MESSER CROATIA PLIN Poduzeće za proizvodnju i prodaju tehničkih plinova d.o.o., Industrijska 1, 10290 Zaprešić</item>
      <item>SLOBODNA DALMACIJA izdavačka i tiskarska djelatnost, dioničko društvo, Ulica Hrvatske Mornarice 4, 21000 Split</item>
      <item>G. P. P. MIKIĆ društvo s ograničenom odgovornošću za građenje, proizvodnju, projektiranje, putničke agencije i brodogradnju, Pušća 131, 51511 Omišalj</item>
      <item>ODVJETNIČKO DRUŠTVO ŠPEHAR &amp; ŠPEHAR, Masarykova 7, 10000 Zagreb</item>
      <item>CESTOGRADNJA, društvo s ograničenom odgovornošću za građevinarstvo, Papandopulova 21, 21000 Split</item>
      <item>Ante Tolić, Tina Ujevića 47A, 21276 Vrgorac</item>
      <item>BAGARIĆ ALATI, društvo s ograničenom odgovornošću za trgovinu i građenje, Cetinska 28, 21311 Stobreč</item>
      <item>GRADSKA ČISTOĆA I USLUGE društvo s ograničenom odgovornošću za komunalne djelatnosti, Težačka 8, 21276 Vrgorac</item>
      <item>MANZANA j.d.o.o. za građenje, Kralja Petra Krešimira IV 23, 21300 Makarska</item>
      <item>LAGER BAŠIĆ, d.o.o. za proizvodnju, trgovinu i usluge, Trgovačka ulica 3, 10255 Donji Stupnik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ING-ATEST d.o.o. za trgovinu i usluge, OIB 21777333810, Hrvatske mornarice 1/a, 21000 Split</item>
      <item>Antonio Bobanac, OIB 31941774117, Kljenak 40, 21276 Kljenak</item>
      <item>RITAM, za proizvodnju, trgovinu i usluge, društvo s ograničenom odgovornošću, OIB 38342739120, Šibenska 37, 21000 Split</item>
      <item>PARK HOTEL društvo s ograničenom odgovornošću za ugostiteljstvo i trgovinu, OIB 44879627792, Kralja Petra Krešimira IV 23, 21300 Makarska</item>
      <item>Stipica Krišto, OIB 04582652931, Tina Ujevića 7, 21276 Vrgorac</item>
      <item>Mate Tolj, OIB 90196447109, Stilja 131, 21276 Stilja</item>
      <item>MESSER CROATIA PLIN Poduzeće za proizvodnju i prodaju tehničkih plinova d.o.o., OIB 32179081874, Industrijska 1, 10290 Zaprešić</item>
      <item>SLOBODNA DALMACIJA izdavačka i tiskarska djelatnost, dioničko društvo, OIB 35075764438, Ulica Hrvatske Mornarice 4, 21000 Split</item>
      <item>G. P. P. MIKIĆ društvo s ograničenom odgovornošću za građenje, proizvodnju, projektiranje, putničke agencije i brodogradnju, OIB 82386143355, Pušća 131, 51511 Omišalj</item>
      <item>ODVJETNIČKO DRUŠTVO ŠPEHAR &amp; ŠPEHAR, OIB 16626686704, Masarykova 7, 10000 Zagreb</item>
      <item>CESTOGRADNJA, društvo s ograničenom odgovornošću za građevinarstvo, OIB 81547946556, Papandopulova 21, 21000 Split</item>
      <item>Ante Tolić, OIB 75121644808, Tina Ujevića 47A, 21276 Vrgorac</item>
      <item>BAGARIĆ ALATI, društvo s ograničenom odgovornošću za trgovinu i građenje, OIB 25436845704, Cetinska 28, 21311 Stobreč</item>
      <item>GRADSKA ČISTOĆA I USLUGE društvo s ograničenom odgovornošću za komunalne djelatnosti, OIB 00031138108, Težačka 8, 21276 Vrgorac</item>
      <item>MANZANA j.d.o.o. za građenje, OIB 16077131869, Kralja Petra Krešimira IV 23, 21300 Makarska</item>
      <item>LAGER BAŠIĆ, d.o.o. za proizvodnju, trgovinu i usluge, OIB 49617677906, Trgovačka ulica 3, 10255 Donji Stupnik</item>
    </izvorni_sadrzaj>
    <derivirana_varijabla naziv="DomainObject.Predmet.StrankaListFormatedWithAdressOIB_1">
      <item>FINANCIJSKA AGENCIJA, RC SPLIT, OIB 85821130368, Mažuranićevo šetalište 24 b, 21000 Split</item>
      <item>ING-ATEST d.o.o. za trgovinu i usluge, OIB 21777333810, Hrvatske mornarice 1/a, 21000 Split</item>
      <item>Antonio Bobanac, OIB 31941774117, Kljenak 40, 21276 Kljenak</item>
      <item>RITAM, za proizvodnju, trgovinu i usluge, društvo s ograničenom odgovornošću, OIB 38342739120, Šibenska 37, 21000 Split</item>
      <item>PARK HOTEL društvo s ograničenom odgovornošću za ugostiteljstvo i trgovinu, OIB 44879627792, Kralja Petra Krešimira IV 23, 21300 Makarska</item>
      <item>Stipica Krišto, OIB 04582652931, Tina Ujevića 7, 21276 Vrgorac</item>
      <item>Mate Tolj, OIB 90196447109, Stilja 131, 21276 Stilja</item>
      <item>MESSER CROATIA PLIN Poduzeće za proizvodnju i prodaju tehničkih plinova d.o.o., OIB 32179081874, Industrijska 1, 10290 Zaprešić</item>
      <item>SLOBODNA DALMACIJA izdavačka i tiskarska djelatnost, dioničko društvo, OIB 35075764438, Ulica Hrvatske Mornarice 4, 21000 Split</item>
      <item>G. P. P. MIKIĆ društvo s ograničenom odgovornošću za građenje, proizvodnju, projektiranje, putničke agencije i brodogradnju, OIB 82386143355, Pušća 131, 51511 Omišalj</item>
      <item>ODVJETNIČKO DRUŠTVO ŠPEHAR &amp; ŠPEHAR, OIB 16626686704, Masarykova 7, 10000 Zagreb</item>
      <item>CESTOGRADNJA, društvo s ograničenom odgovornošću za građevinarstvo, OIB 81547946556, Papandopulova 21, 21000 Split</item>
      <item>Ante Tolić, OIB 75121644808, Tina Ujevića 47A, 21276 Vrgorac</item>
      <item>BAGARIĆ ALATI, društvo s ograničenom odgovornošću za trgovinu i građenje, OIB 25436845704, Cetinska 28, 21311 Stobreč</item>
      <item>GRADSKA ČISTOĆA I USLUGE društvo s ograničenom odgovornošću za komunalne djelatnosti, OIB 00031138108, Težačka 8, 21276 Vrgorac</item>
      <item>MANZANA j.d.o.o. za građenje, OIB 16077131869, Kralja Petra Krešimira IV 23, 21300 Makarska</item>
      <item>LAGER BAŠIĆ, d.o.o. za proizvodnju, trgovinu i usluge, OIB 49617677906, Trgovačka ulica 3, 10255 Donji Stupnik</item>
    </derivirana_varijabla>
  </DomainObject.Predmet.StrankaListFormatedWithAdressOIB>
  <DomainObject.Predmet.StrankaListNazivFormated>
    <izvorni_sadrzaj>
      <item>FINANCIJSKA AGENCIJA, RC SPLIT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</izvorni_sadrzaj>
    <derivirana_varijabla naziv="DomainObject.Predmet.StrankaListNazivFormated_1">
      <item>FINANCIJSKA AGENCIJA, RC SPLIT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</derivirana_varijabla>
  </DomainObject.Predmet.StrankaListNazivFormated>
  <DomainObject.Predmet.StrankaListNazivFormatedOIB>
    <izvorni_sadrzaj>
      <item>FINANCIJSKA AGENCIJA, RC SPLIT, OIB 85821130368</item>
      <item>ING-ATEST d.o.o. za trgovinu i usluge, OIB 21777333810</item>
      <item>Antonio Bobanac, OIB 31941774117</item>
      <item>RITAM, za proizvodnju, trgovinu i usluge, društvo s ograničenom odgovornošću, OIB 38342739120</item>
      <item>PARK HOTEL društvo s ograničenom odgovornošću za ugostiteljstvo i trgovinu, OIB 44879627792</item>
      <item>Stipica Krišto, OIB 04582652931</item>
      <item>Mate Tolj, OIB 90196447109</item>
      <item>MESSER CROATIA PLIN Poduzeće za proizvodnju i prodaju tehničkih plinova d.o.o., OIB 32179081874</item>
      <item>SLOBODNA DALMACIJA izdavačka i tiskarska djelatnost, dioničko društvo, OIB 35075764438</item>
      <item>G. P. P. MIKIĆ društvo s ograničenom odgovornošću za građenje, proizvodnju, projektiranje, putničke agencije i brodogradnju, OIB 82386143355</item>
      <item>ODVJETNIČKO DRUŠTVO ŠPEHAR &amp; ŠPEHAR, OIB 16626686704</item>
      <item>CESTOGRADNJA, društvo s ograničenom odgovornošću za građevinarstvo, OIB 81547946556</item>
      <item>Ante Tolić, OIB 75121644808</item>
      <item>BAGARIĆ ALATI, društvo s ograničenom odgovornošću za trgovinu i građenje, OIB 25436845704</item>
      <item>GRADSKA ČISTOĆA I USLUGE društvo s ograničenom odgovornošću za komunalne djelatnosti, OIB 00031138108</item>
      <item>MANZANA j.d.o.o. za građenje, OIB 16077131869</item>
      <item>LAGER BAŠIĆ, d.o.o. za proizvodnju, trgovinu i usluge, OIB 49617677906</item>
    </izvorni_sadrzaj>
    <derivirana_varijabla naziv="DomainObject.Predmet.StrankaListNazivFormatedOIB_1">
      <item>FINANCIJSKA AGENCIJA, RC SPLIT, OIB 85821130368</item>
      <item>ING-ATEST d.o.o. za trgovinu i usluge, OIB 21777333810</item>
      <item>Antonio Bobanac, OIB 31941774117</item>
      <item>RITAM, za proizvodnju, trgovinu i usluge, društvo s ograničenom odgovornošću, OIB 38342739120</item>
      <item>PARK HOTEL društvo s ograničenom odgovornošću za ugostiteljstvo i trgovinu, OIB 44879627792</item>
      <item>Stipica Krišto, OIB 04582652931</item>
      <item>Mate Tolj, OIB 90196447109</item>
      <item>MESSER CROATIA PLIN Poduzeće za proizvodnju i prodaju tehničkih plinova d.o.o., OIB 32179081874</item>
      <item>SLOBODNA DALMACIJA izdavačka i tiskarska djelatnost, dioničko društvo, OIB 35075764438</item>
      <item>G. P. P. MIKIĆ društvo s ograničenom odgovornošću za građenje, proizvodnju, projektiranje, putničke agencije i brodogradnju, OIB 82386143355</item>
      <item>ODVJETNIČKO DRUŠTVO ŠPEHAR &amp; ŠPEHAR, OIB 16626686704</item>
      <item>CESTOGRADNJA, društvo s ograničenom odgovornošću za građevinarstvo, OIB 81547946556</item>
      <item>Ante Tolić, OIB 75121644808</item>
      <item>BAGARIĆ ALATI, društvo s ograničenom odgovornošću za trgovinu i građenje, OIB 25436845704</item>
      <item>GRADSKA ČISTOĆA I USLUGE društvo s ograničenom odgovornošću za komunalne djelatnosti, OIB 00031138108</item>
      <item>MANZANA j.d.o.o. za građenje, OIB 16077131869</item>
      <item>LAGER BAŠIĆ, d.o.o. za proizvodnju, trgovinu i usluge, OIB 49617677906</item>
    </derivirana_varijabla>
  </DomainObject.Predmet.StrankaListNazivFormatedOIB>
  <DomainObject.Predmet.ProtuStrankaListFormated>
    <izvorni_sadrzaj>
      <item>GRAĐEVNO dioničko društvo za graditeljstvo i usluge u stečaju zastupanog po punomoćniku ZOU Burić i Koudela; Ivan Ravlić</item>
    </izvorni_sadrzaj>
    <derivirana_varijabla naziv="DomainObject.Predmet.ProtuStrankaListFormated_1">
      <item>GRAĐEVNO dioničko društvo za graditeljstvo i usluge u stečaju zastupanog po punomoćniku ZOU Burić i Koudela; Ivan Ravlić</item>
    </derivirana_varijabla>
  </DomainObject.Predmet.ProtuStrankaListFormated>
  <DomainObject.Predmet.ProtuStrankaListFormatedOIB>
    <izvorni_sadrzaj>
      <item>GRAĐEVNO dioničko društvo za graditeljstvo i usluge u stečaju, OIB 60040338789 zastupanog po punomoćniku ZOU Burić i Koudela; Ivan Ravlić</item>
    </izvorni_sadrzaj>
    <derivirana_varijabla naziv="DomainObject.Predmet.ProtuStrankaListFormatedOIB_1">
      <item>GRAĐEVNO dioničko društvo za graditeljstvo i usluge u stečaju, OIB 60040338789 zastupanog po punomoćniku ZOU Burić i Koudela; Ivan Ravlić</item>
    </derivirana_varijabla>
  </DomainObject.Predmet.ProtuStrankaListFormatedOIB>
  <DomainObject.Predmet.ProtuStrankaListFormatedWithAdress>
    <izvorni_sadrzaj>
      <item>GRAĐEVNO dioničko društvo za graditeljstvo i usluge u stečaju, Hrvatskih velikana 49, 21276 Vrgorac zastupanog po punomoćniku ZOU Burić i Koudela; Ivan Ravlić</item>
    </izvorni_sadrzaj>
    <derivirana_varijabla naziv="DomainObject.Predmet.ProtuStrankaListFormatedWithAdress_1">
      <item>GRAĐEVNO dioničko društvo za graditeljstvo i usluge u stečaju, Hrvatskih velikana 49, 21276 Vrgorac zastupanog po punomoćniku ZOU Burić i Koudela; Ivan Ravlić</item>
    </derivirana_varijabla>
  </DomainObject.Predmet.ProtuStrankaListFormatedWithAdress>
  <DomainObject.Predmet.ProtuStrankaListFormatedWithAdressOIB>
    <izvorni_sadrzaj>
      <item>GRAĐEVNO dioničko društvo za graditeljstvo i usluge u stečaju, OIB 60040338789, Hrvatskih velikana 49, 21276 Vrgorac zastupanog po punomoćniku ZOU Burić i Koudela; Ivan Ravlić</item>
    </izvorni_sadrzaj>
    <derivirana_varijabla naziv="DomainObject.Predmet.ProtuStrankaListFormatedWithAdressOIB_1">
      <item>GRAĐEVNO dioničko društvo za graditeljstvo i usluge u stečaju, OIB 60040338789, Hrvatskih velikana 49, 21276 Vrgorac zastupanog po punomoćniku ZOU Burić i Koudela; Ivan Ravlić</item>
    </derivirana_varijabla>
  </DomainObject.Predmet.ProtuStrankaListFormatedWithAdressOIB>
  <DomainObject.Predmet.ProtuStrankaListNazivFormated>
    <izvorni_sadrzaj>
      <item>GRAĐEVNO dioničko društvo za graditeljstvo i usluge u stečaju</item>
    </izvorni_sadrzaj>
    <derivirana_varijabla naziv="DomainObject.Predmet.ProtuStrankaListNazivFormated_1">
      <item>GRAĐEVNO dioničko društvo za graditeljstvo i usluge u stečaju</item>
    </derivirana_varijabla>
  </DomainObject.Predmet.ProtuStrankaListNazivFormated>
  <DomainObject.Predmet.ProtuStrankaListNazivFormatedOIB>
    <izvorni_sadrzaj>
      <item>GRAĐEVNO dioničko društvo za graditeljstvo i usluge u stečaju, OIB 60040338789</item>
    </izvorni_sadrzaj>
    <derivirana_varijabla naziv="DomainObject.Predmet.ProtuStrankaListNazivFormatedOIB_1">
      <item>GRAĐEVNO dioničko društvo za graditeljstvo i usluge u stečaju, OIB 60040338789</item>
    </derivirana_varijabla>
  </DomainObject.Predmet.ProtuStrankaListNazivFormatedOIB>
  <DomainObject.Predmet.OstaliListFormated>
    <izvorni_sadrzaj>
      <item>Ivan Ravlić punomoćnik sudionika u postupku GRAĐEVNO dioničko društvo za graditeljstvo i usluge u stečaju</item>
      <item>ZOU Burić i Koudela punomoćnik sudionika u postupku GRAĐEVNO dioničko društvo za graditeljstvo i usluge u stečaju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izvorni_sadrzaj>
    <derivirana_varijabla naziv="DomainObject.Predmet.OstaliListFormated_1">
      <item>Ivan Ravlić punomoćnik sudionika u postupku GRAĐEVNO dioničko društvo za graditeljstvo i usluge u stečaju</item>
      <item>ZOU Burić i Koudela punomoćnik sudionika u postupku GRAĐEVNO dioničko društvo za graditeljstvo i usluge u stečaju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derivirana_varijabla>
  </DomainObject.Predmet.OstaliListFormated>
  <DomainObject.Predmet.OstaliListFormatedOIB>
    <izvorni_sadrzaj>
      <item>Ivan Ravlić, OIB 76594704111 punomoćnik sudionika u postupku GRAĐEVNO dioničko društvo za graditeljstvo i usluge u stečaju</item>
      <item>ZOU Burić i Koudela, OIB  punomoćnik sudionika u postupku GRAĐEVNO dioničko društvo za graditeljstvo i usluge u stečaju</item>
      <item>Ante Arambašić, OIB 45110431161</item>
      <item>Dušan Bebić, OIB 75708571291</item>
      <item>Domagoj Bobanac, OIB 74290197223</item>
      <item>Milenko Boras, OIB 96174040563</item>
      <item>Mate Brljević, OIB 20546483204</item>
      <item>Marko Čančar, OIB 10974549365</item>
      <item>Matko Dropulić, OIB 60574603079</item>
      <item>Mladenka Franić, OIB 17445693317</item>
      <item>Damir Glibota, OIB 31875560517</item>
      <item>Ivan Ilić, OIB 78519077759</item>
      <item>Antonija Jelavić, OIB 02709062725</item>
      <item>Darimir Jujnović, OIB 83811827316</item>
      <item>Anđelka Jukić, OIB 51679787318</item>
      <item>Mirko Kolak, OIB 31746699116</item>
      <item>Stjepan Komšo, OIB 75660486712</item>
      <item>Tonći Maršić, OIB 55078413072</item>
      <item>Momčilo Matković, OIB 55783586829</item>
      <item>Ranko Mišetić, OIB 99045967899</item>
      <item>Siniša Nizić, OIB 35332438874</item>
      <item>Mirjana Opačak, OIB 89126331643</item>
      <item>Vojislav Purlija, OIB 62180080319</item>
      <item>Dragan Radalj, OIB 06468733998</item>
      <item>Danijela Radić, OIB 24331184109</item>
      <item>Radoslav Radomiljac, OIB 63090242908</item>
      <item>Žarko Radomiljac, OIB 79530709462</item>
      <item>Jure Španjić, OIB 98774352082</item>
      <item>Zvonimir Zadro, OIB 68262776328</item>
      <item>Agencija za osiguranje radničkih tražbina, OIB 04323472109</item>
    </izvorni_sadrzaj>
    <derivirana_varijabla naziv="DomainObject.Predmet.OstaliListFormatedOIB_1">
      <item>Ivan Ravlić, OIB 76594704111 punomoćnik sudionika u postupku GRAĐEVNO dioničko društvo za graditeljstvo i usluge u stečaju</item>
      <item>ZOU Burić i Koudela, OIB  punomoćnik sudionika u postupku GRAĐEVNO dioničko društvo za graditeljstvo i usluge u stečaju</item>
      <item>Ante Arambašić, OIB 45110431161</item>
      <item>Dušan Bebić, OIB 75708571291</item>
      <item>Domagoj Bobanac, OIB 74290197223</item>
      <item>Milenko Boras, OIB 96174040563</item>
      <item>Mate Brljević, OIB 20546483204</item>
      <item>Marko Čančar, OIB 10974549365</item>
      <item>Matko Dropulić, OIB 60574603079</item>
      <item>Mladenka Franić, OIB 17445693317</item>
      <item>Damir Glibota, OIB 31875560517</item>
      <item>Ivan Ilić, OIB 78519077759</item>
      <item>Antonija Jelavić, OIB 02709062725</item>
      <item>Darimir Jujnović, OIB 83811827316</item>
      <item>Anđelka Jukić, OIB 51679787318</item>
      <item>Mirko Kolak, OIB 31746699116</item>
      <item>Stjepan Komšo, OIB 75660486712</item>
      <item>Tonći Maršić, OIB 55078413072</item>
      <item>Momčilo Matković, OIB 55783586829</item>
      <item>Ranko Mišetić, OIB 99045967899</item>
      <item>Siniša Nizić, OIB 35332438874</item>
      <item>Mirjana Opačak, OIB 89126331643</item>
      <item>Vojislav Purlija, OIB 62180080319</item>
      <item>Dragan Radalj, OIB 06468733998</item>
      <item>Danijela Radić, OIB 24331184109</item>
      <item>Radoslav Radomiljac, OIB 63090242908</item>
      <item>Žarko Radomiljac, OIB 79530709462</item>
      <item>Jure Španjić, OIB 98774352082</item>
      <item>Zvonimir Zadro, OIB 68262776328</item>
      <item>Agencija za osiguranje radničkih tražbina, OIB 04323472109</item>
    </derivirana_varijabla>
  </DomainObject.Predmet.OstaliListFormatedOIB>
  <DomainObject.Predmet.OstaliListFormatedWithAdress>
    <izvorni_sadrzaj>
      <item>Ivan Ravlić, Pčelinjak III 16, 21276 Vrgorac punomoćnik sudionika u postupku GRAĐEVNO dioničko društvo za graditeljstvo i usluge u stečaju</item>
      <item>ZOU Burić i Koudela, Poljana 4, 22000 Šibenik punomoćnik sudionika u postupku GRAĐEVNO dioničko društvo za graditeljstvo i usluge u stečaju</item>
      <item>Ante Arambašić, Stilja 18, 21276 Stilja</item>
      <item>Dušan Bebić, Kažimira Ljubića 1, 21300 Makarska</item>
      <item>Domagoj Bobanac, Kljenak 45, 21276 Kljenak</item>
      <item>Milenko Boras</item>
      <item>Mate Brljević, Tina Ujevića 11, 21276 Vrgorac</item>
      <item>Marko Čančar, Pobarska Cesta 18a, 51211 Mihotići</item>
      <item>Matko Dropulić, V. Prolog 86, 21276 Veliki Prolog</item>
      <item>Mladenka Franić, Vukovarska 27, 21276 Vrgorac</item>
      <item>Damir Glibota, Podprolog 54, 21276 Potprolog</item>
      <item>Ivan Ilić, Dusina 4, 21276 Dusina</item>
      <item>Antonija Jelavić, Orah 87, 21276 Orah</item>
      <item>Darimir Jujnović, Kozica 133, 21275 Kozica</item>
      <item>Anđelka Jukić, Ravča 4, 21276 Ravča</item>
      <item>Mirko Kolak, Zrinsko-Frankopanska 19b, 21300 Makarska</item>
      <item>Stjepan Komšo, Dolanec 75, 10310 Jalševec Breški</item>
      <item>Tonći Maršić, Tina Ujevića 15, 21276 Vrgorac</item>
      <item>Momčilo Matković, Put Plane 10, 21276 Vrgorac</item>
      <item>Ranko Mišetić, Grabovnik 0, Ljubuški</item>
      <item>Siniša Nizić, Stari Velikobrdski Put 26a, 21300 Makarska</item>
      <item>Mirjana Opačak, Pčelinjak I 15, 21276 Vrgorac</item>
      <item>Vojislav Purlija, Tina Ujevića 13, 21276 Vrgorac</item>
      <item>Dragan Radalj, Duge Njive 57, 21275 Duge Njive</item>
      <item>Danijela Radić, Kotezi 70, 21276 Kotezi</item>
      <item>Radoslav Radomiljac, Ravča 15a, 21276 Ravča</item>
      <item>Žarko Radomiljac, Ravča 16, 21276 Ravča</item>
      <item>Jure Španjić, Otrić-Seoci 1431, 20342 Otrić-Seoci</item>
      <item>Zvonimir Zadro, Smrčenjaci 2, Mostar</item>
      <item>Agencija za osiguranje radničkih tražbina, Frankopanska 11, 10000 Zagreb</item>
    </izvorni_sadrzaj>
    <derivirana_varijabla naziv="DomainObject.Predmet.OstaliListFormatedWithAdress_1">
      <item>Ivan Ravlić, Pčelinjak III 16, 21276 Vrgorac punomoćnik sudionika u postupku GRAĐEVNO dioničko društvo za graditeljstvo i usluge u stečaju</item>
      <item>ZOU Burić i Koudela, Poljana 4, 22000 Šibenik punomoćnik sudionika u postupku GRAĐEVNO dioničko društvo za graditeljstvo i usluge u stečaju</item>
      <item>Ante Arambašić, Stilja 18, 21276 Stilja</item>
      <item>Dušan Bebić, Kažimira Ljubića 1, 21300 Makarska</item>
      <item>Domagoj Bobanac, Kljenak 45, 21276 Kljenak</item>
      <item>Milenko Boras</item>
      <item>Mate Brljević, Tina Ujevića 11, 21276 Vrgorac</item>
      <item>Marko Čančar, Pobarska Cesta 18a, 51211 Mihotići</item>
      <item>Matko Dropulić, V. Prolog 86, 21276 Veliki Prolog</item>
      <item>Mladenka Franić, Vukovarska 27, 21276 Vrgorac</item>
      <item>Damir Glibota, Podprolog 54, 21276 Potprolog</item>
      <item>Ivan Ilić, Dusina 4, 21276 Dusina</item>
      <item>Antonija Jelavić, Orah 87, 21276 Orah</item>
      <item>Darimir Jujnović, Kozica 133, 21275 Kozica</item>
      <item>Anđelka Jukić, Ravča 4, 21276 Ravča</item>
      <item>Mirko Kolak, Zrinsko-Frankopanska 19b, 21300 Makarska</item>
      <item>Stjepan Komšo, Dolanec 75, 10310 Jalševec Breški</item>
      <item>Tonći Maršić, Tina Ujevića 15, 21276 Vrgorac</item>
      <item>Momčilo Matković, Put Plane 10, 21276 Vrgorac</item>
      <item>Ranko Mišetić, Grabovnik 0, Ljubuški</item>
      <item>Siniša Nizić, Stari Velikobrdski Put 26a, 21300 Makarska</item>
      <item>Mirjana Opačak, Pčelinjak I 15, 21276 Vrgorac</item>
      <item>Vojislav Purlija, Tina Ujevića 13, 21276 Vrgorac</item>
      <item>Dragan Radalj, Duge Njive 57, 21275 Duge Njive</item>
      <item>Danijela Radić, Kotezi 70, 21276 Kotezi</item>
      <item>Radoslav Radomiljac, Ravča 15a, 21276 Ravča</item>
      <item>Žarko Radomiljac, Ravča 16, 21276 Ravča</item>
      <item>Jure Španjić, Otrić-Seoci 1431, 20342 Otrić-Seoci</item>
      <item>Zvonimir Zadro, Smrčenjaci 2, Mostar</item>
      <item>Agencija za osiguranje radničkih tražbina, Frankopanska 11, 10000 Zagreb</item>
    </derivirana_varijabla>
  </DomainObject.Predmet.OstaliListFormatedWithAdress>
  <DomainObject.Predmet.OstaliListFormatedWithAdressOIB>
    <izvorni_sadrzaj>
      <item>Ivan Ravlić, OIB 76594704111, Pčelinjak III 16, 21276 Vrgorac punomoćnik sudionika u postupku GRAĐEVNO dioničko društvo za graditeljstvo i usluge u stečaju</item>
      <item>ZOU Burić i Koudela, OIB , Poljana 4, 22000 Šibenik punomoćnik sudionika u postupku GRAĐEVNO dioničko društvo za graditeljstvo i usluge u stečaju</item>
      <item>Ante Arambašić, OIB 45110431161, Stilja 18, 21276 Stilja</item>
      <item>Dušan Bebić, OIB 75708571291, Kažimira Ljubića 1, 21300 Makarska</item>
      <item>Domagoj Bobanac, OIB 74290197223, Kljenak 45, 21276 Kljenak</item>
      <item>Milenko Boras, OIB 96174040563</item>
      <item>Mate Brljević, OIB 20546483204, Tina Ujevića 11, 21276 Vrgorac</item>
      <item>Marko Čančar, OIB 10974549365, Pobarska Cesta 18a, 51211 Mihotići</item>
      <item>Matko Dropulić, OIB 60574603079, V. Prolog 86, 21276 Veliki Prolog</item>
      <item>Mladenka Franić, OIB 17445693317, Vukovarska 27, 21276 Vrgorac</item>
      <item>Damir Glibota, OIB 31875560517, Podprolog 54, 21276 Potprolog</item>
      <item>Ivan Ilić, OIB 78519077759, Dusina 4, 21276 Dusina</item>
      <item>Antonija Jelavić, OIB 02709062725, Orah 87, 21276 Orah</item>
      <item>Darimir Jujnović, OIB 83811827316, Kozica 133, 21275 Kozica</item>
      <item>Anđelka Jukić, OIB 51679787318, Ravča 4, 21276 Ravča</item>
      <item>Mirko Kolak, OIB 31746699116, Zrinsko-Frankopanska 19b, 21300 Makarska</item>
      <item>Stjepan Komšo, OIB 75660486712, Dolanec 75, 10310 Jalševec Breški</item>
      <item>Tonći Maršić, OIB 55078413072, Tina Ujevića 15, 21276 Vrgorac</item>
      <item>Momčilo Matković, OIB 55783586829, Put Plane 10, 21276 Vrgorac</item>
      <item>Ranko Mišetić, OIB 99045967899, Grabovnik 0, Ljubuški</item>
      <item>Siniša Nizić, OIB 35332438874, Stari Velikobrdski Put 26a, 21300 Makarska</item>
      <item>Mirjana Opačak, OIB 89126331643, Pčelinjak I 15, 21276 Vrgorac</item>
      <item>Vojislav Purlija, OIB 62180080319, Tina Ujevića 13, 21276 Vrgorac</item>
      <item>Dragan Radalj, OIB 06468733998, Duge Njive 57, 21275 Duge Njive</item>
      <item>Danijela Radić, OIB 24331184109, Kotezi 70, 21276 Kotezi</item>
      <item>Radoslav Radomiljac, OIB 63090242908, Ravča 15a, 21276 Ravča</item>
      <item>Žarko Radomiljac, OIB 79530709462, Ravča 16, 21276 Ravča</item>
      <item>Jure Španjić, OIB 98774352082, Otrić-Seoci 1431, 20342 Otrić-Seoci</item>
      <item>Zvonimir Zadro, OIB 68262776328, Smrčenjaci 2, Mostar</item>
      <item>Agencija za osiguranje radničkih tražbina, OIB 04323472109, Frankopanska 11, 10000 Zagreb</item>
    </izvorni_sadrzaj>
    <derivirana_varijabla naziv="DomainObject.Predmet.OstaliListFormatedWithAdressOIB_1">
      <item>Ivan Ravlić, OIB 76594704111, Pčelinjak III 16, 21276 Vrgorac punomoćnik sudionika u postupku GRAĐEVNO dioničko društvo za graditeljstvo i usluge u stečaju</item>
      <item>ZOU Burić i Koudela, OIB , Poljana 4, 22000 Šibenik punomoćnik sudionika u postupku GRAĐEVNO dioničko društvo za graditeljstvo i usluge u stečaju</item>
      <item>Ante Arambašić, OIB 45110431161, Stilja 18, 21276 Stilja</item>
      <item>Dušan Bebić, OIB 75708571291, Kažimira Ljubića 1, 21300 Makarska</item>
      <item>Domagoj Bobanac, OIB 74290197223, Kljenak 45, 21276 Kljenak</item>
      <item>Milenko Boras, OIB 96174040563</item>
      <item>Mate Brljević, OIB 20546483204, Tina Ujevića 11, 21276 Vrgorac</item>
      <item>Marko Čančar, OIB 10974549365, Pobarska Cesta 18a, 51211 Mihotići</item>
      <item>Matko Dropulić, OIB 60574603079, V. Prolog 86, 21276 Veliki Prolog</item>
      <item>Mladenka Franić, OIB 17445693317, Vukovarska 27, 21276 Vrgorac</item>
      <item>Damir Glibota, OIB 31875560517, Podprolog 54, 21276 Potprolog</item>
      <item>Ivan Ilić, OIB 78519077759, Dusina 4, 21276 Dusina</item>
      <item>Antonija Jelavić, OIB 02709062725, Orah 87, 21276 Orah</item>
      <item>Darimir Jujnović, OIB 83811827316, Kozica 133, 21275 Kozica</item>
      <item>Anđelka Jukić, OIB 51679787318, Ravča 4, 21276 Ravča</item>
      <item>Mirko Kolak, OIB 31746699116, Zrinsko-Frankopanska 19b, 21300 Makarska</item>
      <item>Stjepan Komšo, OIB 75660486712, Dolanec 75, 10310 Jalševec Breški</item>
      <item>Tonći Maršić, OIB 55078413072, Tina Ujevića 15, 21276 Vrgorac</item>
      <item>Momčilo Matković, OIB 55783586829, Put Plane 10, 21276 Vrgorac</item>
      <item>Ranko Mišetić, OIB 99045967899, Grabovnik 0, Ljubuški</item>
      <item>Siniša Nizić, OIB 35332438874, Stari Velikobrdski Put 26a, 21300 Makarska</item>
      <item>Mirjana Opačak, OIB 89126331643, Pčelinjak I 15, 21276 Vrgorac</item>
      <item>Vojislav Purlija, OIB 62180080319, Tina Ujevića 13, 21276 Vrgorac</item>
      <item>Dragan Radalj, OIB 06468733998, Duge Njive 57, 21275 Duge Njive</item>
      <item>Danijela Radić, OIB 24331184109, Kotezi 70, 21276 Kotezi</item>
      <item>Radoslav Radomiljac, OIB 63090242908, Ravča 15a, 21276 Ravča</item>
      <item>Žarko Radomiljac, OIB 79530709462, Ravča 16, 21276 Ravča</item>
      <item>Jure Španjić, OIB 98774352082, Otrić-Seoci 1431, 20342 Otrić-Seoci</item>
      <item>Zvonimir Zadro, OIB 68262776328, Smrčenjaci 2, Mostar</item>
      <item>Agencija za osiguranje radničkih tražbina, OIB 04323472109, Frankopanska 11, 10000 Zagreb</item>
    </derivirana_varijabla>
  </DomainObject.Predmet.OstaliListFormatedWithAdressOIB>
  <DomainObject.Predmet.OstaliListNazivFormated>
    <izvorni_sadrzaj>
      <item>Ivan Ravlić</item>
      <item>ZOU Burić i Koudela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izvorni_sadrzaj>
    <derivirana_varijabla naziv="DomainObject.Predmet.OstaliListNazivFormated_1">
      <item>Ivan Ravlić</item>
      <item>ZOU Burić i Koudela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derivirana_varijabla>
  </DomainObject.Predmet.OstaliListNazivFormated>
  <DomainObject.Predmet.OstaliListNazivFormatedOIB>
    <izvorni_sadrzaj>
      <item>Ivan Ravlić, OIB 76594704111</item>
      <item>ZOU Burić i Koudela, OIB </item>
      <item>Ante Arambašić, OIB 45110431161</item>
      <item>Dušan Bebić, OIB 75708571291</item>
      <item>Domagoj Bobanac, OIB 74290197223</item>
      <item>Milenko Boras, OIB 96174040563</item>
      <item>Mate Brljević, OIB 20546483204</item>
      <item>Marko Čančar, OIB 10974549365</item>
      <item>Matko Dropulić, OIB 60574603079</item>
      <item>Mladenka Franić, OIB 17445693317</item>
      <item>Damir Glibota, OIB 31875560517</item>
      <item>Ivan Ilić, OIB 78519077759</item>
      <item>Antonija Jelavić, OIB 02709062725</item>
      <item>Darimir Jujnović, OIB 83811827316</item>
      <item>Anđelka Jukić, OIB 51679787318</item>
      <item>Mirko Kolak, OIB 31746699116</item>
      <item>Stjepan Komšo, OIB 75660486712</item>
      <item>Tonći Maršić, OIB 55078413072</item>
      <item>Momčilo Matković, OIB 55783586829</item>
      <item>Ranko Mišetić, OIB 99045967899</item>
      <item>Siniša Nizić, OIB 35332438874</item>
      <item>Mirjana Opačak, OIB 89126331643</item>
      <item>Vojislav Purlija, OIB 62180080319</item>
      <item>Dragan Radalj, OIB 06468733998</item>
      <item>Danijela Radić, OIB 24331184109</item>
      <item>Radoslav Radomiljac, OIB 63090242908</item>
      <item>Žarko Radomiljac, OIB 79530709462</item>
      <item>Jure Španjić, OIB 98774352082</item>
      <item>Zvonimir Zadro, OIB 68262776328</item>
      <item>Agencija za osiguranje radničkih tražbina, OIB 04323472109</item>
    </izvorni_sadrzaj>
    <derivirana_varijabla naziv="DomainObject.Predmet.OstaliListNazivFormatedOIB_1">
      <item>Ivan Ravlić, OIB 76594704111</item>
      <item>ZOU Burić i Koudela, OIB </item>
      <item>Ante Arambašić, OIB 45110431161</item>
      <item>Dušan Bebić, OIB 75708571291</item>
      <item>Domagoj Bobanac, OIB 74290197223</item>
      <item>Milenko Boras, OIB 96174040563</item>
      <item>Mate Brljević, OIB 20546483204</item>
      <item>Marko Čančar, OIB 10974549365</item>
      <item>Matko Dropulić, OIB 60574603079</item>
      <item>Mladenka Franić, OIB 17445693317</item>
      <item>Damir Glibota, OIB 31875560517</item>
      <item>Ivan Ilić, OIB 78519077759</item>
      <item>Antonija Jelavić, OIB 02709062725</item>
      <item>Darimir Jujnović, OIB 83811827316</item>
      <item>Anđelka Jukić, OIB 51679787318</item>
      <item>Mirko Kolak, OIB 31746699116</item>
      <item>Stjepan Komšo, OIB 75660486712</item>
      <item>Tonći Maršić, OIB 55078413072</item>
      <item>Momčilo Matković, OIB 55783586829</item>
      <item>Ranko Mišetić, OIB 99045967899</item>
      <item>Siniša Nizić, OIB 35332438874</item>
      <item>Mirjana Opačak, OIB 89126331643</item>
      <item>Vojislav Purlija, OIB 62180080319</item>
      <item>Dragan Radalj, OIB 06468733998</item>
      <item>Danijela Radić, OIB 24331184109</item>
      <item>Radoslav Radomiljac, OIB 63090242908</item>
      <item>Žarko Radomiljac, OIB 79530709462</item>
      <item>Jure Španjić, OIB 98774352082</item>
      <item>Zvonimir Zadro, OIB 68262776328</item>
      <item>Agencija za osiguranje radničkih tražbina,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GRAĐEVNO dioničko društvo za graditeljstvo i usluge u stečaju</izvorni_sadrzaj>
    <derivirana_varijabla naziv="DomainObject.Predmet.ProtustrankaIDrugi_1">GRAĐEVNO dioničko društvo za graditeljstvo i usluge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GRAĐEVNO dioničko društvo za graditeljstvo i usluge u stečaju, OIB 60040338789, Hrvatskih velikana 49, 21276 Vrgorac</izvorni_sadrzaj>
    <derivirana_varijabla naziv="DomainObject.Predmet.ProtustrankaIDrugiAdressOIB_1">GRAĐEVNO dioničko društvo za graditeljstvo i usluge u stečaju, OIB 60040338789, Hrvatskih velikana 49, 21276 Vrgorac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GRAĐEVNO dioničko društvo za graditeljstvo i usluge u stečaju</item>
      <item>FINANCIJSKA AGENCIJA, RC SPLIT</item>
      <item>Ivan Ravlić</item>
      <item>ZOU Burić i Koudela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izvorni_sadrzaj>
    <derivirana_varijabla naziv="DomainObject.Predmet.SudioniciListNaziv_1">
      <item>GRAĐEVNO dioničko društvo za graditeljstvo i usluge u stečaju</item>
      <item>FINANCIJSKA AGENCIJA, RC SPLIT</item>
      <item>Ivan Ravlić</item>
      <item>ZOU Burić i Koudela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derivirana_varijabla>
  </DomainObject.Predmet.SudioniciListNaziv>
  <DomainObject.Predmet.SudioniciListAdressOIB>
    <izvorni_sadrzaj>
      <item>GRAĐEVNO dioničko društvo za graditeljstvo i usluge u stečaju, OIB 60040338789, Hrvatskih velikana 49,21276 Vrgorac</item>
      <item>FINANCIJSKA AGENCIJA, RC SPLIT, OIB 85821130368, Mažuranićevo šetalište 24 b,21000 Split</item>
      <item>Ivan Ravlić, OIB 76594704111, Pčelinjak III 16,21276 Vrgorac</item>
      <item>ZOU Burić i Koudela, OIB , Poljana 4,22000 Šibenik</item>
      <item>ING-ATEST d.o.o. za trgovinu i usluge, OIB 21777333810, Hrvatske mornarice 1/a,21000 Split</item>
      <item>Antonio Bobanac, OIB 31941774117, Kljenak 40,21276 Kljenak</item>
      <item>RITAM, za proizvodnju, trgovinu i usluge, društvo s ograničenom odgovornošću, OIB 38342739120, Šibenska 37,21000 Split</item>
      <item>PARK HOTEL društvo s ograničenom odgovornošću za ugostiteljstvo i trgovinu, OIB 44879627792, Kralja Petra Krešimira IV 23,21300 Makarska</item>
      <item>Stipica Krišto, OIB 04582652931, Tina Ujevića 7,21276 Vrgorac</item>
      <item>Mate Tolj, OIB 90196447109, Stilja 131,21276 Stilja</item>
      <item>MESSER CROATIA PLIN Poduzeće za proizvodnju i prodaju tehničkih plinova d.o.o., OIB 32179081874, Industrijska 1,10290 Zaprešić</item>
      <item>SLOBODNA DALMACIJA izdavačka i tiskarska djelatnost, dioničko društvo, OIB 35075764438, Ulica Hrvatske Mornarice 4,21000 Split</item>
      <item>G. P. P. MIKIĆ društvo s ograničenom odgovornošću za građenje, proizvodnju, projektiranje, putničke agencije i brodogradnju, OIB 82386143355, Pušća 131,51511 Omišalj</item>
      <item>ODVJETNIČKO DRUŠTVO ŠPEHAR &amp; ŠPEHAR, OIB 16626686704, Masarykova 7,10000 Zagreb</item>
      <item>CESTOGRADNJA, društvo s ograničenom odgovornošću za građevinarstvo, OIB 81547946556, Papandopulova 21,21000 Split</item>
      <item>Ante Tolić, OIB 75121644808, Tina Ujevića 47A,21276 Vrgorac</item>
      <item>BAGARIĆ ALATI, društvo s ograničenom odgovornošću za trgovinu i građenje, OIB 25436845704, Cetinska 28,21311 Stobreč</item>
      <item>GRADSKA ČISTOĆA I USLUGE društvo s ograničenom odgovornošću za komunalne djelatnosti, OIB 00031138108, Težačka 8,21276 Vrgorac</item>
      <item>MANZANA j.d.o.o. za građenje, OIB 16077131869, Kralja Petra Krešimira IV 23,21300 Makarska</item>
      <item>LAGER BAŠIĆ, d.o.o. za proizvodnju, trgovinu i usluge, OIB 49617677906, Trgovačka ulica 3,10255 Donji Stupnik</item>
      <item>Ante Arambašić, OIB 45110431161, Stilja 18,21276 Stilja</item>
      <item>Dušan Bebić, OIB 75708571291, Kažimira Ljubića 1,21300 Makarska</item>
      <item>Domagoj Bobanac, OIB 74290197223, Kljenak 45,21276 Kljenak</item>
      <item>Milenko Boras, OIB 96174040563</item>
      <item>Mate Brljević, OIB 20546483204, Tina Ujevića 11,21276 Vrgorac</item>
      <item>Marko Čančar, OIB 10974549365, Pobarska Cesta 18a,51211 Mihotići</item>
      <item>Matko Dropulić, OIB 60574603079, V. Prolog 86,21276 Veliki Prolog</item>
      <item>Mladenka Franić, OIB 17445693317, Vukovarska 27,21276 Vrgorac</item>
      <item>Damir Glibota, OIB 31875560517, Podprolog 54,21276 Potprolog</item>
      <item>Ivan Ilić, OIB 78519077759, Dusina 4,21276 Dusina</item>
      <item>Antonija Jelavić, OIB 02709062725, Orah 87,21276 Orah</item>
      <item>Darimir Jujnović, OIB 83811827316, Kozica 133,21275 Kozica</item>
      <item>Anđelka Jukić, OIB 51679787318, Ravča 4,21276 Ravča</item>
      <item>Mirko Kolak, OIB 31746699116, Zrinsko-Frankopanska 19b,21300 Makarska</item>
      <item>Stjepan Komšo, OIB 75660486712, Dolanec 75,10310 Jalševec Breški</item>
      <item>Tonći Maršić, OIB 55078413072, Tina Ujevića 15,21276 Vrgorac</item>
      <item>Momčilo Matković, OIB 55783586829, Put Plane 10,21276 Vrgorac</item>
      <item>Ranko Mišetić, OIB 99045967899, Grabovnik 0,Ljubuški</item>
      <item>Siniša Nizić, OIB 35332438874, Stari Velikobrdski Put 26a,21300 Makarska</item>
      <item>Mirjana Opačak, OIB 89126331643, Pčelinjak I 15,21276 Vrgorac</item>
      <item>Vojislav Purlija, OIB 62180080319, Tina Ujevića 13,21276 Vrgorac</item>
      <item>Dragan Radalj, OIB 06468733998, Duge Njive 57,21275 Duge Njive</item>
      <item>Danijela Radić, OIB 24331184109, Kotezi 70,21276 Kotezi</item>
      <item>Radoslav Radomiljac, OIB 63090242908, Ravča 15a,21276 Ravča</item>
      <item>Žarko Radomiljac, OIB 79530709462, Ravča 16,21276 Ravča</item>
      <item>Jure Španjić, OIB 98774352082, Otrić-Seoci 1431,20342 Otrić-Seoci</item>
      <item>Zvonimir Zadro, OIB 68262776328, Smrčenjaci 2,Mostar</item>
      <item>Agencija za osiguranje radničkih tražbina, OIB 04323472109, Frankopanska 11,10000 Zagreb</item>
    </izvorni_sadrzaj>
    <derivirana_varijabla naziv="DomainObject.Predmet.SudioniciListAdressOIB_1">
      <item>GRAĐEVNO dioničko društvo za graditeljstvo i usluge u stečaju, OIB 60040338789, Hrvatskih velikana 49,21276 Vrgorac</item>
      <item>FINANCIJSKA AGENCIJA, RC SPLIT, OIB 85821130368, Mažuranićevo šetalište 24 b,21000 Split</item>
      <item>Ivan Ravlić, OIB 76594704111, Pčelinjak III 16,21276 Vrgorac</item>
      <item>ZOU Burić i Koudela, OIB , Poljana 4,22000 Šibenik</item>
      <item>ING-ATEST d.o.o. za trgovinu i usluge, OIB 21777333810, Hrvatske mornarice 1/a,21000 Split</item>
      <item>Antonio Bobanac, OIB 31941774117, Kljenak 40,21276 Kljenak</item>
      <item>RITAM, za proizvodnju, trgovinu i usluge, društvo s ograničenom odgovornošću, OIB 38342739120, Šibenska 37,21000 Split</item>
      <item>PARK HOTEL društvo s ograničenom odgovornošću za ugostiteljstvo i trgovinu, OIB 44879627792, Kralja Petra Krešimira IV 23,21300 Makarska</item>
      <item>Stipica Krišto, OIB 04582652931, Tina Ujevića 7,21276 Vrgorac</item>
      <item>Mate Tolj, OIB 90196447109, Stilja 131,21276 Stilja</item>
      <item>MESSER CROATIA PLIN Poduzeće za proizvodnju i prodaju tehničkih plinova d.o.o., OIB 32179081874, Industrijska 1,10290 Zaprešić</item>
      <item>SLOBODNA DALMACIJA izdavačka i tiskarska djelatnost, dioničko društvo, OIB 35075764438, Ulica Hrvatske Mornarice 4,21000 Split</item>
      <item>G. P. P. MIKIĆ društvo s ograničenom odgovornošću za građenje, proizvodnju, projektiranje, putničke agencije i brodogradnju, OIB 82386143355, Pušća 131,51511 Omišalj</item>
      <item>ODVJETNIČKO DRUŠTVO ŠPEHAR &amp; ŠPEHAR, OIB 16626686704, Masarykova 7,10000 Zagreb</item>
      <item>CESTOGRADNJA, društvo s ograničenom odgovornošću za građevinarstvo, OIB 81547946556, Papandopulova 21,21000 Split</item>
      <item>Ante Tolić, OIB 75121644808, Tina Ujevića 47A,21276 Vrgorac</item>
      <item>BAGARIĆ ALATI, društvo s ograničenom odgovornošću za trgovinu i građenje, OIB 25436845704, Cetinska 28,21311 Stobreč</item>
      <item>GRADSKA ČISTOĆA I USLUGE društvo s ograničenom odgovornošću za komunalne djelatnosti, OIB 00031138108, Težačka 8,21276 Vrgorac</item>
      <item>MANZANA j.d.o.o. za građenje, OIB 16077131869, Kralja Petra Krešimira IV 23,21300 Makarska</item>
      <item>LAGER BAŠIĆ, d.o.o. za proizvodnju, trgovinu i usluge, OIB 49617677906, Trgovačka ulica 3,10255 Donji Stupnik</item>
      <item>Ante Arambašić, OIB 45110431161, Stilja 18,21276 Stilja</item>
      <item>Dušan Bebić, OIB 75708571291, Kažimira Ljubića 1,21300 Makarska</item>
      <item>Domagoj Bobanac, OIB 74290197223, Kljenak 45,21276 Kljenak</item>
      <item>Milenko Boras, OIB 96174040563</item>
      <item>Mate Brljević, OIB 20546483204, Tina Ujevića 11,21276 Vrgorac</item>
      <item>Marko Čančar, OIB 10974549365, Pobarska Cesta 18a,51211 Mihotići</item>
      <item>Matko Dropulić, OIB 60574603079, V. Prolog 86,21276 Veliki Prolog</item>
      <item>Mladenka Franić, OIB 17445693317, Vukovarska 27,21276 Vrgorac</item>
      <item>Damir Glibota, OIB 31875560517, Podprolog 54,21276 Potprolog</item>
      <item>Ivan Ilić, OIB 78519077759, Dusina 4,21276 Dusina</item>
      <item>Antonija Jelavić, OIB 02709062725, Orah 87,21276 Orah</item>
      <item>Darimir Jujnović, OIB 83811827316, Kozica 133,21275 Kozica</item>
      <item>Anđelka Jukić, OIB 51679787318, Ravča 4,21276 Ravča</item>
      <item>Mirko Kolak, OIB 31746699116, Zrinsko-Frankopanska 19b,21300 Makarska</item>
      <item>Stjepan Komšo, OIB 75660486712, Dolanec 75,10310 Jalševec Breški</item>
      <item>Tonći Maršić, OIB 55078413072, Tina Ujevića 15,21276 Vrgorac</item>
      <item>Momčilo Matković, OIB 55783586829, Put Plane 10,21276 Vrgorac</item>
      <item>Ranko Mišetić, OIB 99045967899, Grabovnik 0,Ljubuški</item>
      <item>Siniša Nizić, OIB 35332438874, Stari Velikobrdski Put 26a,21300 Makarska</item>
      <item>Mirjana Opačak, OIB 89126331643, Pčelinjak I 15,21276 Vrgorac</item>
      <item>Vojislav Purlija, OIB 62180080319, Tina Ujevića 13,21276 Vrgorac</item>
      <item>Dragan Radalj, OIB 06468733998, Duge Njive 57,21275 Duge Njive</item>
      <item>Danijela Radić, OIB 24331184109, Kotezi 70,21276 Kotezi</item>
      <item>Radoslav Radomiljac, OIB 63090242908, Ravča 15a,21276 Ravča</item>
      <item>Žarko Radomiljac, OIB 79530709462, Ravča 16,21276 Ravča</item>
      <item>Jure Španjić, OIB 98774352082, Otrić-Seoci 1431,20342 Otrić-Seoci</item>
      <item>Zvonimir Zadro, OIB 68262776328, Smrčenjaci 2,Mostar</item>
      <item>Agencija za osiguranje radničkih tražbina,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60040338789</item>
      <item>, OIB 85821130368</item>
      <item>, OIB 76594704111</item>
      <item>, OIB </item>
      <item>, OIB 21777333810</item>
      <item>, OIB 31941774117</item>
      <item>, OIB 38342739120</item>
      <item>, OIB 44879627792</item>
      <item>, OIB 04582652931</item>
      <item>, OIB 90196447109</item>
      <item>, OIB 32179081874</item>
      <item>, OIB 35075764438</item>
      <item>, OIB 82386143355</item>
      <item>, OIB 16626686704</item>
      <item>, OIB 81547946556</item>
      <item>, OIB 75121644808</item>
      <item>, OIB 25436845704</item>
      <item>, OIB 00031138108</item>
      <item>, OIB 16077131869</item>
      <item>, OIB 49617677906</item>
      <item>, OIB 45110431161</item>
      <item>, OIB 75708571291</item>
      <item>, OIB 74290197223</item>
      <item>, OIB 96174040563</item>
      <item>, OIB 20546483204</item>
      <item>, OIB 10974549365</item>
      <item>, OIB 60574603079</item>
      <item>, OIB 17445693317</item>
      <item>, OIB 31875560517</item>
      <item>, OIB 78519077759</item>
      <item>, OIB 02709062725</item>
      <item>, OIB 83811827316</item>
      <item>, OIB 51679787318</item>
      <item>, OIB 31746699116</item>
      <item>, OIB 75660486712</item>
      <item>, OIB 55078413072</item>
      <item>, OIB 55783586829</item>
      <item>, OIB 99045967899</item>
      <item>, OIB 35332438874</item>
      <item>, OIB 89126331643</item>
      <item>, OIB 62180080319</item>
      <item>, OIB 06468733998</item>
      <item>, OIB 24331184109</item>
      <item>, OIB 63090242908</item>
      <item>, OIB 79530709462</item>
      <item>, OIB 98774352082</item>
      <item>, OIB 68262776328</item>
      <item>, OIB 04323472109</item>
    </izvorni_sadrzaj>
    <derivirana_varijabla naziv="DomainObject.Predmet.SudioniciListNazivOIB_1">
      <item>, OIB 60040338789</item>
      <item>, OIB 85821130368</item>
      <item>, OIB 76594704111</item>
      <item>, OIB </item>
      <item>, OIB 21777333810</item>
      <item>, OIB 31941774117</item>
      <item>, OIB 38342739120</item>
      <item>, OIB 44879627792</item>
      <item>, OIB 04582652931</item>
      <item>, OIB 90196447109</item>
      <item>, OIB 32179081874</item>
      <item>, OIB 35075764438</item>
      <item>, OIB 82386143355</item>
      <item>, OIB 16626686704</item>
      <item>, OIB 81547946556</item>
      <item>, OIB 75121644808</item>
      <item>, OIB 25436845704</item>
      <item>, OIB 00031138108</item>
      <item>, OIB 16077131869</item>
      <item>, OIB 49617677906</item>
      <item>, OIB 45110431161</item>
      <item>, OIB 75708571291</item>
      <item>, OIB 74290197223</item>
      <item>, OIB 96174040563</item>
      <item>, OIB 20546483204</item>
      <item>, OIB 10974549365</item>
      <item>, OIB 60574603079</item>
      <item>, OIB 17445693317</item>
      <item>, OIB 31875560517</item>
      <item>, OIB 78519077759</item>
      <item>, OIB 02709062725</item>
      <item>, OIB 83811827316</item>
      <item>, OIB 51679787318</item>
      <item>, OIB 31746699116</item>
      <item>, OIB 75660486712</item>
      <item>, OIB 55078413072</item>
      <item>, OIB 55783586829</item>
      <item>, OIB 99045967899</item>
      <item>, OIB 35332438874</item>
      <item>, OIB 89126331643</item>
      <item>, OIB 62180080319</item>
      <item>, OIB 06468733998</item>
      <item>, OIB 24331184109</item>
      <item>, OIB 63090242908</item>
      <item>, OIB 79530709462</item>
      <item>, OIB 98774352082</item>
      <item>, OIB 68262776328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2018.</izvorni_sadrzaj>
    <derivirana_varijabla naziv="DomainObject.Predmet.DatumZadnjeOdrzaneSudskeRadnje_1">4. listopada 2018.</derivirana_varijabla>
  </DomainObject.Predmet.DatumZadnjeOdrzaneSudskeRadnje>
  <DomainObject.PredzadnjaOdlukaIzPredmeta.DatumDonosenjaOdluke>
    <izvorni_sadrzaj>27. rujna 2018.</izvorni_sadrzaj>
    <derivirana_varijabla naziv="DomainObject.PredzadnjaOdlukaIzPredmeta.DatumDonosenjaOdluke_1">27. rujna 2018.</derivirana_varijabla>
  </DomainObject.PredzadnjaOdlukaIzPredmeta.DatumDonosenjaOdluke>
  <DomainObject.PredzadnjaOdlukaIzPredmeta.Oznaka>
    <izvorni_sadrzaj>St-1329/2016-159</izvorni_sadrzaj>
    <derivirana_varijabla naziv="DomainObject.PredzadnjaOdlukaIzPredmeta.Oznaka_1">St-1329/2016-159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94164D-4F1E-4396-8889-2B64BCB157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387</properties:Words>
  <properties:Characters>1892</properties:Characters>
  <properties:Lines>60</properties:Lines>
  <properties:Paragraphs>36</properties:Paragraphs>
  <properties:TotalTime>43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/>
      <vt:lpstr/>
      <vt:lpstr>Z A K L J U Č A K</vt:lpstr>
    </vt:vector>
  </properties:TitlesOfParts>
  <properties:LinksUpToDate>false</properties:LinksUpToDate>
  <properties:CharactersWithSpaces>2257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2015-12-14T14:04:00Z</dcterms:created>
  <dc:creator>admin</dc:creator>
  <cp:lastModifiedBy>Ana Golub Gruić</cp:lastModifiedBy>
  <cp:lastPrinted>2018-11-28T09:02:00Z</cp:lastPrinted>
  <dcterms:modified xmlns:xsi="http://www.w3.org/2001/XMLSchema-instance" xsi:type="dcterms:W3CDTF">2018-11-28T09:09:00Z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(St-1329-2016 Zaključak - ročište za utvrđenje vrijednosti.docx)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