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B0F15" w14:paraId="62392D5A" w:rsidRDefault="00B35D38" w:rsidP="00B35D38" w:rsidR="00B35D3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68DB7ED" w:rsidRDefault="00B35D38" w:rsidP="00B35D38" w:rsidR="00B35D3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5D5DDF5" w:rsidRDefault="00B35D38" w:rsidP="00B35D38" w:rsidR="00B35D3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8B0D832" w:rsidRDefault="00B35D38" w:rsidP="00B35D38" w:rsidR="00B35D38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362C7FC" w:rsidRDefault="00B35D38" w:rsidP="00B35D38" w:rsidR="00B35D38">
      <w:pPr>
        <w:tabs>
          <w:tab w:pos="709" w:val="left"/>
        </w:tabs>
        <w:jc w:val="right"/>
      </w:pPr>
      <w:r>
        <w:t>42. St-2070/2015</w:t>
      </w:r>
    </w:p>
    <w:p w14:textId="77777777" w14:paraId="2F9EF5E0" w:rsidRDefault="00B35D38" w:rsidP="00B35D38" w:rsidR="00B35D38">
      <w:pPr>
        <w:tabs>
          <w:tab w:pos="709" w:val="left"/>
        </w:tabs>
        <w:jc w:val="right"/>
      </w:pPr>
    </w:p>
    <w:p w14:textId="77777777" w14:paraId="004B5870" w:rsidRDefault="00B35D38" w:rsidP="00B35D38" w:rsidR="00B35D38">
      <w:pPr>
        <w:tabs>
          <w:tab w:pos="709" w:val="left"/>
        </w:tabs>
        <w:jc w:val="right"/>
      </w:pPr>
    </w:p>
    <w:p w14:textId="77777777" w14:paraId="658C6DCB" w:rsidRDefault="00B35D38" w:rsidP="00B35D38" w:rsidR="00B35D38">
      <w:pPr>
        <w:tabs>
          <w:tab w:pos="709" w:val="left"/>
        </w:tabs>
        <w:jc w:val="center"/>
      </w:pPr>
      <w:r>
        <w:t>R E P U B L I K A   H R V A T S K A</w:t>
      </w:r>
    </w:p>
    <w:p w14:textId="77777777" w14:paraId="575CEBEC" w:rsidRDefault="00B35D38" w:rsidP="00B35D38" w:rsidR="00B35D38">
      <w:pPr>
        <w:tabs>
          <w:tab w:pos="709" w:val="left"/>
        </w:tabs>
        <w:jc w:val="center"/>
      </w:pPr>
    </w:p>
    <w:p w14:textId="77777777" w14:paraId="22D3A988" w:rsidRDefault="00B35D38" w:rsidP="00B35D38" w:rsidR="00B35D38">
      <w:pPr>
        <w:tabs>
          <w:tab w:pos="709" w:val="left"/>
        </w:tabs>
        <w:jc w:val="center"/>
      </w:pPr>
      <w:r>
        <w:t>R J E Š E N J E</w:t>
      </w:r>
    </w:p>
    <w:p w14:textId="77777777" w14:paraId="2D1B965B" w:rsidRDefault="00B35D38" w:rsidP="00B35D38" w:rsidR="00B35D38">
      <w:pPr>
        <w:tabs>
          <w:tab w:pos="709" w:val="left"/>
        </w:tabs>
        <w:jc w:val="both"/>
      </w:pPr>
    </w:p>
    <w:p w14:textId="77777777" w14:paraId="1663F3A2" w:rsidRDefault="00B35D38" w:rsidP="00B35D38" w:rsidR="00B35D3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 ERICOM d.o.o., Zagreb, Luke Stiplošeka 12, OIB 94742880729, dana 26. travnja 2016.g. </w:t>
      </w:r>
    </w:p>
    <w:p w14:textId="77777777" w14:paraId="138647C6" w:rsidRDefault="00B35D38" w:rsidP="00B35D38" w:rsidR="00B35D38">
      <w:pPr>
        <w:tabs>
          <w:tab w:pos="709" w:val="left"/>
        </w:tabs>
        <w:jc w:val="both"/>
      </w:pPr>
    </w:p>
    <w:p w14:textId="77777777" w14:paraId="217C3A11" w:rsidRDefault="00B35D38" w:rsidP="00B35D38" w:rsidR="00B35D38">
      <w:pPr>
        <w:tabs>
          <w:tab w:pos="709" w:val="left"/>
        </w:tabs>
        <w:jc w:val="center"/>
      </w:pPr>
      <w:r>
        <w:t>r i j e š i o   j e</w:t>
      </w:r>
    </w:p>
    <w:p w14:textId="77777777" w14:paraId="35CC6E6D" w:rsidRDefault="00B35D38" w:rsidP="00B35D38" w:rsidR="00B35D38">
      <w:pPr>
        <w:tabs>
          <w:tab w:pos="709" w:val="left"/>
        </w:tabs>
        <w:jc w:val="both"/>
      </w:pPr>
    </w:p>
    <w:p w14:textId="77777777" w14:paraId="7EB513AD" w:rsidRDefault="00B35D38" w:rsidP="00B35D38" w:rsidR="00B35D38">
      <w:pPr>
        <w:ind w:firstLine="708"/>
        <w:jc w:val="both"/>
      </w:pPr>
      <w:r>
        <w:t>I   Otvara se stečajni postupak nad dužnikom ERICOM d.o.o., Zagreb, Luke Stiplošeka 12, OIB 94742880729.</w:t>
      </w:r>
    </w:p>
    <w:p w14:textId="77777777" w14:paraId="03C0CA03" w:rsidRDefault="00B35D38" w:rsidP="00B35D38" w:rsidR="00B35D38">
      <w:pPr>
        <w:ind w:firstLine="708"/>
        <w:jc w:val="both"/>
      </w:pPr>
      <w:r>
        <w:t xml:space="preserve">Stečajni postupak otvoren je 26. travnja 2016.g. u 15,00 sati kada je ovo rješenje objavljeno na mrežnoj stanici e-oglasne ploče ovog suda. </w:t>
      </w:r>
    </w:p>
    <w:p w14:textId="77777777" w14:paraId="161299CD" w:rsidRDefault="00B35D38" w:rsidP="00B35D38" w:rsidR="00B35D38">
      <w:pPr>
        <w:ind w:firstLine="708"/>
        <w:jc w:val="both"/>
      </w:pPr>
    </w:p>
    <w:p w14:textId="77777777" w14:paraId="62A3169A" w:rsidRDefault="00B35D38" w:rsidP="00B35D38" w:rsidR="00B35D38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Bojana Sajko, Zagreb, Bužanova 15, OIB: 64449452864.                   </w:t>
      </w:r>
    </w:p>
    <w:p w14:textId="77777777" w14:paraId="25A6F693" w:rsidRDefault="00B35D38" w:rsidP="00B35D38" w:rsidR="00B35D38">
      <w:pPr>
        <w:ind w:firstLine="708"/>
        <w:jc w:val="both"/>
      </w:pPr>
    </w:p>
    <w:p w14:textId="77777777" w14:paraId="114E3D12" w:rsidRDefault="00B35D38" w:rsidP="00B35D38" w:rsidR="00B35D38">
      <w:pPr>
        <w:ind w:firstLine="708"/>
        <w:jc w:val="both"/>
      </w:pPr>
      <w:r>
        <w:t>III   Zaključuje se stečajni postupak nad dužnikom ERICOM d.o.o., Zagreb, Luke Stiplošeka 12, OIB 94742880729.</w:t>
      </w:r>
    </w:p>
    <w:p w14:textId="77777777" w14:paraId="0189A2F3" w:rsidRDefault="00B35D38" w:rsidP="00B35D38" w:rsidR="00B35D38">
      <w:pPr>
        <w:ind w:firstLine="708"/>
        <w:jc w:val="both"/>
      </w:pPr>
    </w:p>
    <w:p w14:textId="77777777" w14:paraId="183CFBBA" w:rsidRDefault="00B35D38" w:rsidP="00B35D38" w:rsidR="00B35D3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691D1EE" w:rsidRDefault="00B35D38" w:rsidP="00B35D38" w:rsidR="00B35D38">
      <w:pPr>
        <w:ind w:firstLine="708"/>
        <w:jc w:val="both"/>
      </w:pPr>
    </w:p>
    <w:p w14:textId="77777777" w14:paraId="532F881D" w:rsidRDefault="00B35D38" w:rsidP="00B35D38" w:rsidR="00B35D38">
      <w:pPr>
        <w:jc w:val="center"/>
      </w:pPr>
      <w:r>
        <w:t>Obrazloženje</w:t>
      </w:r>
    </w:p>
    <w:p w14:textId="77777777" w14:paraId="6185B14D" w:rsidRDefault="00B35D38" w:rsidP="00B35D38" w:rsidR="00B35D38">
      <w:pPr>
        <w:jc w:val="center"/>
      </w:pPr>
    </w:p>
    <w:p w14:textId="77777777" w14:paraId="60EFBEF9" w:rsidRDefault="00B35D38" w:rsidP="00B35D38" w:rsidR="00B35D3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87E34CA" w:rsidRDefault="00B35D38" w:rsidP="00B35D38" w:rsidR="00B35D3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CBC1D85" w:rsidRDefault="00B35D38" w:rsidP="00B35D38" w:rsidR="00B35D38">
      <w:pPr>
        <w:ind w:firstLine="708"/>
        <w:jc w:val="both"/>
      </w:pPr>
      <w:r>
        <w:t>Po zaključku nije postupljeno.</w:t>
      </w:r>
    </w:p>
    <w:p w14:textId="77777777" w14:paraId="67C565FC" w:rsidRDefault="00B35D38" w:rsidP="00B35D38" w:rsidR="00B35D38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AE65941" w:rsidRDefault="00B35D38" w:rsidP="00B35D38" w:rsidR="00B35D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1FACAE3" w:rsidRDefault="00B35D38" w:rsidP="00B35D38" w:rsidR="00B35D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D4629C0" w:rsidRDefault="00B35D38" w:rsidP="00B35D38" w:rsidR="00B35D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7BC88EF" w:rsidRDefault="00B35D38" w:rsidP="00B35D38" w:rsidR="00B35D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46DE1F07" w:rsidRDefault="00B35D38" w:rsidP="00B35D38" w:rsidR="00B35D3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2592017" w:rsidRDefault="00B35D38" w:rsidP="00B35D38" w:rsidR="00B35D38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50EC15F" w:rsidTr="00B35D38" w:rsidR="00B35D38">
        <w:tc>
          <w:tcPr>
            <w:tcW w:type="dxa" w:w="2346"/>
          </w:tcPr>
          <w:p w14:textId="77777777" w14:paraId="4030F64F" w:rsidRDefault="00B35D38" w:rsidR="00B35D38">
            <w:pPr>
              <w:tabs>
                <w:tab w:pos="709" w:val="left"/>
              </w:tabs>
              <w:jc w:val="right"/>
            </w:pPr>
            <w:r>
              <w:t>42. St-2070/2015</w:t>
            </w:r>
          </w:p>
          <w:p w14:textId="77777777" w14:paraId="31661A61" w:rsidRDefault="00B35D38" w:rsidR="00B35D38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21D33F4" w:rsidRDefault="00B35D38" w:rsidP="00B35D38" w:rsidR="00B35D38">
      <w:pPr>
        <w:jc w:val="both"/>
      </w:pPr>
    </w:p>
    <w:p w14:textId="77777777" w14:paraId="055ED456" w:rsidRDefault="00B35D38" w:rsidP="00B35D38" w:rsidR="00B35D38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2049FAA" w:rsidRDefault="00B35D38" w:rsidP="00B35D38" w:rsidR="00B35D38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66E0DFB" w:rsidRDefault="00B35D38" w:rsidP="00B35D38" w:rsidR="00B35D38">
      <w:pPr>
        <w:jc w:val="both"/>
      </w:pPr>
      <w:r>
        <w:tab/>
        <w:t>Izbor stečajnog upravitelja odabran je primjenom odredbe čl. 432 SZ.</w:t>
      </w:r>
    </w:p>
    <w:p w14:textId="77777777" w14:paraId="671B2C20" w:rsidRDefault="00B35D38" w:rsidP="00B35D38" w:rsidR="00B35D38">
      <w:pPr>
        <w:jc w:val="both"/>
      </w:pPr>
      <w:r>
        <w:tab/>
      </w:r>
    </w:p>
    <w:p w14:textId="77777777" w14:paraId="1878AE94" w:rsidRDefault="00B35D38" w:rsidP="00B35D38" w:rsidR="00B35D38">
      <w:pPr>
        <w:tabs>
          <w:tab w:pos="709" w:val="left"/>
        </w:tabs>
        <w:jc w:val="center"/>
      </w:pPr>
      <w:r>
        <w:t xml:space="preserve">U Zagrebu,  26. travnja 2016.g. </w:t>
      </w:r>
    </w:p>
    <w:p w14:textId="77777777" w14:paraId="68CE2D45" w:rsidRDefault="00B35D38" w:rsidP="00B35D38" w:rsidR="00B35D38">
      <w:pPr>
        <w:tabs>
          <w:tab w:pos="709" w:val="left"/>
        </w:tabs>
      </w:pPr>
    </w:p>
    <w:p w14:textId="77777777" w14:paraId="48AB912C" w:rsidRDefault="00B35D38" w:rsidP="00B35D38" w:rsidR="00B35D3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8ED2E68" w:rsidRDefault="00B35D38" w:rsidP="00B35D38" w:rsidR="00B35D38">
      <w:pPr>
        <w:tabs>
          <w:tab w:pos="709" w:val="left"/>
        </w:tabs>
      </w:pPr>
    </w:p>
    <w:p w14:textId="77777777" w14:paraId="3E1A3B6D" w:rsidRDefault="00B35D38" w:rsidP="00B35D38" w:rsidR="00B35D3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F6690CE" w:rsidRDefault="00B35D38" w:rsidP="00B35D38" w:rsidR="00B35D38">
      <w:pPr>
        <w:tabs>
          <w:tab w:pos="709" w:val="left"/>
        </w:tabs>
      </w:pPr>
    </w:p>
    <w:p w14:textId="77777777" w14:paraId="6CCDD7E5" w:rsidRDefault="00B35D38" w:rsidP="00B35D38" w:rsidR="00B35D38">
      <w:pPr>
        <w:jc w:val="both"/>
      </w:pPr>
      <w:r>
        <w:t>UPUTA O PRAVNOM LIJEKU:</w:t>
      </w:r>
    </w:p>
    <w:p w14:textId="77777777" w14:paraId="2FE05AB6" w:rsidRDefault="00B35D38" w:rsidP="00B35D38" w:rsidR="00B35D38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4D04CEF5" w:rsidRDefault="00B35D38" w:rsidP="00B35D38" w:rsidR="00B35D38">
      <w:pPr>
        <w:jc w:val="both"/>
      </w:pPr>
    </w:p>
    <w:p w14:textId="77777777" w14:paraId="4C847AD9" w:rsidRDefault="00B35D38" w:rsidP="00B35D38" w:rsidR="00B35D38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1169BB9D" w:rsidRDefault="00B35D38" w:rsidP="00B35D38" w:rsidR="00B35D38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204F3547" w:rsidRDefault="00B35D38" w:rsidP="00B35D38" w:rsidR="00B35D38">
      <w:pPr>
        <w:jc w:val="both"/>
      </w:pPr>
    </w:p>
    <w:p w14:textId="77777777" w14:paraId="19BBA3F6" w:rsidRDefault="00B35D38" w:rsidP="00B35D38" w:rsidR="00B35D38">
      <w:pPr>
        <w:jc w:val="both"/>
      </w:pPr>
    </w:p>
    <w:p w14:textId="77777777" w14:paraId="4E8DCC90" w:rsidRDefault="00B35D38" w:rsidP="00B35D38" w:rsidR="00B35D38">
      <w:pPr>
        <w:tabs>
          <w:tab w:pos="709" w:val="left"/>
        </w:tabs>
      </w:pPr>
    </w:p>
    <w:p w14:textId="00BF0488" w14:paraId="00BF048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35D38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5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5D3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35D3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35D38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B35D3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5D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5D3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5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5D3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35D3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35D38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B35D3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5D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5D3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21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St-2070/2015</izvorni_sadrzaj>
    <derivirana_varijabla naziv="DomainObject.Predmet.OznakaBroj_1">St-2070/2015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ERICOM d.o.o.</izvorni_sadrzaj>
    <derivirana_varijabla naziv="DomainObject.Predmet.ProtustrankaFormated_1">  ERICOM d.o.o.</derivirana_varijabla>
  </DomainObject.Predmet.ProtustrankaFormated>
  <DomainObject.Predmet.ProtustrankaFormatedOIB>
    <izvorni_sadrzaj>  ERICOM d.o.o., OIB 94742880729</izvorni_sadrzaj>
    <derivirana_varijabla naziv="DomainObject.Predmet.ProtustrankaFormatedOIB_1">  ERICOM d.o.o., OIB 94742880729</derivirana_varijabla>
  </DomainObject.Predmet.ProtustrankaFormatedOIB>
  <DomainObject.Predmet.ProtustrankaFormatedWithAdress>
    <izvorni_sadrzaj> ERICOM d.o.o., Luke Stiplošeka 12, 10000 Zagreb</izvorni_sadrzaj>
    <derivirana_varijabla naziv="DomainObject.Predmet.ProtustrankaFormatedWithAdress_1"> ERICOM d.o.o., Luke Stiplošeka 12, 10000 Zagreb</derivirana_varijabla>
  </DomainObject.Predmet.ProtustrankaFormatedWithAdress>
  <DomainObject.Predmet.ProtustrankaFormatedWithAdressOIB>
    <izvorni_sadrzaj> ERICOM d.o.o., OIB 94742880729, Luke Stiplošeka 12, 10000 Zagreb</izvorni_sadrzaj>
    <derivirana_varijabla naziv="DomainObject.Predmet.ProtustrankaFormatedWithAdressOIB_1"> ERICOM d.o.o., OIB 94742880729, Luke Stiplošeka 12, 10000 Zagreb</derivirana_varijabla>
  </DomainObject.Predmet.ProtustrankaFormatedWithAdressOIB>
  <DomainObject.Predmet.ProtustrankaWithAdress>
    <izvorni_sadrzaj>ERICOM d.o.o. Luke Stiplošeka 12, 10000 Zagreb</izvorni_sadrzaj>
    <derivirana_varijabla naziv="DomainObject.Predmet.ProtustrankaWithAdress_1">ERICOM d.o.o. Luke Stiplošeka 12, 10000 Zagreb</derivirana_varijabla>
  </DomainObject.Predmet.ProtustrankaWithAdress>
  <DomainObject.Predmet.ProtustrankaWithAdressOIB>
    <izvorni_sadrzaj>ERICOM d.o.o., OIB 94742880729, Luke Stiplošeka 12, 10000 Zagreb</izvorni_sadrzaj>
    <derivirana_varijabla naziv="DomainObject.Predmet.ProtustrankaWithAdressOIB_1">ERICOM d.o.o., OIB 94742880729, Luke Stiplošeka 12, 10000 Zagreb</derivirana_varijabla>
  </DomainObject.Predmet.ProtustrankaWithAdressOIB>
  <DomainObject.Predmet.ProtustrankaNazivFormated>
    <izvorni_sadrzaj>ERICOM d.o.o.</izvorni_sadrzaj>
    <derivirana_varijabla naziv="DomainObject.Predmet.ProtustrankaNazivFormated_1">ERICOM d.o.o.</derivirana_varijabla>
  </DomainObject.Predmet.ProtustrankaNazivFormated>
  <DomainObject.Predmet.ProtustrankaNazivFormatedOIB>
    <izvorni_sadrzaj>ERICOM d.o.o., OIB 94742880729</izvorni_sadrzaj>
    <derivirana_varijabla naziv="DomainObject.Predmet.ProtustrankaNazivFormatedOIB_1">ERICOM d.o.o., OIB 94742880729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ERICOM d.o.o.</item>
    </izvorni_sadrzaj>
    <derivirana_varijabla naziv="DomainObject.Predmet.ProtuStrankaListFormated_1">
      <item>ERICOM d.o.o.</item>
    </derivirana_varijabla>
  </DomainObject.Predmet.ProtuStrankaListFormated>
  <DomainObject.Predmet.ProtuStrankaListFormatedOIB>
    <izvorni_sadrzaj>
      <item>ERICOM d.o.o., OIB 94742880729</item>
    </izvorni_sadrzaj>
    <derivirana_varijabla naziv="DomainObject.Predmet.ProtuStrankaListFormatedOIB_1">
      <item>ERICOM d.o.o., OIB 94742880729</item>
    </derivirana_varijabla>
  </DomainObject.Predmet.ProtuStrankaListFormatedOIB>
  <DomainObject.Predmet.ProtuStrankaListFormatedWithAdress>
    <izvorni_sadrzaj>
      <item>ERICOM d.o.o., Luke Stiplošeka 12, 10000 Zagreb</item>
    </izvorni_sadrzaj>
    <derivirana_varijabla naziv="DomainObject.Predmet.ProtuStrankaListFormatedWithAdress_1">
      <item>ERICOM d.o.o., Luke Stiplošeka 12, 10000 Zagreb</item>
    </derivirana_varijabla>
  </DomainObject.Predmet.ProtuStrankaListFormatedWithAdress>
  <DomainObject.Predmet.ProtuStrankaListFormatedWithAdressOIB>
    <izvorni_sadrzaj>
      <item>ERICOM d.o.o., OIB 94742880729, Luke Stiplošeka 12, 10000 Zagreb</item>
    </izvorni_sadrzaj>
    <derivirana_varijabla naziv="DomainObject.Predmet.ProtuStrankaListFormatedWithAdressOIB_1">
      <item>ERICOM d.o.o., OIB 94742880729, Luke Stiplošeka 12, 10000 Zagreb</item>
    </derivirana_varijabla>
  </DomainObject.Predmet.ProtuStrankaListFormatedWithAdressOIB>
  <DomainObject.Predmet.ProtuStrankaListNazivFormated>
    <izvorni_sadrzaj>
      <item>ERICOM d.o.o.</item>
    </izvorni_sadrzaj>
    <derivirana_varijabla naziv="DomainObject.Predmet.ProtuStrankaListNazivFormated_1">
      <item>ERICOM d.o.o.</item>
    </derivirana_varijabla>
  </DomainObject.Predmet.ProtuStrankaListNazivFormated>
  <DomainObject.Predmet.ProtuStrankaListNazivFormatedOIB>
    <izvorni_sadrzaj>
      <item>ERICOM d.o.o., OIB 94742880729</item>
    </izvorni_sadrzaj>
    <derivirana_varijabla naziv="DomainObject.Predmet.ProtuStrankaListNazivFormatedOIB_1">
      <item>ERICOM d.o.o., OIB 94742880729</item>
    </derivirana_varijabla>
  </DomainObject.Predmet.ProtuStrankaListNazivFormatedOIB>
  <DomainObject.Predmet.OstaliListFormated>
    <izvorni_sadrzaj>
      <item>Ermin Redžić</item>
      <item>HRVATSKI ZAVOD ZA MIROVINSKO OSIGURANJE</item>
    </izvorni_sadrzaj>
    <derivirana_varijabla naziv="DomainObject.Predmet.OstaliListFormated_1">
      <item>Ermin Redžić</item>
      <item>HRVATSKI ZAVOD ZA MIROVINSKO OSIGURANJE</item>
    </derivirana_varijabla>
  </DomainObject.Predmet.OstaliListFormated>
  <DomainObject.Predmet.OstaliListFormatedOIB>
    <izvorni_sadrzaj>
      <item>Ermin Redžić, OIB 90580446307</item>
      <item>HRVATSKI ZAVOD ZA MIROVINSKO OSIGURANJE, OIB 84397956623</item>
    </izvorni_sadrzaj>
    <derivirana_varijabla naziv="DomainObject.Predmet.OstaliListFormatedOIB_1">
      <item>Ermin Redžić, OIB 90580446307</item>
      <item>HRVATSKI ZAVOD ZA MIROVINSKO OSIGURANJE, OIB 84397956623</item>
    </derivirana_varijabla>
  </DomainObject.Predmet.OstaliListFormatedOIB>
  <DomainObject.Predmet.OstaliListFormatedWithAdress>
    <izvorni_sadrzaj>
      <item>Ermin Redžić, Stiplošekova 12, 10000 Zagreb</item>
      <item>HRVATSKI ZAVOD ZA MIROVINSKO OSIGURANJE, Trpimirova 4, 10000 Zagreb</item>
    </izvorni_sadrzaj>
    <derivirana_varijabla naziv="DomainObject.Predmet.OstaliListFormatedWithAdress_1">
      <item>Ermin Redžić, Stiplošekova 12,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Ermin Redžić, OIB 90580446307, Stiplošekova 12, 10000 Zagreb</item>
      <item>HRVATSKI ZAVOD ZA MIROVINSKO OSIGURANJE, OIB 84397956623, Trpimirova 4, 10000 Zagreb</item>
    </izvorni_sadrzaj>
    <derivirana_varijabla naziv="DomainObject.Predmet.OstaliListFormatedWithAdressOIB_1">
      <item>Ermin Redžić, OIB 90580446307, Stiplošekova 12,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Ermin Redžić</item>
      <item>HRVATSKI ZAVOD ZA MIROVINSKO OSIGURANJE</item>
    </izvorni_sadrzaj>
    <derivirana_varijabla naziv="DomainObject.Predmet.OstaliListNazivFormated_1">
      <item>Ermin Redžić</item>
      <item>HRVATSKI ZAVOD ZA MIROVINSKO OSIGURANJE</item>
    </derivirana_varijabla>
  </DomainObject.Predmet.OstaliListNazivFormated>
  <DomainObject.Predmet.OstaliListNazivFormatedOIB>
    <izvorni_sadrzaj>
      <item>Ermin Redžić, OIB 90580446307</item>
      <item>HRVATSKI ZAVOD ZA MIROVINSKO OSIGURANJE, OIB 84397956623</item>
    </izvorni_sadrzaj>
    <derivirana_varijabla naziv="DomainObject.Predmet.OstaliListNazivFormatedOIB_1">
      <item>Ermin Redžić, OIB 90580446307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ERICOM d.o.o.</izvorni_sadrzaj>
    <derivirana_varijabla naziv="DomainObject.Predmet.ProtustrankaIDrugi_1">ERICOM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ERICOM d.o.o., OIB 94742880729, Luke Stiplošeka 12, 10000 Zagreb</izvorni_sadrzaj>
    <derivirana_varijabla naziv="DomainObject.Predmet.ProtustrankaIDrugiAdressOIB_1">ERICOM d.o.o., OIB 94742880729, Luke Stiplošeka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ERICOM d.o.o.</item>
      <item>Ermin Redžić</item>
      <item>HRVATSKI ZAVOD ZA MIROVINSKO OSIGURANJE</item>
    </izvorni_sadrzaj>
    <derivirana_varijabla naziv="DomainObject.Predmet.SudioniciListNaziv_1">
      <item>FINA Regionalni centar Zagreb</item>
      <item>ERICOM d.o.o.</item>
      <item>Ermin Redžić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ERICOM d.o.o., OIB 94742880729, Luke Stiplošeka 12,10000 Zagreb</item>
      <item>Ermin Redžić, OIB 90580446307, Stiplošekova 12,10000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ERICOM d.o.o., OIB 94742880729, Luke Stiplošeka 12,10000 Zagreb</item>
      <item>Ermin Redžić, OIB 90580446307, Stiplošekova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94742880729</item>
      <item>, OIB 90580446307</item>
      <item>, OIB 84397956623</item>
    </izvorni_sadrzaj>
    <derivirana_varijabla naziv="DomainObject.Predmet.SudioniciListNazivOIB_1">
      <item>, OIB 85821130368</item>
      <item>, OIB 94742880729</item>
      <item>, OIB 90580446307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1840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2016-04-26T12:07:00Z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