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cca5" w14:paraId="e33cca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0C71B0">
        <w:rPr>
          <w:rFonts w:hAnsi="Times New Roman" w:ascii="Times New Roman"/>
        </w:rPr>
        <w:t xml:space="preserve">                     </w:t>
      </w:r>
      <w:r w:rsidR="00EF0738">
        <w:rPr>
          <w:rFonts w:hAnsi="Times New Roman" w:ascii="Times New Roman"/>
        </w:rPr>
        <w:t>48. St-</w:t>
      </w:r>
      <w:r w:rsidR="00054C98">
        <w:rPr>
          <w:rFonts w:hAnsi="Times New Roman" w:ascii="Times New Roman"/>
        </w:rPr>
        <w:t>6730</w:t>
      </w:r>
      <w:r w:rsidRPr="008F27CC">
        <w:rPr>
          <w:rFonts w:hAnsi="Times New Roman" w:ascii="Times New Roman"/>
        </w:rPr>
        <w:t>/16</w:t>
      </w:r>
      <w:r w:rsidR="000C71B0">
        <w:rPr>
          <w:rFonts w:hAnsi="Times New Roman" w:ascii="Times New Roman"/>
        </w:rPr>
        <w:t>-19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0C71B0" w:rsidP="00D4710A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I M E  R E P U B L I K E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54C98" w:rsidRPr="00054C98">
        <w:rPr>
          <w:rFonts w:hAnsi="Times New Roman" w:ascii="Times New Roman"/>
        </w:rPr>
        <w:t>MOTO SERVIS D-BIKE j.d.o.o. za usluge, Donje Mrzlo Polje Mrežničko,Donje Mrzlo Polje Mrežničko 102, OIB: 00711326925, MBS: 081031058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54C98" w:rsidRPr="00054C98">
        <w:rPr>
          <w:rFonts w:hAnsi="Times New Roman" w:ascii="Times New Roman"/>
        </w:rPr>
        <w:t>MOTO SERVIS D-BIKE j.d.o.o. za usluge, Donje Mrzlo Polje Mrežničko,Donje Mrzlo Polje Mrežničko 102, OIB: 00711326925, MBS: 081031058</w:t>
      </w:r>
      <w:r w:rsidR="00123017">
        <w:rPr>
          <w:rFonts w:hAnsi="Times New Roman" w:ascii="Times New Roman"/>
        </w:rPr>
        <w:t>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0C71B0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054C98" w:rsidRPr="00054C98">
        <w:rPr>
          <w:rFonts w:hAnsi="Times New Roman" w:ascii="Times New Roman"/>
        </w:rPr>
        <w:t>Jakir Nikola</w:t>
      </w:r>
      <w:r w:rsidR="0076442B">
        <w:rPr>
          <w:rFonts w:hAnsi="Times New Roman" w:ascii="Times New Roman"/>
        </w:rPr>
        <w:t xml:space="preserve"> </w:t>
      </w:r>
      <w:r w:rsidR="005004FD" w:rsidRPr="005004FD">
        <w:rPr>
          <w:rFonts w:hAnsi="Times New Roman" w:ascii="Times New Roman"/>
        </w:rPr>
        <w:t xml:space="preserve">iz Zagreba, </w:t>
      </w:r>
      <w:r w:rsidR="00054C98">
        <w:rPr>
          <w:rFonts w:hAnsi="Times New Roman" w:ascii="Times New Roman"/>
        </w:rPr>
        <w:t>Vojina Bakića 10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054C98" w:rsidRPr="00054C98">
        <w:rPr>
          <w:rFonts w:hAnsi="Times New Roman" w:ascii="Times New Roman"/>
        </w:rPr>
        <w:t>35440503043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054C98" w:rsidRPr="00054C98">
        <w:rPr>
          <w:rFonts w:hAnsi="Times New Roman" w:ascii="Times New Roman"/>
        </w:rPr>
        <w:t>MOTO SERVIS D-BIKE j.d.o.o. za usluge, Donje Mrzlo Polje Mrežničko,Donje Mrzlo Polje Mrežničko 102, OIB: 00711326925, MBS: 081031058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54C98" w:rsidRPr="00054C98">
        <w:rPr>
          <w:rFonts w:hAnsi="Times New Roman" w:ascii="Times New Roman"/>
        </w:rPr>
        <w:t>MOTO SERVIS D-BIKE j.d.o.o. za usluge, Donje Mrzlo Polje Mrežničko,Donje Mrzlo Polje Mrežničko 102, OIB: 00711326925, MBS: 081031058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054C98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054C98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054C98" w:rsidRPr="00054C98">
        <w:rPr>
          <w:rFonts w:hAnsi="Times New Roman" w:ascii="Times New Roman"/>
        </w:rPr>
        <w:t>MOTO SERVIS D-BIKE j.d.o.o. za usluge, Donje Mrzlo Polje Mrežničko,Donje Mrzlo Polje Mrežničko 102, OIB: 00711326925, MBS: 081031058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5004FD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54C98">
        <w:rPr>
          <w:rFonts w:hAnsi="Times New Roman" w:ascii="Times New Roman"/>
        </w:rPr>
        <w:t>2</w:t>
      </w:r>
      <w:r w:rsidR="0076442B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054C98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004FD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6442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054C98">
        <w:rPr>
          <w:rFonts w:hAnsi="Times New Roman" w:ascii="Times New Roman"/>
        </w:rPr>
        <w:t>20.540,41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54C98">
        <w:rPr>
          <w:rFonts w:hAnsi="Times New Roman" w:ascii="Times New Roman"/>
        </w:rPr>
        <w:t>17</w:t>
      </w:r>
      <w:r w:rsidR="00CC1769">
        <w:rPr>
          <w:rFonts w:hAnsi="Times New Roman" w:ascii="Times New Roman"/>
        </w:rPr>
        <w:t xml:space="preserve">. </w:t>
      </w:r>
      <w:r w:rsidR="005004FD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54C98">
        <w:rPr>
          <w:rFonts w:hAnsi="Times New Roman" w:ascii="Times New Roman"/>
        </w:rPr>
        <w:t>23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5004FD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054C98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 xml:space="preserve">. </w:t>
      </w:r>
      <w:r w:rsidR="0076442B">
        <w:rPr>
          <w:rFonts w:hAnsi="Times New Roman" w:ascii="Times New Roman"/>
        </w:rPr>
        <w:t xml:space="preserve">svibnja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054C98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6442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9F150A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9F150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2F69A8">
        <w:rPr>
          <w:rFonts w:hAnsi="Times New Roman" w:ascii="Times New Roman"/>
        </w:rPr>
        <w:t>,v.r.</w:t>
      </w:r>
    </w:p>
    <w:p w:rsidRDefault="006A3D35" w:rsidP="009F150A" w:rsidR="006A3D35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2F69A8" w:rsidP="00571BB5" w:rsidR="009F150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otpavka-ovl. službenik</w:t>
      </w:r>
    </w:p>
    <w:p w:rsidRDefault="002F69A8" w:rsidP="002F69A8" w:rsidR="00B670B8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Vinka Mihaliničić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F150A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85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5A3" w:rsidR="008D05A3">
      <w:r>
        <w:separator/>
      </w:r>
    </w:p>
  </w:endnote>
  <w:endnote w:id="0" w:type="continuationSeparator">
    <w:p w:rsidRDefault="008D05A3" w:rsidR="008D0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5A3" w:rsidR="008D05A3">
      <w:r>
        <w:separator/>
      </w:r>
    </w:p>
  </w:footnote>
  <w:footnote w:id="0" w:type="continuationSeparator">
    <w:p w:rsidRDefault="008D05A3" w:rsidR="008D0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9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54C98">
      <w:rPr>
        <w:rFonts w:hAnsi="Times New Roman" w:ascii="Times New Roman"/>
      </w:rPr>
      <w:t>6730/</w:t>
    </w:r>
    <w:r w:rsidR="00464385">
      <w:rPr>
        <w:rFonts w:hAnsi="Times New Roman" w:ascii="Times New Roman"/>
      </w:rPr>
      <w:t>1</w:t>
    </w:r>
    <w:r w:rsidR="0054065D">
      <w:rPr>
        <w:rFonts w:hAnsi="Times New Roman" w:ascii="Times New Roman"/>
      </w:rPr>
      <w:t>6</w:t>
    </w:r>
    <w:r w:rsidR="000C71B0">
      <w:rPr>
        <w:rFonts w:hAnsi="Times New Roman" w:ascii="Times New Roman"/>
      </w:rPr>
      <w:t>-19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C71B0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2F69A8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A7A79"/>
    <w:rsid w:val="008B012E"/>
    <w:rsid w:val="008B4C87"/>
    <w:rsid w:val="008B57BD"/>
    <w:rsid w:val="008C5622"/>
    <w:rsid w:val="008D05A3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50A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6730</izvorni_sadrzaj>
    <derivirana_varijabla naziv="DomainObject.Predmet.Broj_1">6730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St-6730/2016</izvorni_sadrzaj>
    <derivirana_varijabla naziv="DomainObject.Predmet.OznakaBroj_1">St-6730/2016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SERVIS D-BIKE j.d.o.o. zastupanog po punomoćniku DRAŽEN ČVANGIĆ</izvorni_sadrzaj>
    <derivirana_varijabla naziv="DomainObject.Predmet.ProtustrankaFormated_1">  MOTO SERVIS D-BIKE j.d.o.o. zastupanog po punomoćniku DRAŽEN ČVANGIĆ</derivirana_varijabla>
  </DomainObject.Predmet.ProtustrankaFormated>
  <DomainObject.Predmet.ProtustrankaFormatedOIB>
    <izvorni_sadrzaj>  MOTO SERVIS D-BIKE j.d.o.o., OIB 00711326925 zastupanog po punomoćniku DRAŽEN ČVANGIĆ</izvorni_sadrzaj>
    <derivirana_varijabla naziv="DomainObject.Predmet.ProtustrankaFormatedOIB_1">  MOTO SERVIS D-BIKE j.d.o.o., OIB 00711326925 zastupanog po punomoćniku DRAŽEN ČVANGIĆ</derivirana_varijabla>
  </DomainObject.Predmet.ProtustrankaFormatedOIB>
  <DomainObject.Predmet.ProtustrankaFormatedWithAdress>
    <izvorni_sadrzaj> MOTO SERVIS D-BIKE j.d.o.o., Donje Mrzlo Polje Mrežničko 102, 47250 Donje Mrzlo Polje Mrežn. zastupanog po punomoćniku DRAŽEN ČVANGIĆ</izvorni_sadrzaj>
    <derivirana_varijabla naziv="DomainObject.Predmet.ProtustrankaFormatedWithAdress_1"> MOTO SERVIS D-BIKE j.d.o.o., Donje Mrzlo Polje Mrežničko 102, 47250 Donje Mrzlo Polje Mrežn. zastupanog po punomoćniku DRAŽEN ČVANGIĆ</derivirana_varijabla>
  </DomainObject.Predmet.ProtustrankaFormatedWithAdress>
  <DomainObject.Predmet.ProtustrankaFormatedWithAdressOIB>
    <izvorni_sadrzaj> MOTO SERVIS D-BIKE j.d.o.o., OIB 00711326925, Donje Mrzlo Polje Mrežničko 102, 47250 Donje Mrzlo Polje Mrežn. zastupanog po punomoćniku DRAŽEN ČVANGIĆ</izvorni_sadrzaj>
    <derivirana_varijabla naziv="DomainObject.Predmet.ProtustrankaFormatedWithAdressOIB_1"> MOTO SERVIS D-BIKE j.d.o.o., OIB 00711326925, Donje Mrzlo Polje Mrežničko 102, 47250 Donje Mrzlo Polje Mrežn. zastupanog po punomoćniku DRAŽEN ČVANGIĆ</derivirana_varijabla>
  </DomainObject.Predmet.ProtustrankaFormatedWithAdressOIB>
  <DomainObject.Predmet.ProtustrankaWithAdress>
    <izvorni_sadrzaj>MOTO SERVIS D-BIKE j.d.o.o. Donje Mrzlo Polje Mrežničko 102, 47250 Donje Mrzlo Polje Mrežn.</izvorni_sadrzaj>
    <derivirana_varijabla naziv="DomainObject.Predmet.ProtustrankaWithAdress_1">MOTO SERVIS D-BIKE j.d.o.o. Donje Mrzlo Polje Mrežničko 102, 47250 Donje Mrzlo Polje Mrežn.</derivirana_varijabla>
  </DomainObject.Predmet.ProtustrankaWithAdress>
  <DomainObject.Predmet.ProtustrankaWithAdressOIB>
    <izvorni_sadrzaj>MOTO SERVIS D-BIKE j.d.o.o., OIB 00711326925, Donje Mrzlo Polje Mrežničko 102, 47250 Donje Mrzlo Polje Mrežn.</izvorni_sadrzaj>
    <derivirana_varijabla naziv="DomainObject.Predmet.ProtustrankaWithAdressOIB_1">MOTO SERVIS D-BIKE j.d.o.o., OIB 00711326925, Donje Mrzlo Polje Mrežničko 102, 47250 Donje Mrzlo Polje Mrežn.</derivirana_varijabla>
  </DomainObject.Predmet.ProtustrankaWithAdressOIB>
  <DomainObject.Predmet.ProtustrankaNazivFormated>
    <izvorni_sadrzaj>MOTO SERVIS D-BIKE j.d.o.o.</izvorni_sadrzaj>
    <derivirana_varijabla naziv="DomainObject.Predmet.ProtustrankaNazivFormated_1">MOTO SERVIS D-BIKE j.d.o.o.</derivirana_varijabla>
  </DomainObject.Predmet.ProtustrankaNazivFormated>
  <DomainObject.Predmet.ProtustrankaNazivFormatedOIB>
    <izvorni_sadrzaj>MOTO SERVIS D-BIKE j.d.o.o., OIB 00711326925</izvorni_sadrzaj>
    <derivirana_varijabla naziv="DomainObject.Predmet.ProtustrankaNazivFormatedOIB_1">MOTO SERVIS D-BIKE j.d.o.o., OIB 00711326925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MOTO SERVIS D-BIKE j.d.o.o. zastupanog po punomoćniku DRAŽEN ČVANGIĆ</item>
    </izvorni_sadrzaj>
    <derivirana_varijabla naziv="DomainObject.Predmet.ProtuStrankaListFormated_1">
      <item>MOTO SERVIS D-BIKE j.d.o.o. zastupanog po punomoćniku DRAŽEN ČVANGIĆ</item>
    </derivirana_varijabla>
  </DomainObject.Predmet.ProtuStrankaListFormated>
  <DomainObject.Predmet.ProtuStrankaListFormatedOIB>
    <izvorni_sadrzaj>
      <item>MOTO SERVIS D-BIKE j.d.o.o., OIB 00711326925 zastupanog po punomoćniku DRAŽEN ČVANGIĆ</item>
    </izvorni_sadrzaj>
    <derivirana_varijabla naziv="DomainObject.Predmet.ProtuStrankaListFormatedOIB_1">
      <item>MOTO SERVIS D-BIKE j.d.o.o., OIB 00711326925 zastupanog po punomoćniku DRAŽEN ČVANGIĆ</item>
    </derivirana_varijabla>
  </DomainObject.Predmet.ProtuStrankaListFormatedOIB>
  <DomainObject.Predmet.ProtuStrankaListFormatedWithAdress>
    <izvorni_sadrzaj>
      <item>MOTO SERVIS D-BIKE j.d.o.o., Donje Mrzlo Polje Mrežničko 102, 47250 Donje Mrzlo Polje Mrežn. zastupanog po punomoćniku DRAŽEN ČVANGIĆ</item>
    </izvorni_sadrzaj>
    <derivirana_varijabla naziv="DomainObject.Predmet.ProtuStrankaListFormatedWithAdress_1">
      <item>MOTO SERVIS D-BIKE j.d.o.o., Donje Mrzlo Polje Mrežničko 102, 47250 Donje Mrzlo Polje Mrežn. zastupanog po punomoćniku DRAŽEN ČVANGIĆ</item>
    </derivirana_varijabla>
  </DomainObject.Predmet.ProtuStrankaListFormatedWithAdress>
  <DomainObject.Predmet.ProtuStrankaListFormatedWithAdressOIB>
    <izvorni_sadrzaj>
      <item>MOTO SERVIS D-BIKE j.d.o.o., OIB 00711326925, Donje Mrzlo Polje Mrežničko 102, 47250 Donje Mrzlo Polje Mrežn. zastupanog po punomoćniku DRAŽEN ČVANGIĆ</item>
    </izvorni_sadrzaj>
    <derivirana_varijabla naziv="DomainObject.Predmet.ProtuStrankaListFormatedWithAdressOIB_1">
      <item>MOTO SERVIS D-BIKE j.d.o.o., OIB 00711326925, Donje Mrzlo Polje Mrežničko 102, 47250 Donje Mrzlo Polje Mrežn. zastupanog po punomoćniku DRAŽEN ČVANGIĆ</item>
    </derivirana_varijabla>
  </DomainObject.Predmet.ProtuStrankaListFormatedWithAdressOIB>
  <DomainObject.Predmet.ProtuStrankaListNazivFormated>
    <izvorni_sadrzaj>
      <item>MOTO SERVIS D-BIKE j.d.o.o.</item>
    </izvorni_sadrzaj>
    <derivirana_varijabla naziv="DomainObject.Predmet.ProtuStrankaListNazivFormated_1">
      <item>MOTO SERVIS D-BIKE j.d.o.o.</item>
    </derivirana_varijabla>
  </DomainObject.Predmet.ProtuStrankaListNazivFormated>
  <DomainObject.Predmet.ProtuStrankaListNazivFormatedOIB>
    <izvorni_sadrzaj>
      <item>MOTO SERVIS D-BIKE j.d.o.o., OIB 00711326925</item>
    </izvorni_sadrzaj>
    <derivirana_varijabla naziv="DomainObject.Predmet.ProtuStrankaListNazivFormatedOIB_1">
      <item>MOTO SERVIS D-BIKE j.d.o.o., OIB 00711326925</item>
    </derivirana_varijabla>
  </DomainObject.Predmet.ProtuStrankaListNazivFormatedOIB>
  <DomainObject.Predmet.OstaliListFormated>
    <izvorni_sadrzaj>
      <item>DRAŽEN ČVANGIĆ punomoćnik sudionika u postupku MOTO SERVIS D-BIKE j.d.o.o.</item>
    </izvorni_sadrzaj>
    <derivirana_varijabla naziv="DomainObject.Predmet.OstaliListFormated_1">
      <item>DRAŽEN ČVANGIĆ punomoćnik sudionika u postupku MOTO SERVIS D-BIKE j.d.o.o.</item>
    </derivirana_varijabla>
  </DomainObject.Predmet.OstaliListFormated>
  <DomainObject.Predmet.OstaliListFormatedOIB>
    <izvorni_sadrzaj>
      <item>DRAŽEN ČVANGIĆ, OIB 75516145769 punomoćnik sudionika u postupku MOTO SERVIS D-BIKE j.d.o.o.</item>
    </izvorni_sadrzaj>
    <derivirana_varijabla naziv="DomainObject.Predmet.OstaliListFormatedOIB_1">
      <item>DRAŽEN ČVANGIĆ, OIB 75516145769 punomoćnik sudionika u postupku MOTO SERVIS D-BIKE j.d.o.o.</item>
    </derivirana_varijabla>
  </DomainObject.Predmet.OstaliListFormatedOIB>
  <DomainObject.Predmet.OstaliListFormatedWithAdress>
    <izvorni_sadrzaj>
      <item>DRAŽEN ČVANGIĆ, Donje Mrzlo Polje Mrežničko 102, 47250 Donje Mrzlo Polje Mrežn. punomoćnik sudionika u postupku MOTO SERVIS D-BIKE j.d.o.o.</item>
    </izvorni_sadrzaj>
    <derivirana_varijabla naziv="DomainObject.Predmet.OstaliListFormatedWithAdress_1">
      <item>DRAŽEN ČVANGIĆ, Donje Mrzlo Polje Mrežničko 102, 47250 Donje Mrzlo Polje Mrežn. punomoćnik sudionika u postupku MOTO SERVIS D-BIKE j.d.o.o.</item>
    </derivirana_varijabla>
  </DomainObject.Predmet.OstaliListFormatedWithAdress>
  <DomainObject.Predmet.OstaliListFormatedWithAdressOIB>
    <izvorni_sadrzaj>
      <item>DRAŽEN ČVANGIĆ, OIB 75516145769, Donje Mrzlo Polje Mrežničko 102, 47250 Donje Mrzlo Polje Mrežn. punomoćnik sudionika u postupku MOTO SERVIS D-BIKE j.d.o.o.</item>
    </izvorni_sadrzaj>
    <derivirana_varijabla naziv="DomainObject.Predmet.OstaliListFormatedWithAdressOIB_1">
      <item>DRAŽEN ČVANGIĆ, OIB 75516145769, Donje Mrzlo Polje Mrežničko 102, 47250 Donje Mrzlo Polje Mrežn. punomoćnik sudionika u postupku MOTO SERVIS D-BIKE j.d.o.o.</item>
    </derivirana_varijabla>
  </DomainObject.Predmet.OstaliListFormatedWithAdressOIB>
  <DomainObject.Predmet.OstaliListNazivFormated>
    <izvorni_sadrzaj>
      <item>DRAŽEN ČVANGIĆ</item>
    </izvorni_sadrzaj>
    <derivirana_varijabla naziv="DomainObject.Predmet.OstaliListNazivFormated_1">
      <item>DRAŽEN ČVANGIĆ</item>
    </derivirana_varijabla>
  </DomainObject.Predmet.OstaliListNazivFormated>
  <DomainObject.Predmet.OstaliListNazivFormatedOIB>
    <izvorni_sadrzaj>
      <item>DRAŽEN ČVANGIĆ, OIB 75516145769</item>
    </izvorni_sadrzaj>
    <derivirana_varijabla naziv="DomainObject.Predmet.OstaliListNazivFormatedOIB_1">
      <item>DRAŽEN ČVANGIĆ, OIB 75516145769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MOTO SERVIS D-BIKE j.d.o.o.</izvorni_sadrzaj>
    <derivirana_varijabla naziv="DomainObject.Predmet.ProtustrankaIDrugi_1">MOTO SERVIS D-BIKE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MOTO SERVIS D-BIKE j.d.o.o., OIB 00711326925, Donje Mrzlo Polje Mrežničko 102, 47250 Donje Mrzlo Polje Mrežn.</izvorni_sadrzaj>
    <derivirana_varijabla naziv="DomainObject.Predmet.ProtustrankaIDrugiAdressOIB_1">MOTO SERVIS D-BIKE j.d.o.o., OIB 00711326925, Donje Mrzlo Polje Mrežničko 102, 47250 Donje Mrzlo Polje Mrežn.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MOTO SERVIS D-BIKE j.d.o.o.</item>
      <item>DRAŽEN ČVANGIĆ</item>
    </izvorni_sadrzaj>
    <derivirana_varijabla naziv="DomainObject.Predmet.SudioniciListNaziv_1">
      <item>FINA regionalni centar Zagreb, podružnica Karlovac</item>
      <item>MOTO SERVIS D-BIKE j.d.o.o.</item>
      <item>DRAŽEN ČVANGIĆ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MOTO SERVIS D-BIKE j.d.o.o., OIB 00711326925, Donje Mrzlo Polje Mrežničko 102,47250 Donje Mrzlo Polje Mrežn.</item>
      <item>DRAŽEN ČVANGIĆ, OIB 75516145769, Donje Mrzlo Polje Mrežničko 102,47250 Donje Mrzlo Polje Mrežn.</item>
    </izvorni_sadrzaj>
    <derivirana_varijabla naziv="DomainObject.Predmet.SudioniciListAdressOIB_1">
      <item>FINA regionalni centar Zagreb, podružnica Karlovac, OIB 85821130368, Vitezovićeva 1,47000 Karlovac</item>
      <item>MOTO SERVIS D-BIKE j.d.o.o., OIB 00711326925, Donje Mrzlo Polje Mrežničko 102,47250 Donje Mrzlo Polje Mrežn.</item>
      <item>DRAŽEN ČVANGIĆ, OIB 75516145769, Donje Mrzlo Polje Mrežničko 102,47250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00711326925</item>
      <item>, OIB 75516145769</item>
    </izvorni_sadrzaj>
    <derivirana_varijabla naziv="DomainObject.Predmet.SudioniciListNazivOIB_1">
      <item>, OIB 85821130368</item>
      <item>, OIB 00711326925</item>
      <item>, OIB 75516145769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CFEAF-1D0A-4BEA-9743-B382BA70E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842</properties:Words>
  <properties:Characters>4498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2017-07-21T12:13:00Z</dcterms:created>
  <dc:creator>x</dc:creator>
  <cp:lastModifiedBy>Zlatka Plivelić</cp:lastModifiedBy>
  <cp:lastPrinted>2017-01-31T09:15:00Z</cp:lastPrinted>
  <dcterms:modified xmlns:xsi="http://www.w3.org/2001/XMLSchema-instance" xsi:type="dcterms:W3CDTF">2017-07-21T12:15:00Z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