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2e53" w14:paraId="9ef2e53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4317F7">
        <w:t>7</w:t>
      </w:r>
      <w:r w:rsidR="00012FA6">
        <w:t>8</w:t>
      </w:r>
      <w:r w:rsidR="004317F7">
        <w:t>4/16-1</w:t>
      </w:r>
      <w:r w:rsidR="00012FA6">
        <w:t>2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1405BE">
        <w:t xml:space="preserve">Financijska agencija OIB 85821130368, Regionalni centar Osijek, Podružnica Osijek L. </w:t>
      </w:r>
      <w:proofErr w:type="spellStart"/>
      <w:r w:rsidR="001405BE">
        <w:t>Jagera</w:t>
      </w:r>
      <w:proofErr w:type="spellEnd"/>
      <w:r w:rsidR="001405BE">
        <w:t xml:space="preserve"> 3 za otvaranje stečajnog postupka nad dužnikom </w:t>
      </w:r>
      <w:r w:rsidR="00012FA6" w:rsidRPr="00012FA6">
        <w:t>MIEL d.o.o., Đakovo, Jakova Gotovca 47, OIB: 99260565706, MBS: 030114503</w:t>
      </w:r>
      <w:r w:rsidR="00686ACA">
        <w:t xml:space="preserve">, </w:t>
      </w:r>
      <w:r w:rsidR="003B4C28">
        <w:t xml:space="preserve">dana </w:t>
      </w:r>
      <w:r w:rsidR="00012FA6">
        <w:t>6</w:t>
      </w:r>
      <w:r w:rsidR="008F2EFA">
        <w:t xml:space="preserve">. </w:t>
      </w:r>
      <w:r w:rsidR="00012FA6">
        <w:t>ožujka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012FA6">
        <w:t xml:space="preserve">Milan </w:t>
      </w:r>
      <w:proofErr w:type="spellStart"/>
      <w:r w:rsidR="00012FA6">
        <w:t>Vajdić</w:t>
      </w:r>
      <w:proofErr w:type="spellEnd"/>
      <w:r w:rsidR="00012FA6">
        <w:t>, OIB: 78024260345, Đakovo, Jakova Gotovca 47</w:t>
      </w:r>
      <w:r w:rsidR="00BA0594">
        <w:t>,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8F2EFA" w:rsidRPr="008F2EFA">
        <w:t>3.500,00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4317F7">
        <w:t>7</w:t>
      </w:r>
      <w:r w:rsidR="00012FA6">
        <w:t>8</w:t>
      </w:r>
      <w:r w:rsidR="004317F7">
        <w:t>4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012FA6" w:rsidRPr="00012FA6">
        <w:t>MIEL d.o.o., Đakovo, Jakova Gotovca 47, OIB: 99260565706, MBS: 030114503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012FA6">
        <w:t xml:space="preserve">Milan </w:t>
      </w:r>
      <w:proofErr w:type="spellStart"/>
      <w:r w:rsidR="00012FA6">
        <w:t>Vajdić</w:t>
      </w:r>
      <w:proofErr w:type="spellEnd"/>
      <w:r w:rsidR="00012FA6">
        <w:t>, OIB: 78024260345, Đakovo, Jakova Gotovca 47</w:t>
      </w:r>
      <w:r w:rsidR="00BA0594">
        <w:t>,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012FA6">
        <w:t>6</w:t>
      </w:r>
      <w:r w:rsidR="00BA0594">
        <w:t>.</w:t>
      </w:r>
      <w:r w:rsidR="008F2EFA">
        <w:t xml:space="preserve"> </w:t>
      </w:r>
      <w:r w:rsidR="00012FA6">
        <w:t>ožujka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012FA6">
        <w:t>Vesna Štajduhar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A0594" w:rsidP="008F2EFA" w:rsidR="00CE4C97">
      <w:pPr>
        <w:numPr>
          <w:ilvl w:val="0"/>
          <w:numId w:val="6"/>
        </w:numPr>
        <w:jc w:val="both"/>
      </w:pPr>
      <w:r>
        <w:t xml:space="preserve">k. </w:t>
      </w:r>
      <w:r w:rsidR="00012FA6">
        <w:t>6</w:t>
      </w:r>
      <w:r w:rsidR="001405BE">
        <w:t>/</w:t>
      </w:r>
      <w:r w:rsidR="00012FA6">
        <w:t>4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2A9" w:rsidR="00E002A9">
      <w:r>
        <w:separator/>
      </w:r>
    </w:p>
  </w:endnote>
  <w:endnote w:id="0" w:type="continuationSeparator">
    <w:p w:rsidRDefault="00E002A9" w:rsidR="00E00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2A9" w:rsidR="00E002A9">
      <w:r>
        <w:separator/>
      </w:r>
    </w:p>
  </w:footnote>
  <w:footnote w:id="0" w:type="continuationSeparator">
    <w:p w:rsidRDefault="00E002A9" w:rsidR="00E00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3455D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2FA6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05BE"/>
    <w:rsid w:val="0016016C"/>
    <w:rsid w:val="00163019"/>
    <w:rsid w:val="001635ED"/>
    <w:rsid w:val="001742E1"/>
    <w:rsid w:val="0019752C"/>
    <w:rsid w:val="001A0170"/>
    <w:rsid w:val="001A42A9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317F7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3455D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A0594"/>
    <w:rsid w:val="00BC33DE"/>
    <w:rsid w:val="00BF7940"/>
    <w:rsid w:val="00C15361"/>
    <w:rsid w:val="00C26291"/>
    <w:rsid w:val="00C3548B"/>
    <w:rsid w:val="00C762A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002A9"/>
    <w:rsid w:val="00E1321F"/>
    <w:rsid w:val="00E17DC9"/>
    <w:rsid w:val="00E33E37"/>
    <w:rsid w:val="00E430E2"/>
    <w:rsid w:val="00E55AA4"/>
    <w:rsid w:val="00E658BF"/>
    <w:rsid w:val="00E7181C"/>
    <w:rsid w:val="00E71EDB"/>
    <w:rsid w:val="00E73CF8"/>
    <w:rsid w:val="00E91BC9"/>
    <w:rsid w:val="00E93759"/>
    <w:rsid w:val="00E9392A"/>
    <w:rsid w:val="00EB3D75"/>
    <w:rsid w:val="00ED0232"/>
    <w:rsid w:val="00ED3737"/>
    <w:rsid w:val="00F17B15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45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45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5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5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5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45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45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5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5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5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St-784/2016</izvorni_sadrzaj>
    <derivirana_varijabla naziv="DomainObject.Predmet.OznakaBroj_1">St-784/2016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MIEL d.o.o. za proizvodnju i usluge</izvorni_sadrzaj>
    <derivirana_varijabla naziv="DomainObject.Predmet.ProtustrankaFormated_1">  MIEL d.o.o. za proizvodnju i usluge</derivirana_varijabla>
  </DomainObject.Predmet.ProtustrankaFormated>
  <DomainObject.Predmet.ProtustrankaFormatedOIB>
    <izvorni_sadrzaj>  MIEL d.o.o. za proizvodnju i usluge, OIB 99260565706</izvorni_sadrzaj>
    <derivirana_varijabla naziv="DomainObject.Predmet.ProtustrankaFormatedOIB_1">  MIEL d.o.o. za proizvodnju i usluge, OIB 99260565706</derivirana_varijabla>
  </DomainObject.Predmet.ProtustrankaFormatedOIB>
  <DomainObject.Predmet.ProtustrankaFormatedWithAdress>
    <izvorni_sadrzaj> MIEL d.o.o. za proizvodnju i usluge, Jakova Gotovca 47, 31400 Đakovo</izvorni_sadrzaj>
    <derivirana_varijabla naziv="DomainObject.Predmet.ProtustrankaFormatedWithAdress_1"> MIEL d.o.o. za proizvodnju i usluge, Jakova Gotovca 47, 31400 Đakovo</derivirana_varijabla>
  </DomainObject.Predmet.ProtustrankaFormatedWithAdress>
  <DomainObject.Predmet.ProtustrankaFormatedWithAdressOIB>
    <izvorni_sadrzaj> MIEL d.o.o. za proizvodnju i usluge, OIB 99260565706, Jakova Gotovca 47, 31400 Đakovo</izvorni_sadrzaj>
    <derivirana_varijabla naziv="DomainObject.Predmet.ProtustrankaFormatedWithAdressOIB_1"> MIEL d.o.o. za proizvodnju i usluge, OIB 99260565706, Jakova Gotovca 47, 31400 Đakovo</derivirana_varijabla>
  </DomainObject.Predmet.ProtustrankaFormatedWithAdressOIB>
  <DomainObject.Predmet.ProtustrankaWithAdress>
    <izvorni_sadrzaj>MIEL d.o.o. za proizvodnju i usluge Jakova Gotovca 47, 31400 Đakovo</izvorni_sadrzaj>
    <derivirana_varijabla naziv="DomainObject.Predmet.ProtustrankaWithAdress_1">MIEL d.o.o. za proizvodnju i usluge Jakova Gotovca 47, 31400 Đakovo</derivirana_varijabla>
  </DomainObject.Predmet.ProtustrankaWithAdress>
  <DomainObject.Predmet.ProtustrankaWithAdressOIB>
    <izvorni_sadrzaj>MIEL d.o.o. za proizvodnju i usluge, OIB 99260565706, Jakova Gotovca 47, 31400 Đakovo</izvorni_sadrzaj>
    <derivirana_varijabla naziv="DomainObject.Predmet.ProtustrankaWithAdressOIB_1">MIEL d.o.o. za proizvodnju i usluge, OIB 99260565706, Jakova Gotovca 47, 31400 Đakovo</derivirana_varijabla>
  </DomainObject.Predmet.ProtustrankaWithAdressOIB>
  <DomainObject.Predmet.ProtustrankaNazivFormated>
    <izvorni_sadrzaj>MIEL d.o.o. za proizvodnju i usluge</izvorni_sadrzaj>
    <derivirana_varijabla naziv="DomainObject.Predmet.ProtustrankaNazivFormated_1">MIEL d.o.o. za proizvodnju i usluge</derivirana_varijabla>
  </DomainObject.Predmet.ProtustrankaNazivFormated>
  <DomainObject.Predmet.ProtustrankaNazivFormatedOIB>
    <izvorni_sadrzaj>MIEL d.o.o. za proizvodnju i usluge, OIB 99260565706</izvorni_sadrzaj>
    <derivirana_varijabla naziv="DomainObject.Predmet.ProtustrankaNazivFormatedOIB_1">MIEL d.o.o. za proizvodnju i usluge, OIB 99260565706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MIEL d.o.o. za proizvodnju i usluge</item>
    </izvorni_sadrzaj>
    <derivirana_varijabla naziv="DomainObject.Predmet.ProtuStrankaListFormated_1">
      <item>MIEL d.o.o. za proizvodnju i usluge</item>
    </derivirana_varijabla>
  </DomainObject.Predmet.ProtuStrankaListFormated>
  <DomainObject.Predmet.ProtuStrankaListFormatedOIB>
    <izvorni_sadrzaj>
      <item>MIEL d.o.o. za proizvodnju i usluge, OIB 99260565706</item>
    </izvorni_sadrzaj>
    <derivirana_varijabla naziv="DomainObject.Predmet.ProtuStrankaListFormatedOIB_1">
      <item>MIEL d.o.o. za proizvodnju i usluge, OIB 99260565706</item>
    </derivirana_varijabla>
  </DomainObject.Predmet.ProtuStrankaListFormatedOIB>
  <DomainObject.Predmet.ProtuStrankaListFormatedWithAdress>
    <izvorni_sadrzaj>
      <item>MIEL d.o.o. za proizvodnju i usluge, Jakova Gotovca 47, 31400 Đakovo</item>
    </izvorni_sadrzaj>
    <derivirana_varijabla naziv="DomainObject.Predmet.ProtuStrankaListFormatedWithAdress_1">
      <item>MIEL d.o.o. za proizvodnju i usluge, Jakova Gotovca 47, 31400 Đakovo</item>
    </derivirana_varijabla>
  </DomainObject.Predmet.ProtuStrankaListFormatedWithAdress>
  <DomainObject.Predmet.ProtuStrankaListFormatedWithAdressOIB>
    <izvorni_sadrzaj>
      <item>MIEL d.o.o. za proizvodnju i usluge, OIB 99260565706, Jakova Gotovca 47, 31400 Đakovo</item>
    </izvorni_sadrzaj>
    <derivirana_varijabla naziv="DomainObject.Predmet.ProtuStrankaListFormatedWithAdressOIB_1">
      <item>MIEL d.o.o. za proizvodnju i usluge, OIB 99260565706, Jakova Gotovca 47, 31400 Đakovo</item>
    </derivirana_varijabla>
  </DomainObject.Predmet.ProtuStrankaListFormatedWithAdressOIB>
  <DomainObject.Predmet.ProtuStrankaListNazivFormated>
    <izvorni_sadrzaj>
      <item>MIEL d.o.o. za proizvodnju i usluge</item>
    </izvorni_sadrzaj>
    <derivirana_varijabla naziv="DomainObject.Predmet.ProtuStrankaListNazivFormated_1">
      <item>MIEL d.o.o. za proizvodnju i usluge</item>
    </derivirana_varijabla>
  </DomainObject.Predmet.ProtuStrankaListNazivFormated>
  <DomainObject.Predmet.ProtuStrankaListNazivFormatedOIB>
    <izvorni_sadrzaj>
      <item>MIEL d.o.o. za proizvodnju i usluge, OIB 99260565706</item>
    </izvorni_sadrzaj>
    <derivirana_varijabla naziv="DomainObject.Predmet.ProtuStrankaListNazivFormatedOIB_1">
      <item>MIEL d.o.o. za proizvodnju i usluge, OIB 99260565706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MIEL d.o.o. za proizvodnju i usluge</izvorni_sadrzaj>
    <derivirana_varijabla naziv="DomainObject.Predmet.ProtustrankaIDrugi_1">MIEL d.o.o. za proizvodnju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MIEL d.o.o. za proizvodnju i usluge, OIB 99260565706, Jakova Gotovca 47, 31400 Đakovo</izvorni_sadrzaj>
    <derivirana_varijabla naziv="DomainObject.Predmet.ProtustrankaIDrugiAdressOIB_1">MIEL d.o.o. za proizvodnju i usluge, OIB 99260565706, Jakova Gotovca 47,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MIEL d.o.o. za proizvodnju i usluge</item>
      <item>RH MINISTARSTVO FINANCIJA</item>
      <item>ŽDO U OSIJEKU</item>
    </izvorni_sadrzaj>
    <derivirana_varijabla naziv="DomainObject.Predmet.SudioniciListNaziv_1">
      <item>MIEL d.o.o. za proizvodnju i usluge</item>
      <item>RH MINISTARSTVO FINANCIJA</item>
      <item>ŽDO U OSIJEKU</item>
    </derivirana_varijabla>
  </DomainObject.Predmet.SudioniciListNaziv>
  <DomainObject.Predmet.SudioniciListAdressOIB>
    <izvorni_sadrzaj>
      <item>MIEL d.o.o. za proizvodnju i usluge, OIB 99260565706, Jakova Gotovca 47,31400 Đakovo</item>
      <item>RH MINISTARSTVO FINANCIJA, OIB 52634238587</item>
      <item>ŽDO U OSIJEKU</item>
    </izvorni_sadrzaj>
    <derivirana_varijabla naziv="DomainObject.Predmet.SudioniciListAdressOIB_1">
      <item>MIEL d.o.o. za proizvodnju i usluge, OIB 99260565706, Jakova Gotovca 47,31400 Đakovo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99260565706</item>
      <item>, OIB 52634238587</item>
      <item>, OIB null</item>
    </izvorni_sadrzaj>
    <derivirana_varijabla naziv="DomainObject.Predmet.SudioniciListNazivOIB_1">
      <item>, OIB 99260565706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2CF1C-9A86-438B-B781-039220900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1213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2017-01-18T09:36:00Z</dcterms:created>
  <dc:creator>hermanj</dc:creator>
  <cp:lastModifiedBy>Vesna Štajduhar</cp:lastModifiedBy>
  <cp:lastPrinted>2017-03-06T08:40:00Z</cp:lastPrinted>
  <dcterms:modified xmlns:xsi="http://www.w3.org/2001/XMLSchema-instance" xsi:type="dcterms:W3CDTF">2017-03-06T08:43:00Z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