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bbde6" w14:paraId="6fbbde6" w:rsidRDefault="009C0C35" w:rsidP="001940FB" w:rsidR="009C0C35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F65850" w:rsidP="001940FB" w:rsidR="00F65850">
      <w:pPr>
        <w:spacing w:lineRule="auto" w:line="276"/>
        <w:rPr>
          <w:rFonts w:cs="Calibri" w:eastAsia="Calibri" w:hAnsi="Calibri" w:ascii="Calibri"/>
          <w:b/>
          <w:lang w:val="hr-HR"/>
        </w:rPr>
      </w:pPr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F77B9B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9C0C35" w:rsidP="00AA6BCF" w:rsidR="009C0C35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9C0C35" w:rsidR="009C0C35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9C0C35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9C0C35" w:rsidP="009C0C35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9C0C35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9C0C35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B35AD9">
        <w:rPr>
          <w:rFonts w:cs="Calibri" w:hAnsi="Calibri" w:ascii="Calibri"/>
        </w:rPr>
        <w:t>KLJAKOVIĆ-GAŠPIĆ NINOČKA</w:t>
      </w:r>
      <w:r w:rsidR="00810915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A775A4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9C0C35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B35AD9" w:rsidRPr="00B35AD9">
        <w:rPr>
          <w:rFonts w:cs="Calibri" w:hAnsi="Calibri" w:ascii="Calibri"/>
        </w:rPr>
        <w:t>224.231,07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A775A4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B35AD9" w:rsidRPr="00B35AD9">
        <w:rPr>
          <w:rFonts w:cs="Calibri" w:hAnsi="Calibri" w:ascii="Calibri"/>
        </w:rPr>
        <w:t>205.331,07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B35AD9">
        <w:rPr>
          <w:rFonts w:cs="Calibri" w:hAnsi="Calibri" w:ascii="Calibri"/>
        </w:rPr>
        <w:t>18.900,00</w:t>
      </w:r>
      <w:r w:rsidR="00B35AD9" w:rsidRPr="00810915">
        <w:rPr>
          <w:rFonts w:cs="Calibri" w:hAnsi="Calibri" w:ascii="Calibri"/>
        </w:rPr>
        <w:t xml:space="preserve"> kn</w:t>
      </w:r>
      <w:r w:rsidR="00B35AD9" w:rsidRPr="00B37D88">
        <w:rPr>
          <w:rFonts w:cs="Calibri" w:hAnsi="Calibri" w:ascii="Calibri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9C0C35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B06DCA" w:rsidR="00B35AD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9C0C35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9C0C35" w:rsidRPr="009C0C35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9C0C35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</w:p>
    <w:p w:rsidRDefault="009C0C35" w:rsidP="00B06DCA" w:rsidR="009C0C35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B37D88" w:rsidP="00B06DCA" w:rsidR="00B37D88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35AD9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KLJAKOVIĆ-GAŠPIĆ NINOČKA</w:t>
            </w:r>
            <w:r w:rsidR="00810915">
              <w:rPr>
                <w:rFonts w:cs="Calibri"/>
              </w:rPr>
              <w:t xml:space="preserve">, </w:t>
            </w:r>
            <w:r w:rsidR="00810915" w:rsidRPr="00810915">
              <w:rPr>
                <w:rFonts w:cs="Calibri"/>
              </w:rPr>
              <w:t xml:space="preserve"> </w:t>
            </w:r>
            <w:r>
              <w:rPr>
                <w:rFonts w:cs="Calibri" w:hAnsi="Calibri" w:ascii="Calibri"/>
              </w:rPr>
              <w:t>Ivana Rendića 26</w:t>
            </w:r>
            <w:r w:rsidR="00810915" w:rsidRPr="00810915">
              <w:rPr>
                <w:rFonts w:cs="Calibri" w:hAnsi="Calibri" w:ascii="Calibri"/>
              </w:rPr>
              <w:t>, Split</w:t>
            </w:r>
            <w:r w:rsidR="003A5883" w:rsidRPr="00372EC9">
              <w:rPr>
                <w:rFonts w:cs="Calibri" w:hAnsi="Calibri" w:ascii="Calibri"/>
              </w:rPr>
              <w:t xml:space="preserve">, OIB: </w:t>
            </w:r>
            <w:r>
              <w:rPr>
                <w:rFonts w:cs="Calibri" w:hAnsi="Calibri" w:ascii="Calibri"/>
              </w:rPr>
              <w:t>80201012008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35AD9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B35AD9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35AD9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35AD9">
              <w:rPr>
                <w:rFonts w:cs="Calibri" w:hAnsi="Calibri" w:ascii="Calibri"/>
              </w:rPr>
              <w:t>224.231,07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35AD9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35AD9">
              <w:rPr>
                <w:rFonts w:cs="Calibri" w:hAnsi="Calibri" w:ascii="Calibri"/>
              </w:rPr>
              <w:t>205.331,07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35AD9" w:rsidP="00810915" w:rsidR="00810915" w:rsidRPr="00810915">
            <w:pPr>
              <w:spacing w:after="0"/>
              <w:jc w:val="center"/>
              <w:rPr>
                <w:rFonts w:cs="Calibri" w:hAnsi="Calibri" w:ascii="Calibri"/>
              </w:rPr>
            </w:pPr>
            <w:r>
              <w:rPr>
                <w:rFonts w:cs="Calibri" w:hAnsi="Calibri" w:ascii="Calibri"/>
              </w:rPr>
              <w:t>18.900,00</w:t>
            </w:r>
            <w:r w:rsidR="00810915" w:rsidRPr="00810915">
              <w:rPr>
                <w:rFonts w:cs="Calibri" w:hAnsi="Calibri" w:ascii="Calibri"/>
              </w:rPr>
              <w:t xml:space="preserve"> kn</w:t>
            </w:r>
            <w:r w:rsidR="00810915" w:rsidRPr="00B37D88">
              <w:rPr>
                <w:rFonts w:cs="Calibri" w:hAnsi="Calibri" w:ascii="Calibri"/>
              </w:rPr>
              <w:t xml:space="preserve"> 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ED419D" w:rsidP="00ED419D" w:rsidR="00ED419D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F65850" w:rsidP="00ED419D" w:rsidR="00ED419D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419D" w:rsidP="00ED419D" w:rsidR="00ED419D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ED419D" w:rsidP="00ED419D" w:rsidR="00ED419D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ED419D" w:rsidP="00ED419D" w:rsidR="00ED419D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ED419D" w:rsidP="00ED419D" w:rsidR="00ED419D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ED419D" w:rsidP="00ED419D" w:rsidR="00ED419D" w:rsidRPr="00B706F7">
      <w:pPr>
        <w:spacing w:after="0"/>
        <w:rPr>
          <w:rFonts w:eastAsia="Calibri" w:hAnsi="Calibri" w:ascii="Calibri"/>
          <w:lang w:val="hr-HR"/>
        </w:rPr>
      </w:pPr>
    </w:p>
    <w:p w:rsidRDefault="009C0C35" w:rsidP="000D4321" w:rsidR="009C0C35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9C0C35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4196" w:rsidR="00554196">
      <w:pPr>
        <w:spacing w:after="0"/>
      </w:pPr>
      <w:r>
        <w:separator/>
      </w:r>
    </w:p>
  </w:endnote>
  <w:endnote w:id="0" w:type="continuationSeparator">
    <w:p w:rsidRDefault="00554196" w:rsidR="0055419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26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4196" w:rsidR="00554196">
      <w:pPr>
        <w:spacing w:after="0"/>
      </w:pPr>
      <w:r>
        <w:separator/>
      </w:r>
    </w:p>
  </w:footnote>
  <w:footnote w:id="0" w:type="continuationSeparator">
    <w:p w:rsidRDefault="00554196" w:rsidR="0055419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602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605D1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4BD2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08D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762C2"/>
    <w:rsid w:val="00380458"/>
    <w:rsid w:val="0038241A"/>
    <w:rsid w:val="00384907"/>
    <w:rsid w:val="00384E59"/>
    <w:rsid w:val="00392602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97BE6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3B10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196"/>
    <w:rsid w:val="005546F0"/>
    <w:rsid w:val="00562D0B"/>
    <w:rsid w:val="005666D8"/>
    <w:rsid w:val="005703F2"/>
    <w:rsid w:val="005707FA"/>
    <w:rsid w:val="00573CEC"/>
    <w:rsid w:val="005741EF"/>
    <w:rsid w:val="00576E3B"/>
    <w:rsid w:val="00577C3A"/>
    <w:rsid w:val="005801B5"/>
    <w:rsid w:val="00581D0F"/>
    <w:rsid w:val="00582AFE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1026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556A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0915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1533A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0C35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775A4"/>
    <w:rsid w:val="00A80099"/>
    <w:rsid w:val="00A82463"/>
    <w:rsid w:val="00A875DC"/>
    <w:rsid w:val="00AA41CD"/>
    <w:rsid w:val="00AA6BCF"/>
    <w:rsid w:val="00AB3DB0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06DCA"/>
    <w:rsid w:val="00B10408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35AD9"/>
    <w:rsid w:val="00B37D8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19D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5850"/>
    <w:rsid w:val="00F666FB"/>
    <w:rsid w:val="00F71614"/>
    <w:rsid w:val="00F725C8"/>
    <w:rsid w:val="00F77B9B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3926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2602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2602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602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602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3926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2602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602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602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602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690373-6B82-465D-B002-EF92233790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1468</properties:Characters>
  <properties:Lines>75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2018-08-23T10:41:00Z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2018-08-23T11:41:00Z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St-651/2017-200 / Podnesak - Podnesak (-200.docx)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