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bd3b" w14:paraId="c9ebd3b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FB7781">
        <w:t>NOTUS BIOGRAD j.d.o.o. za trgovinu, ugostiteljstvo i usluge, Tinj, Tinj 123, OIB:17454792796</w:t>
      </w:r>
      <w:r>
        <w:t>,</w:t>
      </w:r>
      <w:r w:rsidRPr="00686108">
        <w:t xml:space="preserve"> dana </w:t>
      </w:r>
      <w:r w:rsidR="003D15A9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FB7781">
        <w:t>NOTUS BIOGRAD j.d.o.o. za trgovinu, ugostiteljstvo i usluge, Tinj, Tinj 123, OIB:17454792796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3D15A9">
        <w:rPr>
          <w:b/>
          <w:bCs/>
        </w:rPr>
        <w:t>25.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3D15A9">
        <w:rPr>
          <w:b/>
          <w:bCs/>
        </w:rPr>
        <w:t>8,40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3D15A9">
        <w:rPr>
          <w:b/>
          <w:bCs/>
        </w:rPr>
        <w:t>25. travnja</w:t>
      </w:r>
      <w:r w:rsidR="0002147A" w:rsidRPr="0002147A">
        <w:rPr>
          <w:b/>
          <w:bCs/>
        </w:rPr>
        <w:t xml:space="preserve"> 2016. u </w:t>
      </w:r>
      <w:r w:rsidR="003D15A9">
        <w:rPr>
          <w:b/>
          <w:bCs/>
        </w:rPr>
        <w:t xml:space="preserve">8,50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FB7781">
        <w:t xml:space="preserve">NOTUS BIOGRAD j.d.o.o. za trgovinu, ugostiteljstvo i usluge, Tinj, Tinj 123,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FB7781">
        <w:t>301</w:t>
      </w:r>
      <w:r w:rsidR="00DB6B63">
        <w:t xml:space="preserve"> </w:t>
      </w:r>
      <w:r w:rsidR="00245588" w:rsidRPr="006761E9">
        <w:t xml:space="preserve">dana u iznosu od </w:t>
      </w:r>
      <w:r w:rsidR="00FB7781">
        <w:t>14.938,22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3D15A9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FB7781">
        <w:t>NOTUS BIOGRAD j.d.o.o. za trgovinu, ugostiteljstvo i usluge, Tinj, Tinj 123</w:t>
      </w:r>
      <w:r w:rsidR="00AB49DA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FB7781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KRISTINA ERLIĆ, Tinj, Tinj 123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644C2">
        <w:t xml:space="preserve">Zadar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2192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4F22A9">
      <w:t>36</w:t>
    </w:r>
    <w:r w:rsidR="00FB7781">
      <w:t>3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B7781">
      <w:t>363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15A9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1924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1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1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NOTUS BIOGRAD j.d.o.o. za trgovinu, ugostiteljstvo i usluge</izvorni_sadrzaj>
    <derivirana_varijabla naziv="DomainObject.Predmet.ProtustrankaFormated_1">  NOTUS BIOGRAD j.d.o.o. za trgovinu, ugostiteljstvo i usluge</derivirana_varijabla>
  </DomainObject.Predmet.ProtustrankaFormated>
  <DomainObject.Predmet.ProtustrankaFormatedOIB>
    <izvorni_sadrzaj>  NOTUS BIOGRAD j.d.o.o. za trgovinu, ugostiteljstvo i usluge, OIB 17454792796</izvorni_sadrzaj>
    <derivirana_varijabla naziv="DomainObject.Predmet.ProtustrankaFormatedOIB_1">  NOTUS BIOGRAD j.d.o.o. za trgovinu, ugostiteljstvo i usluge, OIB 17454792796</derivirana_varijabla>
  </DomainObject.Predmet.ProtustrankaFormatedOIB>
  <DomainObject.Predmet.ProtustrankaFormatedWithAdress>
    <izvorni_sadrzaj> NOTUS BIOGRAD j.d.o.o. za trgovinu, ugostiteljstvo i usluge, Tinj 123, 23210 Tinj</izvorni_sadrzaj>
    <derivirana_varijabla naziv="DomainObject.Predmet.ProtustrankaFormatedWithAdress_1"> NOTUS BIOGRAD j.d.o.o. za trgovinu, ugostiteljstvo i usluge, Tinj 123, 23210 Tinj</derivirana_varijabla>
  </DomainObject.Predmet.ProtustrankaFormatedWithAdress>
  <DomainObject.Predmet.ProtustrankaFormatedWithAdressOIB>
    <izvorni_sadrzaj> NOTUS BIOGRAD j.d.o.o. za trgovinu, ugostiteljstvo i usluge, OIB 17454792796, Tinj 123, 23210 Tinj</izvorni_sadrzaj>
    <derivirana_varijabla naziv="DomainObject.Predmet.ProtustrankaFormatedWithAdressOIB_1"> NOTUS BIOGRAD j.d.o.o. za trgovinu, ugostiteljstvo i usluge, OIB 17454792796, Tinj 123, 23210 Tinj</derivirana_varijabla>
  </DomainObject.Predmet.ProtustrankaFormatedWithAdressOIB>
  <DomainObject.Predmet.ProtustrankaWithAdress>
    <izvorni_sadrzaj>NOTUS BIOGRAD j.d.o.o. za trgovinu, ugostiteljstvo i usluge Tinj 123, 23210 Tinj</izvorni_sadrzaj>
    <derivirana_varijabla naziv="DomainObject.Predmet.ProtustrankaWithAdress_1">NOTUS BIOGRAD j.d.o.o. za trgovinu, ugostiteljstvo i usluge Tinj 123, 23210 Tinj</derivirana_varijabla>
  </DomainObject.Predmet.ProtustrankaWithAdress>
  <DomainObject.Predmet.ProtustrankaWithAdressOIB>
    <izvorni_sadrzaj>NOTUS BIOGRAD j.d.o.o. za trgovinu, ugostiteljstvo i usluge, OIB 17454792796, Tinj 123, 23210 Tinj</izvorni_sadrzaj>
    <derivirana_varijabla naziv="DomainObject.Predmet.ProtustrankaWithAdressOIB_1">NOTUS BIOGRAD j.d.o.o. za trgovinu, ugostiteljstvo i usluge, OIB 17454792796, Tinj 123, 23210 Tinj</derivirana_varijabla>
  </DomainObject.Predmet.ProtustrankaWithAdressOIB>
  <DomainObject.Predmet.ProtustrankaNazivFormated>
    <izvorni_sadrzaj>NOTUS BIOGRAD j.d.o.o. za trgovinu, ugostiteljstvo i usluge</izvorni_sadrzaj>
    <derivirana_varijabla naziv="DomainObject.Predmet.ProtustrankaNazivFormated_1">NOTUS BIOGRAD j.d.o.o. za trgovinu, ugostiteljstvo i usluge</derivirana_varijabla>
  </DomainObject.Predmet.ProtustrankaNazivFormated>
  <DomainObject.Predmet.ProtustrankaNazivFormatedOIB>
    <izvorni_sadrzaj>NOTUS BIOGRAD j.d.o.o. za trgovinu, ugostiteljstvo i usluge, OIB 17454792796</izvorni_sadrzaj>
    <derivirana_varijabla naziv="DomainObject.Predmet.ProtustrankaNazivFormatedOIB_1">NOTUS BIOGRAD j.d.o.o. za trgovinu, ugostiteljstvo i usluge, OIB 17454792796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14938.22</izvorni_sadrzaj>
    <derivirana_varijabla naziv="DomainObject.Predmet.TrenutnaVrijednost_1">14938.22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NOTUS BIOGRAD j.d.o.o. za trgovinu, ugostiteljstvo i usluge</item>
    </izvorni_sadrzaj>
    <derivirana_varijabla naziv="DomainObject.Predmet.ProtuStrankaListFormated_1">
      <item>NOTUS BIOGRAD j.d.o.o. za trgovinu, ugostiteljstvo i usluge</item>
    </derivirana_varijabla>
  </DomainObject.Predmet.ProtuStrankaListFormated>
  <DomainObject.Predmet.ProtuStrankaListFormatedOIB>
    <izvorni_sadrzaj>
      <item>NOTUS BIOGRAD j.d.o.o. za trgovinu, ugostiteljstvo i usluge, OIB 17454792796</item>
    </izvorni_sadrzaj>
    <derivirana_varijabla naziv="DomainObject.Predmet.ProtuStrankaListFormatedOIB_1">
      <item>NOTUS BIOGRAD j.d.o.o. za trgovinu, ugostiteljstvo i usluge, OIB 17454792796</item>
    </derivirana_varijabla>
  </DomainObject.Predmet.ProtuStrankaListFormatedOIB>
  <DomainObject.Predmet.ProtuStrankaListFormatedWithAdress>
    <izvorni_sadrzaj>
      <item>NOTUS BIOGRAD j.d.o.o. za trgovinu, ugostiteljstvo i usluge, Tinj 123, 23210 Tinj</item>
    </izvorni_sadrzaj>
    <derivirana_varijabla naziv="DomainObject.Predmet.ProtuStrankaListFormatedWithAdress_1">
      <item>NOTUS BIOGRAD j.d.o.o. za trgovinu, ugostiteljstvo i usluge, Tinj 123, 23210 Tinj</item>
    </derivirana_varijabla>
  </DomainObject.Predmet.ProtuStrankaListFormatedWithAdress>
  <DomainObject.Predmet.ProtuStrankaListFormatedWithAdressOIB>
    <izvorni_sadrzaj>
      <item>NOTUS BIOGRAD j.d.o.o. za trgovinu, ugostiteljstvo i usluge, OIB 17454792796, Tinj 123, 23210 Tinj</item>
    </izvorni_sadrzaj>
    <derivirana_varijabla naziv="DomainObject.Predmet.ProtuStrankaListFormatedWithAdressOIB_1">
      <item>NOTUS BIOGRAD j.d.o.o. za trgovinu, ugostiteljstvo i usluge, OIB 17454792796, Tinj 123, 23210 Tinj</item>
    </derivirana_varijabla>
  </DomainObject.Predmet.ProtuStrankaListFormatedWithAdressOIB>
  <DomainObject.Predmet.ProtuStrankaListNazivFormated>
    <izvorni_sadrzaj>
      <item>NOTUS BIOGRAD j.d.o.o. za trgovinu, ugostiteljstvo i usluge</item>
    </izvorni_sadrzaj>
    <derivirana_varijabla naziv="DomainObject.Predmet.ProtuStrankaListNazivFormated_1">
      <item>NOTUS BIOGRAD j.d.o.o. za trgovinu, ugostiteljstvo i usluge</item>
    </derivirana_varijabla>
  </DomainObject.Predmet.ProtuStrankaListNazivFormated>
  <DomainObject.Predmet.ProtuStrankaListNazivFormatedOIB>
    <izvorni_sadrzaj>
      <item>NOTUS BIOGRAD j.d.o.o. za trgovinu, ugostiteljstvo i usluge, OIB 17454792796</item>
    </izvorni_sadrzaj>
    <derivirana_varijabla naziv="DomainObject.Predmet.ProtuStrankaListNazivFormatedOIB_1">
      <item>NOTUS BIOGRAD j.d.o.o. za trgovinu, ugostiteljstvo i usluge, OIB 17454792796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NOTUS BIOGRAD j.d.o.o. za trgovinu, ugostiteljstvo i usluge</izvorni_sadrzaj>
    <derivirana_varijabla naziv="DomainObject.Predmet.ProtustrankaIDrugi_1">NOTUS BIOGRAD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NOTUS BIOGRAD j.d.o.o. za trgovinu, ugostiteljstvo i usluge, OIB 17454792796, Tinj 123, 23210 Tinj</izvorni_sadrzaj>
    <derivirana_varijabla naziv="DomainObject.Predmet.ProtustrankaIDrugiAdressOIB_1">NOTUS BIOGRAD j.d.o.o. za trgovinu, ugostiteljstvo i usluge, OIB 17454792796, Tinj 123,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NOTUS BIOGRAD j.d.o.o. za trgovinu, ugostiteljstvo i usluge</item>
    </izvorni_sadrzaj>
    <derivirana_varijabla naziv="DomainObject.Predmet.SudioniciListNaziv_1">
      <item>FINA</item>
      <item>NOTUS BIOGRAD j.d.o.o. za trgovinu, ugostiteljstvo i usluge</item>
    </derivirana_varijabla>
  </DomainObject.Predmet.SudioniciListNaziv>
  <DomainObject.Predmet.SudioniciListAdressOIB>
    <izvorni_sadrzaj>
      <item>FINA, OIB 85821130368</item>
      <item>NOTUS BIOGRAD j.d.o.o. za trgovinu, ugostiteljstvo i usluge, OIB 17454792796, Tinj 123,23210 Tinj</item>
    </izvorni_sadrzaj>
    <derivirana_varijabla naziv="DomainObject.Predmet.SudioniciListAdressOIB_1">
      <item>FINA, OIB 85821130368</item>
      <item>NOTUS BIOGRAD j.d.o.o. za trgovinu, ugostiteljstvo i usluge, OIB 17454792796, Tinj 123,23210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17454792796</item>
    </izvorni_sadrzaj>
    <derivirana_varijabla naziv="DomainObject.Predmet.SudioniciListNazivOIB_1">
      <item>, OIB 85821130368</item>
      <item>, OIB 17454792796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51FA9-C1BF-4330-8B67-252B008AB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1908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2016-03-16T10:42:00Z</dcterms:created>
  <dc:creator>Administrator</dc:creator>
  <cp:lastModifiedBy>Merlina Klišmanić</cp:lastModifiedBy>
  <cp:lastPrinted>2016-03-01T10:23:00Z</cp:lastPrinted>
  <dcterms:modified xmlns:xsi="http://www.w3.org/2001/XMLSchema-instance" xsi:type="dcterms:W3CDTF">2016-04-05T11:28:00Z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