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1ff" w14:paraId="fc901f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97A7D">
        <w:t>10</w:t>
      </w:r>
      <w:r w:rsidR="00162746">
        <w:t>59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162746" w:rsidRPr="00162746">
        <w:t>CARLOS NEKRETNINE d.o.o. za poslovanje nekretninama, Zagreb, Ulica grada Vukovara 224, MBS: 080794132, OIB: 38845182175</w:t>
      </w:r>
      <w:r w:rsidR="00231648">
        <w:t xml:space="preserve">, dana </w:t>
      </w:r>
      <w:r w:rsidR="000164D6">
        <w:t>2</w:t>
      </w:r>
      <w:r w:rsidR="00697A7D">
        <w:t>8</w:t>
      </w:r>
      <w:r w:rsidR="000164D6">
        <w:t>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62746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62746" w:rsidRPr="00162746">
        <w:t>CARLOS NEKRETNINE d.o.o. za poslovanje nekretninama, Zagreb, Ulica grada Vukovara 224, MBS: 080794132, OIB: 38845182175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62746">
        <w:t>Jelenko Lehki, Zagreb, P. Hatza 10, OIB: 96068307857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162746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62746" w:rsidRPr="00162746">
        <w:t>CARLOS NEKRETNINE d.o.o. za poslovanje nekretninama, Zagreb, Ulica grada Vukovara 224, MBS: 080794132, OIB: 38845182175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162746">
        <w:t>27</w:t>
      </w:r>
      <w:r w:rsidR="00FD2895">
        <w:t xml:space="preserve">. </w:t>
      </w:r>
      <w:r w:rsidR="00481F9A">
        <w:t>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162746" w:rsidRPr="00162746">
        <w:t>CARLOS NEKRETNINE d.o.o. za poslovanje nekretninama, Zagreb, Ulica grada Vukovara 224, MBS: 080794132, OIB: 38845182175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</w:t>
      </w:r>
      <w:r w:rsidR="00162746">
        <w:t>59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92412">
        <w:t>10</w:t>
      </w:r>
      <w:r w:rsidR="00162746">
        <w:t>59</w:t>
      </w:r>
      <w:r w:rsidR="00647F1F">
        <w:t>/16</w:t>
      </w:r>
      <w:r w:rsidR="00E85BE3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9D33A7">
        <w:t>28</w:t>
      </w:r>
      <w:r w:rsidR="000164D6">
        <w:t>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97A7D"/>
    <w:rsid w:val="006C63A3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A28A0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28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28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8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8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28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28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8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8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CARLOS NEKRETNINE d.o.o.</izvorni_sadrzaj>
    <derivirana_varijabla naziv="DomainObject.Predmet.ProtustrankaFormated_1">  CARLOS NEKRETNINE d.o.o.</derivirana_varijabla>
  </DomainObject.Predmet.ProtustrankaFormated>
  <DomainObject.Predmet.ProtustrankaFormatedOIB>
    <izvorni_sadrzaj>  CARLOS NEKRETNINE d.o.o., OIB 38845182175</izvorni_sadrzaj>
    <derivirana_varijabla naziv="DomainObject.Predmet.ProtustrankaFormatedOIB_1">  CARLOS NEKRETNINE d.o.o., OIB 38845182175</derivirana_varijabla>
  </DomainObject.Predmet.ProtustrankaFormatedOIB>
  <DomainObject.Predmet.ProtustrankaFormatedWithAdress>
    <izvorni_sadrzaj> CARLOS NEKRETNINE d.o.o., Ulica grada Vukovara 224, 10000 Zagreb</izvorni_sadrzaj>
    <derivirana_varijabla naziv="DomainObject.Predmet.ProtustrankaFormatedWithAdress_1"> CARLOS NEKRETNINE d.o.o., Ulica grada Vukovara 224, 10000 Zagreb</derivirana_varijabla>
  </DomainObject.Predmet.ProtustrankaFormatedWithAdress>
  <DomainObject.Predmet.ProtustrankaFormatedWithAdressOIB>
    <izvorni_sadrzaj> CARLOS NEKRETNINE d.o.o., OIB 38845182175, Ulica grada Vukovara 224, 10000 Zagreb</izvorni_sadrzaj>
    <derivirana_varijabla naziv="DomainObject.Predmet.ProtustrankaFormatedWithAdressOIB_1"> CARLOS NEKRETNINE d.o.o., OIB 38845182175, Ulica grada Vukovara 224, 10000 Zagreb</derivirana_varijabla>
  </DomainObject.Predmet.ProtustrankaFormatedWithAdressOIB>
  <DomainObject.Predmet.ProtustrankaWithAdress>
    <izvorni_sadrzaj>CARLOS NEKRETNINE d.o.o. Ulica grada Vukovara 224, 10000 Zagreb</izvorni_sadrzaj>
    <derivirana_varijabla naziv="DomainObject.Predmet.ProtustrankaWithAdress_1">CARLOS NEKRETNINE d.o.o. Ulica grada Vukovara 224, 10000 Zagreb</derivirana_varijabla>
  </DomainObject.Predmet.ProtustrankaWithAdress>
  <DomainObject.Predmet.ProtustrankaWithAdressOIB>
    <izvorni_sadrzaj>CARLOS NEKRETNINE d.o.o., OIB 38845182175, Ulica grada Vukovara 224, 10000 Zagreb</izvorni_sadrzaj>
    <derivirana_varijabla naziv="DomainObject.Predmet.ProtustrankaWithAdressOIB_1">CARLOS NEKRETNINE d.o.o., OIB 38845182175, Ulica grada Vukovara 224, 10000 Zagreb</derivirana_varijabla>
  </DomainObject.Predmet.ProtustrankaWithAdressOIB>
  <DomainObject.Predmet.ProtustrankaNazivFormated>
    <izvorni_sadrzaj>CARLOS NEKRETNINE d.o.o.</izvorni_sadrzaj>
    <derivirana_varijabla naziv="DomainObject.Predmet.ProtustrankaNazivFormated_1">CARLOS NEKRETNINE d.o.o.</derivirana_varijabla>
  </DomainObject.Predmet.ProtustrankaNazivFormated>
  <DomainObject.Predmet.ProtustrankaNazivFormatedOIB>
    <izvorni_sadrzaj>CARLOS NEKRETNINE d.o.o., OIB 38845182175</izvorni_sadrzaj>
    <derivirana_varijabla naziv="DomainObject.Predmet.ProtustrankaNazivFormatedOIB_1">CARLOS NEKRETNINE d.o.o., OIB 38845182175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CARLOS NEKRETNINE d.o.o.</item>
    </izvorni_sadrzaj>
    <derivirana_varijabla naziv="DomainObject.Predmet.ProtuStrankaListFormated_1">
      <item>CARLOS NEKRETNINE d.o.o.</item>
    </derivirana_varijabla>
  </DomainObject.Predmet.ProtuStrankaListFormated>
  <DomainObject.Predmet.ProtuStrankaListFormatedOIB>
    <izvorni_sadrzaj>
      <item>CARLOS NEKRETNINE d.o.o., OIB 38845182175</item>
    </izvorni_sadrzaj>
    <derivirana_varijabla naziv="DomainObject.Predmet.ProtuStrankaListFormatedOIB_1">
      <item>CARLOS NEKRETNINE d.o.o., OIB 38845182175</item>
    </derivirana_varijabla>
  </DomainObject.Predmet.ProtuStrankaListFormatedOIB>
  <DomainObject.Predmet.ProtuStrankaListFormatedWithAdress>
    <izvorni_sadrzaj>
      <item>CARLOS NEKRETNINE d.o.o., Ulica grada Vukovara 224, 10000 Zagreb</item>
    </izvorni_sadrzaj>
    <derivirana_varijabla naziv="DomainObject.Predmet.ProtuStrankaListFormatedWithAdress_1">
      <item>CARLOS NEKRETNINE d.o.o., Ulica grada Vukovara 224, 10000 Zagreb</item>
    </derivirana_varijabla>
  </DomainObject.Predmet.ProtuStrankaListFormatedWithAdress>
  <DomainObject.Predmet.ProtuStrankaListFormatedWithAdressOIB>
    <izvorni_sadrzaj>
      <item>CARLOS NEKRETNINE d.o.o., OIB 38845182175, Ulica grada Vukovara 224, 10000 Zagreb</item>
    </izvorni_sadrzaj>
    <derivirana_varijabla naziv="DomainObject.Predmet.ProtuStrankaListFormatedWithAdressOIB_1">
      <item>CARLOS NEKRETNINE d.o.o., OIB 38845182175, Ulica grada Vukovara 224, 10000 Zagreb</item>
    </derivirana_varijabla>
  </DomainObject.Predmet.ProtuStrankaListFormatedWithAdressOIB>
  <DomainObject.Predmet.ProtuStrankaListNazivFormated>
    <izvorni_sadrzaj>
      <item>CARLOS NEKRETNINE d.o.o.</item>
    </izvorni_sadrzaj>
    <derivirana_varijabla naziv="DomainObject.Predmet.ProtuStrankaListNazivFormated_1">
      <item>CARLOS NEKRETNINE d.o.o.</item>
    </derivirana_varijabla>
  </DomainObject.Predmet.ProtuStrankaListNazivFormated>
  <DomainObject.Predmet.ProtuStrankaListNazivFormatedOIB>
    <izvorni_sadrzaj>
      <item>CARLOS NEKRETNINE d.o.o., OIB 38845182175</item>
    </izvorni_sadrzaj>
    <derivirana_varijabla naziv="DomainObject.Predmet.ProtuStrankaListNazivFormatedOIB_1">
      <item>CARLOS NEKRETNINE d.o.o., OIB 38845182175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CARLOS NEKRETNINE d.o.o.</izvorni_sadrzaj>
    <derivirana_varijabla naziv="DomainObject.Predmet.ProtustrankaIDrugi_1">CARLOS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CARLOS NEKRETNINE d.o.o., OIB 38845182175, Ulica grada Vukovara 224, 10000 Zagreb</izvorni_sadrzaj>
    <derivirana_varijabla naziv="DomainObject.Predmet.ProtustrankaIDrugiAdressOIB_1">CARLOS NEKRETNINE d.o.o., OIB 38845182175, Ulica grada Vukovara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CARLOS NEKRETNINE d.o.o.</item>
      <item>FINA Regionalni centar Zagreb</item>
    </izvorni_sadrzaj>
    <derivirana_varijabla naziv="DomainObject.Predmet.SudioniciListNaziv_1">
      <item>CARLOS NEKRETNINE d.o.o.</item>
      <item>FINA Regionalni centar Zagreb</item>
    </derivirana_varijabla>
  </DomainObject.Predmet.SudioniciListNaziv>
  <DomainObject.Predmet.SudioniciListAdressOIB>
    <izvorni_sadrzaj>
      <item>CARLOS NEKRETNINE d.o.o., OIB 38845182175, Ulica grada Vukovara 224,10000 Zagreb</item>
      <item>FINA Regionalni centar Zagreb, OIB 85821130368, Trg svibanjskih žrtava 1995. br. 1,10000 Zagreb</item>
    </izvorni_sadrzaj>
    <derivirana_varijabla naziv="DomainObject.Predmet.SudioniciListAdressOIB_1">
      <item>CARLOS NEKRETNINE d.o.o., OIB 38845182175, Ulica grada Vukovara 224,10000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38845182175</item>
      <item>, OIB 85821130368</item>
    </izvorni_sadrzaj>
    <derivirana_varijabla naziv="DomainObject.Predmet.SudioniciListNazivOIB_1">
      <item>, OIB 38845182175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2312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2016-06-28T09:57:00Z</dcterms:created>
  <dc:creator>korisnik</dc:creator>
  <cp:lastModifiedBy>Žana Bem</cp:lastModifiedBy>
  <cp:lastPrinted>2016-06-27T07:33:00Z</cp:lastPrinted>
  <dcterms:modified xmlns:xsi="http://www.w3.org/2001/XMLSchema-instance" xsi:type="dcterms:W3CDTF">2016-06-28T09:59:00Z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