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83f7" w14:paraId="37383f7" w:rsidRDefault="00821AFF" w:rsidP="00821AFF" w:rsidR="00821AFF" w:rsidRPr="0078359D">
      <w:pPr>
        <w:jc w:val="right"/>
        <w15:collapsed w:val="false"/>
      </w:pPr>
      <w:bookmarkStart w:name="_GoBack" w:id="0"/>
      <w:bookmarkEnd w:id="0"/>
      <w:r>
        <w:t>Posl.br. 2 St-166</w:t>
      </w:r>
      <w:r w:rsidRPr="0078359D">
        <w:t>/1</w:t>
      </w:r>
      <w:r>
        <w:t>7</w:t>
      </w:r>
      <w:r w:rsidRPr="0078359D">
        <w:t>-</w:t>
      </w:r>
      <w:r w:rsidR="00CC6196">
        <w:t>21</w:t>
      </w:r>
    </w:p>
    <w:p w:rsidRDefault="00821AFF" w:rsidP="00821AFF" w:rsidR="00821AFF">
      <w:pPr>
        <w:jc w:val="center"/>
        <w:rPr>
          <w:b/>
          <w:color w:val="FF0000"/>
        </w:rPr>
      </w:pPr>
    </w:p>
    <w:p w:rsidRDefault="00821AFF" w:rsidP="00821AFF" w:rsidR="00821AFF" w:rsidRPr="0078359D">
      <w:pPr>
        <w:jc w:val="center"/>
      </w:pPr>
    </w:p>
    <w:p w:rsidRDefault="00821AFF" w:rsidP="00821AFF" w:rsidR="00821AFF" w:rsidRPr="0078359D">
      <w:pPr>
        <w:jc w:val="center"/>
      </w:pPr>
      <w:r w:rsidRPr="0078359D">
        <w:t>TABLICA ISPITANIH TRAŽBINA</w:t>
      </w:r>
    </w:p>
    <w:p w:rsidRDefault="00821AFF" w:rsidP="00821AFF" w:rsidR="00821AFF" w:rsidRPr="0078359D">
      <w:pPr>
        <w:jc w:val="center"/>
      </w:pPr>
      <w:r w:rsidRPr="0078359D">
        <w:t xml:space="preserve">Po čl. 264. Stečajnog zakona </w:t>
      </w:r>
    </w:p>
    <w:p w:rsidRDefault="00821AFF" w:rsidP="00821AFF" w:rsidR="00821AFF" w:rsidRPr="0078359D">
      <w:pPr>
        <w:jc w:val="center"/>
      </w:pPr>
      <w:r w:rsidRPr="0078359D">
        <w:t xml:space="preserve">(Ispitno ročište od </w:t>
      </w:r>
      <w:r>
        <w:t>13. lipnja</w:t>
      </w:r>
      <w:r w:rsidRPr="0078359D">
        <w:t xml:space="preserve"> 2017. u stečajnom postupku nad </w:t>
      </w:r>
    </w:p>
    <w:p w:rsidRDefault="00821AFF" w:rsidP="00821AFF" w:rsidR="00821AFF" w:rsidRPr="0078359D">
      <w:pPr>
        <w:jc w:val="center"/>
      </w:pPr>
      <w:r w:rsidRPr="009362DD">
        <w:t xml:space="preserve">Stečajnom masom iza PRŠUTARNA PITIP d.o.o. u stečaju, </w:t>
      </w:r>
      <w:proofErr w:type="spellStart"/>
      <w:r w:rsidRPr="009362DD">
        <w:t>Dramalj</w:t>
      </w:r>
      <w:proofErr w:type="spellEnd"/>
      <w:r w:rsidRPr="009362DD">
        <w:t xml:space="preserve">, Braće </w:t>
      </w:r>
      <w:proofErr w:type="spellStart"/>
      <w:r w:rsidRPr="009362DD">
        <w:t>Košuljandić</w:t>
      </w:r>
      <w:proofErr w:type="spellEnd"/>
      <w:r w:rsidRPr="009362DD">
        <w:t xml:space="preserve"> 100/a, OIB: 83707274267</w:t>
      </w:r>
      <w:r w:rsidRPr="0078359D">
        <w:t>)</w:t>
      </w:r>
    </w:p>
    <w:p w:rsidRDefault="00821AFF" w:rsidP="00821AFF" w:rsidR="00821AFF" w:rsidRPr="0078359D">
      <w:pPr>
        <w:tabs>
          <w:tab w:pos="3686" w:val="left"/>
        </w:tabs>
        <w:jc w:val="center"/>
      </w:pPr>
    </w:p>
    <w:p w:rsidRDefault="00821AFF" w:rsidP="00821AFF" w:rsidR="00821AFF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BC4499" w:rsidR="00821AFF" w:rsidRPr="0078359D">
        <w:tc>
          <w:tcPr>
            <w:tcW w:type="dxa" w:w="1008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BC4499" w:rsidR="00821AFF" w:rsidRPr="00492920">
        <w:trPr>
          <w:trHeight w:val="1181"/>
        </w:trPr>
        <w:tc>
          <w:tcPr>
            <w:tcW w:type="dxa" w:w="1008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5D44AF">
              <w:t>Republika Hrvatska, Ministarstvo financija, Porezna uprava, Katančićeva 5, 10 000 Zagreb, OIB: 18683136487</w:t>
            </w:r>
            <w:r>
              <w:t>,</w:t>
            </w:r>
            <w:r w:rsidRPr="005D44AF">
              <w:t xml:space="preserve"> zastupana po Županijskom državnom odvjetništvu u Puli - Pola</w:t>
            </w:r>
          </w:p>
        </w:tc>
        <w:tc>
          <w:tcPr>
            <w:tcW w:type="dxa" w:w="2103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5D44AF">
              <w:t>193.433,22</w:t>
            </w:r>
          </w:p>
        </w:tc>
        <w:tc>
          <w:tcPr>
            <w:tcW w:type="dxa" w:w="2121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5D44AF">
              <w:t>193.433,22</w:t>
            </w:r>
          </w:p>
        </w:tc>
        <w:tc>
          <w:tcPr>
            <w:tcW w:type="dxa" w:w="1478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I viši</w:t>
            </w:r>
          </w:p>
        </w:tc>
      </w:tr>
      <w:tr w:rsidTr="00BC4499" w:rsidR="00821AFF" w:rsidRPr="00492920">
        <w:trPr>
          <w:trHeight w:val="1181"/>
        </w:trPr>
        <w:tc>
          <w:tcPr>
            <w:tcW w:type="dxa" w:w="1008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CC6196" w:rsidP="00BC4499" w:rsidR="00821AFF" w:rsidRPr="00492920">
            <w:pPr>
              <w:tabs>
                <w:tab w:pos="3686" w:val="left"/>
              </w:tabs>
              <w:jc w:val="center"/>
            </w:pPr>
            <w:r w:rsidRPr="002C4FC6">
              <w:t xml:space="preserve">Istarska Kreditna banka </w:t>
            </w:r>
            <w:r>
              <w:t xml:space="preserve">Umag </w:t>
            </w:r>
            <w:r w:rsidRPr="00414906">
              <w:t>d.d., Umag, Ernest</w:t>
            </w:r>
            <w:r w:rsidRPr="002C4FC6">
              <w:t>a Miloša 1, OIB: 65723536010</w:t>
            </w:r>
          </w:p>
        </w:tc>
        <w:tc>
          <w:tcPr>
            <w:tcW w:type="dxa" w:w="2103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2C4FC6">
              <w:t>1.300.556,33</w:t>
            </w:r>
          </w:p>
        </w:tc>
        <w:tc>
          <w:tcPr>
            <w:tcW w:type="dxa" w:w="2121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2C4FC6">
              <w:t>1.300.556,33</w:t>
            </w:r>
          </w:p>
        </w:tc>
        <w:tc>
          <w:tcPr>
            <w:tcW w:type="dxa" w:w="1478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821AFF" w:rsidP="00BC4499" w:rsidR="00821AFF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BC4499" w:rsidR="00821AFF" w:rsidRPr="0078359D">
        <w:trPr>
          <w:trHeight w:val="1181"/>
        </w:trPr>
        <w:tc>
          <w:tcPr>
            <w:tcW w:type="dxa" w:w="1008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 w:rsidRPr="0078359D">
              <w:t>3.</w:t>
            </w:r>
          </w:p>
        </w:tc>
        <w:tc>
          <w:tcPr>
            <w:tcW w:type="dxa" w:w="4374"/>
            <w:vAlign w:val="center"/>
          </w:tcPr>
          <w:p w:rsidRDefault="00CC6196" w:rsidP="00A71DAF" w:rsidR="00821AFF" w:rsidRPr="0078359D">
            <w:pPr>
              <w:tabs>
                <w:tab w:pos="3686" w:val="left"/>
              </w:tabs>
              <w:jc w:val="center"/>
            </w:pPr>
            <w:r>
              <w:t>HEP – operato</w:t>
            </w:r>
            <w:r w:rsidRPr="002C4FC6">
              <w:t>r distribu</w:t>
            </w:r>
            <w:r>
              <w:t>cijskog</w:t>
            </w:r>
            <w:r w:rsidRPr="002C4FC6">
              <w:t xml:space="preserve"> sustava</w:t>
            </w:r>
            <w:r>
              <w:t xml:space="preserve"> d.o.o.</w:t>
            </w:r>
            <w:r w:rsidRPr="002C4FC6">
              <w:t xml:space="preserve">, </w:t>
            </w:r>
            <w:proofErr w:type="spellStart"/>
            <w:r w:rsidRPr="002C4FC6">
              <w:t>Elektroistra</w:t>
            </w:r>
            <w:proofErr w:type="spellEnd"/>
            <w:r w:rsidRPr="002C4FC6">
              <w:t>, Pul</w:t>
            </w:r>
            <w:r w:rsidRPr="00414906">
              <w:t xml:space="preserve">a, </w:t>
            </w:r>
            <w:proofErr w:type="spellStart"/>
            <w:r w:rsidRPr="00414906">
              <w:t>Vergerijeva</w:t>
            </w:r>
            <w:proofErr w:type="spellEnd"/>
            <w:r w:rsidRPr="00414906">
              <w:t xml:space="preserve"> 6,</w:t>
            </w:r>
            <w:r w:rsidRPr="002C4FC6">
              <w:t xml:space="preserve"> OIB: 46830600751</w:t>
            </w:r>
          </w:p>
        </w:tc>
        <w:tc>
          <w:tcPr>
            <w:tcW w:type="dxa" w:w="2103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 w:rsidRPr="002C4FC6">
              <w:t>3.380,05</w:t>
            </w:r>
          </w:p>
        </w:tc>
        <w:tc>
          <w:tcPr>
            <w:tcW w:type="dxa" w:w="2121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 w:rsidRPr="002C4FC6">
              <w:t>3.380,05</w:t>
            </w:r>
          </w:p>
        </w:tc>
        <w:tc>
          <w:tcPr>
            <w:tcW w:type="dxa" w:w="1478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821AFF" w:rsidP="00BC4499" w:rsidR="00821AFF" w:rsidRPr="0078359D">
            <w:pPr>
              <w:tabs>
                <w:tab w:pos="3686" w:val="left"/>
              </w:tabs>
              <w:jc w:val="center"/>
            </w:pPr>
            <w:r>
              <w:t>I</w:t>
            </w:r>
            <w:r w:rsidRPr="0078359D">
              <w:t>I viši</w:t>
            </w:r>
          </w:p>
        </w:tc>
      </w:tr>
    </w:tbl>
    <w:p w:rsidRDefault="00821AFF" w:rsidP="00821AFF" w:rsidR="00821AFF" w:rsidRPr="0078359D">
      <w:pPr>
        <w:tabs>
          <w:tab w:pos="3686" w:val="left"/>
        </w:tabs>
        <w:jc w:val="center"/>
      </w:pPr>
    </w:p>
    <w:p w:rsidRDefault="00821AFF" w:rsidP="00821AFF" w:rsidR="00821AFF">
      <w:pPr>
        <w:tabs>
          <w:tab w:pos="3686" w:val="left"/>
        </w:tabs>
        <w:jc w:val="center"/>
      </w:pPr>
      <w:r w:rsidRPr="0078359D">
        <w:t>U Pazin</w:t>
      </w:r>
      <w:r w:rsidRPr="00E42DDF">
        <w:t>u 13. lipnja 20</w:t>
      </w:r>
      <w:r w:rsidRPr="00E57086">
        <w:t>1</w:t>
      </w:r>
      <w:r w:rsidRPr="0078359D">
        <w:t>7.</w:t>
      </w:r>
    </w:p>
    <w:p w:rsidRDefault="00821AFF" w:rsidP="00821AFF" w:rsidR="00821AFF" w:rsidRPr="0078359D">
      <w:pPr>
        <w:tabs>
          <w:tab w:pos="3686" w:val="left"/>
        </w:tabs>
        <w:jc w:val="center"/>
      </w:pPr>
    </w:p>
    <w:p w:rsidRDefault="00821AFF" w:rsidP="00821AFF" w:rsidR="00821AFF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821AFF" w:rsidP="00821AFF" w:rsidR="0050070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AFF" w:rsidP="00821AFF" w:rsidR="00821AFF">
      <w:r>
        <w:separator/>
      </w:r>
    </w:p>
  </w:endnote>
  <w:endnote w:id="0" w:type="continuationSeparator">
    <w:p w:rsidRDefault="00821AFF" w:rsidP="00821AFF" w:rsidR="00821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AFF" w:rsidP="00821AFF" w:rsidR="00821AFF">
      <w:r>
        <w:separator/>
      </w:r>
    </w:p>
  </w:footnote>
  <w:footnote w:id="0" w:type="continuationSeparator">
    <w:p w:rsidRDefault="00821AFF" w:rsidP="00821AFF" w:rsidR="00821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AF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04D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AF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1AFF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St-166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AFF"/>
    <w:rsid w:val="00554328"/>
    <w:rsid w:val="00821AFF"/>
    <w:rsid w:val="00985388"/>
    <w:rsid w:val="00A71DAF"/>
    <w:rsid w:val="00CC6196"/>
    <w:rsid w:val="00E42DDF"/>
    <w:rsid w:val="00FE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AF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1A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821A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1AFF"/>
  </w:style>
  <w:style w:styleId="Podnoje" w:type="paragraph">
    <w:name w:val="footer"/>
    <w:basedOn w:val="Normal"/>
    <w:link w:val="PodnojeChar"/>
    <w:uiPriority w:val="99"/>
    <w:unhideWhenUsed/>
    <w:rsid w:val="00821A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1AF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AF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1A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821A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1AFF"/>
  </w:style>
  <w:style w:styleId="Podnoje" w:type="paragraph">
    <w:name w:val="footer"/>
    <w:basedOn w:val="Normal"/>
    <w:link w:val="PodnojeChar"/>
    <w:uiPriority w:val="99"/>
    <w:unhideWhenUsed/>
    <w:rsid w:val="00821A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1AF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PRŠUTARNA PITIP d.o.o. u stečaju</izvorni_sadrzaj>
    <derivirana_varijabla naziv="DomainObject.Predmet.ProtustrankaFormated_1">  Stečajna masa iza PRŠUTARNA PITIP d.o.o. u stečaju</derivirana_varijabla>
  </DomainObject.Predmet.ProtustrankaFormated>
  <DomainObject.Predmet.ProtustrankaFormatedOIB>
    <izvorni_sadrzaj>  Stečajna masa iza PRŠUTARNA PITIP d.o.o. u stečaju, OIB 83707274267</izvorni_sadrzaj>
    <derivirana_varijabla naziv="DomainObject.Predmet.ProtustrankaFormatedOIB_1">  Stečajna masa iza PRŠUTARNA PITIP d.o.o. u stečaju, OIB 83707274267</derivirana_varijabla>
  </DomainObject.Predmet.ProtustrankaFormatedOIB>
  <DomainObject.Predmet.ProtustrankaFormatedWithAdress>
    <izvorni_sadrzaj> Stečajna masa iza PRŠUTARNA PITIP d.o.o. u stečaju, Braće Košuljandić 100/a, 51260 Dramalj</izvorni_sadrzaj>
    <derivirana_varijabla naziv="DomainObject.Predmet.ProtustrankaFormatedWithAdress_1"> Stečajna masa iza PRŠUTARNA PITIP d.o.o. u stečaju, Braće Košuljandić 100/a, 51260 Dramalj</derivirana_varijabla>
  </DomainObject.Predmet.ProtustrankaFormatedWithAdress>
  <DomainObject.Predmet.ProtustrankaFormatedWithAdressOIB>
    <izvorni_sadrzaj> Stečajna masa iza PRŠUTARNA PITIP d.o.o. u stečaju, OIB 83707274267, Braće Košuljandić 100/a, 51260 Dramalj</izvorni_sadrzaj>
    <derivirana_varijabla naziv="DomainObject.Predmet.ProtustrankaFormatedWithAdressOIB_1"> Stečajna masa iza PRŠUTARNA PITIP d.o.o. u stečaju, OIB 83707274267, Braće Košuljandić 100/a, 51260 Dramalj</derivirana_varijabla>
  </DomainObject.Predmet.ProtustrankaFormatedWithAdressOIB>
  <DomainObject.Predmet.ProtustrankaWithAdress>
    <izvorni_sadrzaj>Stečajna masa iza PRŠUTARNA PITIP d.o.o. u stečaju Braće Košuljandić 100/a, 51260 Dramalj</izvorni_sadrzaj>
    <derivirana_varijabla naziv="DomainObject.Predmet.ProtustrankaWithAdress_1">Stečajna masa iza PRŠUTARNA PITIP d.o.o. u stečaju Braće Košuljandić 100/a, 51260 Dramalj</derivirana_varijabla>
  </DomainObject.Predmet.ProtustrankaWithAdress>
  <DomainObject.Predmet.ProtustrankaWithAdressOIB>
    <izvorni_sadrzaj>Stečajna masa iza PRŠUTARNA PITIP d.o.o. u stečaju, OIB 83707274267, Braće Košuljandić 100/a, 51260 Dramalj</izvorni_sadrzaj>
    <derivirana_varijabla naziv="DomainObject.Predmet.ProtustrankaWithAdressOIB_1">Stečajna masa iza PRŠUTARNA PITIP d.o.o. u stečaju, OIB 83707274267, Braće Košuljandić 100/a, 51260 Dramalj</derivirana_varijabla>
  </DomainObject.Predmet.ProtustrankaWithAdressOIB>
  <DomainObject.Predmet.ProtustrankaNazivFormated>
    <izvorni_sadrzaj>Stečajna masa iza PRŠUTARNA PITIP d.o.o. u stečaju</izvorni_sadrzaj>
    <derivirana_varijabla naziv="DomainObject.Predmet.ProtustrankaNazivFormated_1">Stečajna masa iza PRŠUTARNA PITIP d.o.o. u stečaju</derivirana_varijabla>
  </DomainObject.Predmet.ProtustrankaNazivFormated>
  <DomainObject.Predmet.ProtustrankaNazivFormatedOIB>
    <izvorni_sadrzaj>Stečajna masa iza PRŠUTARNA PITIP d.o.o. u stečaju, OIB 83707274267</izvorni_sadrzaj>
    <derivirana_varijabla naziv="DomainObject.Predmet.ProtustrankaNazivFormatedOIB_1">Stečajna masa iza PRŠUTARNA PITIP d.o.o. u stečaju, OIB 83707274267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4353677.72</izvorni_sadrzaj>
    <derivirana_varijabla naziv="DomainObject.Predmet.TrenutnaVrijednost_1">4353677.72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PRŠUTARNA PITIP d.o.o. u stečaju</item>
    </izvorni_sadrzaj>
    <derivirana_varijabla naziv="DomainObject.Predmet.ProtuStrankaListFormated_1">
      <item>Stečajna masa iza PRŠUTARNA PITIP d.o.o. u stečaju</item>
    </derivirana_varijabla>
  </DomainObject.Predmet.ProtuStrankaListFormated>
  <DomainObject.Predmet.ProtuStrankaListFormatedOIB>
    <izvorni_sadrzaj>
      <item>Stečajna masa iza PRŠUTARNA PITIP d.o.o. u stečaju, OIB 83707274267</item>
    </izvorni_sadrzaj>
    <derivirana_varijabla naziv="DomainObject.Predmet.ProtuStrankaListFormatedOIB_1">
      <item>Stečajna masa iza PRŠUTARNA PITIP d.o.o. u stečaju, OIB 83707274267</item>
    </derivirana_varijabla>
  </DomainObject.Predmet.ProtuStrankaListFormatedOIB>
  <DomainObject.Predmet.ProtuStrankaListFormatedWithAdress>
    <izvorni_sadrzaj>
      <item>Stečajna masa iza PRŠUTARNA PITIP d.o.o. u stečaju, Braće Košuljandić 100/a, 51260 Dramalj</item>
    </izvorni_sadrzaj>
    <derivirana_varijabla naziv="DomainObject.Predmet.ProtuStrankaListFormatedWithAdress_1">
      <item>Stečajna masa iza PRŠUTARNA PITIP d.o.o. u stečaju, Braće Košuljandić 100/a, 51260 Dramalj</item>
    </derivirana_varijabla>
  </DomainObject.Predmet.ProtuStrankaListFormatedWithAdress>
  <DomainObject.Predmet.ProtuStrankaListFormatedWithAdressOIB>
    <izvorni_sadrzaj>
      <item>Stečajna masa iza PRŠUTARNA PITIP d.o.o. u stečaju, OIB 83707274267, Braće Košuljandić 100/a, 51260 Dramalj</item>
    </izvorni_sadrzaj>
    <derivirana_varijabla naziv="DomainObject.Predmet.ProtuStrankaListFormatedWithAdressOIB_1">
      <item>Stečajna masa iza PRŠUTARNA PITIP d.o.o. u stečaju, OIB 83707274267, Braće Košuljandić 100/a, 51260 Dramalj</item>
    </derivirana_varijabla>
  </DomainObject.Predmet.ProtuStrankaListFormatedWithAdressOIB>
  <DomainObject.Predmet.ProtuStrankaListNazivFormated>
    <izvorni_sadrzaj>
      <item>Stečajna masa iza PRŠUTARNA PITIP d.o.o. u stečaju</item>
    </izvorni_sadrzaj>
    <derivirana_varijabla naziv="DomainObject.Predmet.ProtuStrankaListNazivFormated_1">
      <item>Stečajna masa iza PRŠUTARNA PITIP d.o.o. u stečaju</item>
    </derivirana_varijabla>
  </DomainObject.Predmet.ProtuStrankaListNazivFormated>
  <DomainObject.Predmet.ProtuStrankaListNazivFormatedOIB>
    <izvorni_sadrzaj>
      <item>Stečajna masa iza PRŠUTARNA PITIP d.o.o. u stečaju, OIB 83707274267</item>
    </izvorni_sadrzaj>
    <derivirana_varijabla naziv="DomainObject.Predmet.ProtuStrankaListNazivFormatedOIB_1">
      <item>Stečajna masa iza PRŠUTARNA PITIP d.o.o. u stečaju, OIB 83707274267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PRŠUTARNA PITIP d.o.o. u stečaju</izvorni_sadrzaj>
    <derivirana_varijabla naziv="DomainObject.Predmet.ProtustrankaIDrugi_1">Stečajna masa iza PRŠUTARNA PITIP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PRŠUTARNA PITIP d.o.o. u stečaju, OIB 83707274267, Braće Košuljandić 100/a, 51260 Dramalj</izvorni_sadrzaj>
    <derivirana_varijabla naziv="DomainObject.Predmet.ProtustrankaIDrugiAdressOIB_1">Stečajna masa iza PRŠUTARNA PITIP d.o.o. u stečaju, OIB 83707274267,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PRŠUTARNA PITIP d.o.o. u stečaju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Stečajna masa iza PRŠUTARNA PITIP d.o.o. u stečaju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Stečajna masa iza PRŠUTARNA PITIP d.o.o. u stečaju, OIB 83707274267, Braće Košuljandić 100/a,51260 Dramalj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Stečajna masa iza PRŠUTARNA PITIP d.o.o. u stečaju, OIB 83707274267, Braće Košuljandić 100/a,51260 Dramalj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83707274267</item>
      <item>, OIB 52634238587</item>
      <item>, OIB null</item>
    </izvorni_sadrzaj>
    <derivirana_varijabla naziv="DomainObject.Predmet.SudioniciListNazivOIB_1">
      <item>, OIB 83707274267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787</properties:Characters>
  <properties:Lines>56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2017-05-31T12:40:00Z</dcterms:created>
  <dc:creator>Jasmina Matika</dc:creator>
  <cp:lastModifiedBy>Jasmina Matika</cp:lastModifiedBy>
  <cp:lastPrinted>2017-06-13T11:14:00Z</cp:lastPrinted>
  <dcterms:modified xmlns:xsi="http://www.w3.org/2001/XMLSchema-instance" xsi:type="dcterms:W3CDTF">2017-06-13T11:17:00Z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