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0c04" w14:paraId="bdd0c04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A57E3B">
        <w:rPr>
          <w:sz w:val="24"/>
          <w:szCs w:val="24"/>
        </w:rPr>
        <w:t>2416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6C7702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</w:t>
      </w:r>
      <w:r w:rsidRPr="006C7702">
        <w:rPr>
          <w:sz w:val="24"/>
          <w:szCs w:val="24"/>
        </w:rPr>
        <w:t xml:space="preserve">dužnikom </w:t>
      </w:r>
      <w:r w:rsidR="006C7702" w:rsidRPr="006C7702">
        <w:rPr>
          <w:sz w:val="24"/>
          <w:szCs w:val="24"/>
          <w:lang w:val="pt-BR"/>
        </w:rPr>
        <w:t>TERGUM d.o.o.</w:t>
      </w:r>
      <w:r w:rsidR="006C7702" w:rsidRPr="006C7702">
        <w:rPr>
          <w:bCs/>
          <w:sz w:val="24"/>
          <w:szCs w:val="24"/>
        </w:rPr>
        <w:t xml:space="preserve">, Zagreb, Petrova 41b, </w:t>
      </w:r>
      <w:proofErr w:type="spellStart"/>
      <w:r w:rsidR="006C7702" w:rsidRPr="006C7702">
        <w:rPr>
          <w:bCs/>
          <w:sz w:val="24"/>
          <w:szCs w:val="24"/>
        </w:rPr>
        <w:t>OIB</w:t>
      </w:r>
      <w:proofErr w:type="spellEnd"/>
      <w:r w:rsidR="006C7702" w:rsidRPr="006C7702">
        <w:rPr>
          <w:bCs/>
          <w:sz w:val="24"/>
          <w:szCs w:val="24"/>
        </w:rPr>
        <w:t xml:space="preserve">: </w:t>
      </w:r>
      <w:r w:rsidR="006C7702" w:rsidRPr="006C7702">
        <w:rPr>
          <w:sz w:val="24"/>
          <w:szCs w:val="24"/>
        </w:rPr>
        <w:t>29849689880</w:t>
      </w:r>
      <w:r w:rsidRPr="006C7702">
        <w:rPr>
          <w:sz w:val="24"/>
          <w:szCs w:val="24"/>
        </w:rPr>
        <w:t xml:space="preserve">, </w:t>
      </w:r>
      <w:r w:rsidR="006C7702">
        <w:rPr>
          <w:sz w:val="24"/>
          <w:szCs w:val="24"/>
        </w:rPr>
        <w:t>6</w:t>
      </w:r>
      <w:r w:rsidR="00271621" w:rsidRPr="006C7702">
        <w:rPr>
          <w:sz w:val="24"/>
          <w:szCs w:val="24"/>
        </w:rPr>
        <w:t xml:space="preserve">. </w:t>
      </w:r>
      <w:r w:rsidR="006C7702">
        <w:rPr>
          <w:sz w:val="24"/>
          <w:szCs w:val="24"/>
        </w:rPr>
        <w:t>studenoga</w:t>
      </w:r>
      <w:r w:rsidRPr="006C7702">
        <w:rPr>
          <w:sz w:val="24"/>
          <w:szCs w:val="24"/>
        </w:rPr>
        <w:t xml:space="preserve"> 2017., </w:t>
      </w:r>
    </w:p>
    <w:p w:rsidRDefault="003F320D" w:rsidP="0064089D" w:rsidR="003F320D" w:rsidRPr="006C770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511488">
      <w:pPr>
        <w:ind w:firstLine="720"/>
        <w:jc w:val="both"/>
        <w:rPr>
          <w:sz w:val="24"/>
          <w:szCs w:val="24"/>
        </w:rPr>
      </w:pPr>
      <w:r w:rsidRPr="00F703BF">
        <w:rPr>
          <w:sz w:val="24"/>
          <w:szCs w:val="24"/>
        </w:rPr>
        <w:t xml:space="preserve">Nalaže se </w:t>
      </w:r>
      <w:r w:rsidR="00DA320E" w:rsidRPr="00F703BF">
        <w:rPr>
          <w:sz w:val="24"/>
          <w:szCs w:val="24"/>
        </w:rPr>
        <w:t xml:space="preserve">privremenom </w:t>
      </w:r>
      <w:r w:rsidRPr="00F703BF">
        <w:rPr>
          <w:sz w:val="24"/>
          <w:szCs w:val="24"/>
        </w:rPr>
        <w:t xml:space="preserve">stečajnom upravitelju </w:t>
      </w:r>
      <w:r w:rsidR="00E80F96" w:rsidRPr="00F703BF">
        <w:rPr>
          <w:sz w:val="24"/>
          <w:szCs w:val="24"/>
        </w:rPr>
        <w:t>Matk</w:t>
      </w:r>
      <w:r w:rsidR="00F703BF" w:rsidRPr="00F703BF">
        <w:rPr>
          <w:sz w:val="24"/>
          <w:szCs w:val="24"/>
        </w:rPr>
        <w:t>u</w:t>
      </w:r>
      <w:r w:rsidR="00E80F96" w:rsidRPr="00F703BF">
        <w:rPr>
          <w:sz w:val="24"/>
          <w:szCs w:val="24"/>
        </w:rPr>
        <w:t xml:space="preserve"> Ljuban</w:t>
      </w:r>
      <w:r w:rsidR="00F703BF" w:rsidRPr="00F703BF">
        <w:rPr>
          <w:sz w:val="24"/>
          <w:szCs w:val="24"/>
        </w:rPr>
        <w:t>u</w:t>
      </w:r>
      <w:r w:rsidR="00E80F96" w:rsidRPr="00F703BF">
        <w:rPr>
          <w:sz w:val="24"/>
          <w:szCs w:val="24"/>
        </w:rPr>
        <w:t xml:space="preserve">, Zagreb, Hrvatskih iseljenika 3, </w:t>
      </w:r>
      <w:proofErr w:type="spellStart"/>
      <w:r w:rsidR="00E80F96" w:rsidRPr="00F703BF">
        <w:rPr>
          <w:sz w:val="24"/>
          <w:szCs w:val="24"/>
        </w:rPr>
        <w:t>OIB</w:t>
      </w:r>
      <w:proofErr w:type="spellEnd"/>
      <w:r w:rsidR="00E80F96" w:rsidRPr="00F703BF">
        <w:rPr>
          <w:sz w:val="24"/>
          <w:szCs w:val="24"/>
        </w:rPr>
        <w:t xml:space="preserve">:  </w:t>
      </w:r>
      <w:r w:rsidR="00665921" w:rsidRPr="00F703BF">
        <w:rPr>
          <w:sz w:val="24"/>
          <w:szCs w:val="24"/>
        </w:rPr>
        <w:t xml:space="preserve">28695463260, </w:t>
      </w:r>
      <w:r w:rsidR="00550DAC" w:rsidRPr="00F703BF">
        <w:rPr>
          <w:sz w:val="24"/>
          <w:szCs w:val="24"/>
        </w:rPr>
        <w:t xml:space="preserve">u </w:t>
      </w:r>
      <w:r w:rsidR="0073256A" w:rsidRPr="00F703BF">
        <w:rPr>
          <w:sz w:val="24"/>
          <w:szCs w:val="24"/>
        </w:rPr>
        <w:t>roku</w:t>
      </w:r>
      <w:r w:rsidR="0073256A">
        <w:rPr>
          <w:sz w:val="24"/>
          <w:szCs w:val="24"/>
        </w:rPr>
        <w:t xml:space="preserve"> 8 dana od dostave ovog zaključka dostaviti </w:t>
      </w:r>
      <w:r w:rsidR="001D0E72">
        <w:rPr>
          <w:sz w:val="24"/>
          <w:szCs w:val="24"/>
        </w:rPr>
        <w:t xml:space="preserve">određen zahtjev za </w:t>
      </w:r>
      <w:r w:rsidR="0080043E">
        <w:rPr>
          <w:sz w:val="24"/>
          <w:szCs w:val="24"/>
        </w:rPr>
        <w:t xml:space="preserve">nagradu </w:t>
      </w:r>
      <w:r w:rsidR="00AA3916">
        <w:rPr>
          <w:sz w:val="24"/>
          <w:szCs w:val="24"/>
        </w:rPr>
        <w:t xml:space="preserve">za poslove obavljene u prethodnom postupku </w:t>
      </w:r>
      <w:r w:rsidR="001D0E72">
        <w:rPr>
          <w:sz w:val="24"/>
          <w:szCs w:val="24"/>
        </w:rPr>
        <w:t>u kojem će navesti točan iznos koji zahtijeva na ime jednokratne nagrade iz čl. 4. st. 1. Uredbe o kriterijima i načinu obračuna i plaćanja nagrade stečajnim upraviteljima ("Narodne novine" broj 105/15) u vezi s odredbom čl. 94. st.</w:t>
      </w:r>
      <w:r w:rsidR="0080043E">
        <w:rPr>
          <w:sz w:val="24"/>
          <w:szCs w:val="24"/>
        </w:rPr>
        <w:t xml:space="preserve"> 1. i</w:t>
      </w:r>
      <w:r w:rsidR="001D0E72">
        <w:rPr>
          <w:sz w:val="24"/>
          <w:szCs w:val="24"/>
        </w:rPr>
        <w:t xml:space="preserve"> 2. Stečajnog zakona ("Narodne novine" broj 71/15; dalje: </w:t>
      </w:r>
      <w:proofErr w:type="spellStart"/>
      <w:r w:rsidR="001D0E72">
        <w:rPr>
          <w:sz w:val="24"/>
          <w:szCs w:val="24"/>
        </w:rPr>
        <w:t>SZ</w:t>
      </w:r>
      <w:proofErr w:type="spellEnd"/>
      <w:r w:rsidR="001D0E72">
        <w:rPr>
          <w:sz w:val="24"/>
          <w:szCs w:val="24"/>
        </w:rPr>
        <w:t>)</w:t>
      </w:r>
      <w:r w:rsidR="00511488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E2697B">
        <w:rPr>
          <w:sz w:val="24"/>
          <w:szCs w:val="24"/>
        </w:rPr>
        <w:t>6</w:t>
      </w:r>
      <w:r w:rsidR="00E2697B" w:rsidRPr="006C7702">
        <w:rPr>
          <w:sz w:val="24"/>
          <w:szCs w:val="24"/>
        </w:rPr>
        <w:t xml:space="preserve">. </w:t>
      </w:r>
      <w:r w:rsidR="00E2697B">
        <w:rPr>
          <w:sz w:val="24"/>
          <w:szCs w:val="24"/>
        </w:rPr>
        <w:t>studenoga</w:t>
      </w:r>
      <w:r w:rsidR="00E2697B" w:rsidRPr="006C7702">
        <w:rPr>
          <w:sz w:val="24"/>
          <w:szCs w:val="24"/>
        </w:rPr>
        <w:t xml:space="preserve">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087F1F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087F1F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087F1F" w:rsidP="00CE4727" w:rsidR="00087F1F" w:rsidRPr="002A46D6">
      <w:pPr>
        <w:rPr>
          <w:sz w:val="24"/>
          <w:szCs w:val="24"/>
        </w:rPr>
      </w:pPr>
    </w:p>
    <w:p w:rsidRDefault="00087F1F" w:rsidP="00087F1F" w:rsidR="00087F1F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087F1F" w:rsidP="00087F1F" w:rsidR="00CE4727" w:rsidRPr="00AA391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1E7DFF" w:rsidP="00AA3916" w:rsidR="001E7DFF" w:rsidRPr="001E7DFF">
      <w:pPr>
        <w:pStyle w:val="Odlomakpopisa"/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87F1F"/>
    <w:rsid w:val="00097E91"/>
    <w:rsid w:val="000B262B"/>
    <w:rsid w:val="000F3FBC"/>
    <w:rsid w:val="00103F3D"/>
    <w:rsid w:val="00110860"/>
    <w:rsid w:val="00130EF6"/>
    <w:rsid w:val="00146866"/>
    <w:rsid w:val="00164A68"/>
    <w:rsid w:val="00166AE8"/>
    <w:rsid w:val="001A0815"/>
    <w:rsid w:val="001D0E72"/>
    <w:rsid w:val="001D2511"/>
    <w:rsid w:val="001E7DFF"/>
    <w:rsid w:val="00216892"/>
    <w:rsid w:val="00271621"/>
    <w:rsid w:val="00275900"/>
    <w:rsid w:val="002A46D6"/>
    <w:rsid w:val="002B13AE"/>
    <w:rsid w:val="002B5611"/>
    <w:rsid w:val="002C0E29"/>
    <w:rsid w:val="00312F31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1488"/>
    <w:rsid w:val="00516A2C"/>
    <w:rsid w:val="00547C09"/>
    <w:rsid w:val="00550DAC"/>
    <w:rsid w:val="005510FA"/>
    <w:rsid w:val="00564481"/>
    <w:rsid w:val="00567F2D"/>
    <w:rsid w:val="005B5B68"/>
    <w:rsid w:val="00604901"/>
    <w:rsid w:val="0064089D"/>
    <w:rsid w:val="0065484C"/>
    <w:rsid w:val="00665921"/>
    <w:rsid w:val="006A03F6"/>
    <w:rsid w:val="006B4804"/>
    <w:rsid w:val="006C7702"/>
    <w:rsid w:val="006F1EBD"/>
    <w:rsid w:val="00712637"/>
    <w:rsid w:val="0073256A"/>
    <w:rsid w:val="00753A0C"/>
    <w:rsid w:val="00770B84"/>
    <w:rsid w:val="00775FD2"/>
    <w:rsid w:val="00793E35"/>
    <w:rsid w:val="007A2FF0"/>
    <w:rsid w:val="007A6843"/>
    <w:rsid w:val="007B3F07"/>
    <w:rsid w:val="007F082E"/>
    <w:rsid w:val="0080043E"/>
    <w:rsid w:val="00834A88"/>
    <w:rsid w:val="008B6E62"/>
    <w:rsid w:val="008C4205"/>
    <w:rsid w:val="008C726E"/>
    <w:rsid w:val="009457C8"/>
    <w:rsid w:val="00987E6B"/>
    <w:rsid w:val="009F122E"/>
    <w:rsid w:val="009F4837"/>
    <w:rsid w:val="00A57E3B"/>
    <w:rsid w:val="00AA3916"/>
    <w:rsid w:val="00B07CEE"/>
    <w:rsid w:val="00B51DCF"/>
    <w:rsid w:val="00B639DE"/>
    <w:rsid w:val="00BA24D2"/>
    <w:rsid w:val="00C10154"/>
    <w:rsid w:val="00C232EF"/>
    <w:rsid w:val="00C24AC7"/>
    <w:rsid w:val="00C40C56"/>
    <w:rsid w:val="00C64D2F"/>
    <w:rsid w:val="00CE4727"/>
    <w:rsid w:val="00CE4B15"/>
    <w:rsid w:val="00D13D51"/>
    <w:rsid w:val="00D3259F"/>
    <w:rsid w:val="00D51828"/>
    <w:rsid w:val="00D6062E"/>
    <w:rsid w:val="00D66367"/>
    <w:rsid w:val="00DA320E"/>
    <w:rsid w:val="00DD51C6"/>
    <w:rsid w:val="00DE6DBE"/>
    <w:rsid w:val="00E2697B"/>
    <w:rsid w:val="00E26ADC"/>
    <w:rsid w:val="00E359B8"/>
    <w:rsid w:val="00E560CF"/>
    <w:rsid w:val="00E72D2A"/>
    <w:rsid w:val="00E80F96"/>
    <w:rsid w:val="00E8435A"/>
    <w:rsid w:val="00E847D3"/>
    <w:rsid w:val="00EB168B"/>
    <w:rsid w:val="00EC7FC5"/>
    <w:rsid w:val="00F43AB1"/>
    <w:rsid w:val="00F53774"/>
    <w:rsid w:val="00F56166"/>
    <w:rsid w:val="00F703BF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F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F1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F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F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F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F1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F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F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St-2416/2016-33</izvorni_sadrzaj>
    <derivirana_varijabla naziv="DomainObject.Oznaka_1">St-2416/2016-33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St-2416/2016</izvorni_sadrzaj>
    <derivirana_varijabla naziv="DomainObject.Predmet.OznakaBroj_1">St-2416/2016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TERGUM d.o.o. zastupanog po punomoćniku ELVIN LEON DUDLEY JR; Lesley Dudley</izvorni_sadrzaj>
    <derivirana_varijabla naziv="DomainObject.Predmet.ProtustrankaFormated_1">  TERGUM d.o.o. zastupanog po punomoćniku ELVIN LEON DUDLEY JR; Lesley Dudley</derivirana_varijabla>
  </DomainObject.Predmet.ProtustrankaFormated>
  <DomainObject.Predmet.ProtustrankaFormatedOIB>
    <izvorni_sadrzaj>  TERGUM d.o.o., OIB 29849689880 zastupanog po punomoćniku ELVIN LEON DUDLEY JR; Lesley Dudley</izvorni_sadrzaj>
    <derivirana_varijabla naziv="DomainObject.Predmet.ProtustrankaFormatedOIB_1">  TERGUM d.o.o., OIB 29849689880 zastupanog po punomoćniku ELVIN LEON DUDLEY JR; Lesley Dudley</derivirana_varijabla>
  </DomainObject.Predmet.ProtustrankaFormatedOIB>
  <DomainObject.Predmet.ProtustrankaFormatedWithAdress>
    <izvorni_sadrzaj> TERGUM d.o.o., Petrova 41/b, 10000 Zagreb zastupanog po punomoćniku ELVIN LEON DUDLEY JR; Lesley Dudley</izvorni_sadrzaj>
    <derivirana_varijabla naziv="DomainObject.Predmet.ProtustrankaFormatedWithAdress_1"> TERGUM d.o.o., Petrova 41/b, 10000 Zagreb zastupanog po punomoćniku ELVIN LEON DUDLEY JR; Lesley Dudley</derivirana_varijabla>
  </DomainObject.Predmet.ProtustrankaFormatedWithAdress>
  <DomainObject.Predmet.ProtustrankaFormatedWithAdressOIB>
    <izvorni_sadrzaj> TERGUM d.o.o., OIB 29849689880, Petrova 41/b, 10000 Zagreb zastupanog po punomoćniku ELVIN LEON DUDLEY JR; Lesley Dudley</izvorni_sadrzaj>
    <derivirana_varijabla naziv="DomainObject.Predmet.ProtustrankaFormatedWithAdressOIB_1"> TERGUM d.o.o., OIB 29849689880, Petrova 41/b, 10000 Zagreb zastupanog po punomoćniku ELVIN LEON DUDLEY JR; Lesley Dudley</derivirana_varijabla>
  </DomainObject.Predmet.ProtustrankaFormatedWithAdressOIB>
  <DomainObject.Predmet.ProtustrankaWithAdress>
    <izvorni_sadrzaj>TERGUM d.o.o. Petrova 41/b, 10000 Zagreb</izvorni_sadrzaj>
    <derivirana_varijabla naziv="DomainObject.Predmet.ProtustrankaWithAdress_1">TERGUM d.o.o. Petrova 41/b, 10000 Zagreb</derivirana_varijabla>
  </DomainObject.Predmet.ProtustrankaWithAdress>
  <DomainObject.Predmet.ProtustrankaWithAdressOIB>
    <izvorni_sadrzaj>TERGUM d.o.o., OIB 29849689880, Petrova 41/b, 10000 Zagreb</izvorni_sadrzaj>
    <derivirana_varijabla naziv="DomainObject.Predmet.ProtustrankaWithAdressOIB_1">TERGUM d.o.o., OIB 29849689880, Petrova 41/b, 10000 Zagreb</derivirana_varijabla>
  </DomainObject.Predmet.ProtustrankaWithAdressOIB>
  <DomainObject.Predmet.ProtustrankaNazivFormated>
    <izvorni_sadrzaj>TERGUM d.o.o.</izvorni_sadrzaj>
    <derivirana_varijabla naziv="DomainObject.Predmet.ProtustrankaNazivFormated_1">TERGUM d.o.o.</derivirana_varijabla>
  </DomainObject.Predmet.ProtustrankaNazivFormated>
  <DomainObject.Predmet.ProtustrankaNazivFormatedOIB>
    <izvorni_sadrzaj>TERGUM d.o.o., OIB 29849689880</izvorni_sadrzaj>
    <derivirana_varijabla naziv="DomainObject.Predmet.ProtustrankaNazivFormatedOIB_1">TERGUM d.o.o., OIB 29849689880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Lesley Dudley</izvorni_sadrzaj>
    <derivirana_varijabla naziv="DomainObject.Predmet.StrankaFormated_1">  FINA Regionalni centar Zagreb; Lesley Dudley</derivirana_varijabla>
  </DomainObject.Predmet.StrankaFormated>
  <DomainObject.Predmet.StrankaFormatedOIB>
    <izvorni_sadrzaj>  FINA Regionalni centar Zagreb, OIB 85821130368; Lesley Dudley, OIB 38440262749</izvorni_sadrzaj>
    <derivirana_varijabla naziv="DomainObject.Predmet.StrankaFormatedOIB_1">  FINA Regionalni centar Zagreb, OIB 85821130368; Lesley Dudley, OIB 38440262749</derivirana_varijabla>
  </DomainObject.Predmet.StrankaFormatedOIB>
  <DomainObject.Predmet.StrankaFormatedWithAdress>
    <izvorni_sadrzaj> FINA Regionalni centar Zagreb, Trg svibanjskih žrtava 1995. br 1, 10000 Zagreb; Lesley Dudley, Petrova 41b, 10000 Zagreb</izvorni_sadrzaj>
    <derivirana_varijabla naziv="DomainObject.Predmet.StrankaFormatedWithAdress_1"> FINA Regionalni centar Zagreb, Trg svibanjskih žrtava 1995. br 1, 10000 Zagreb; Lesley Dudley, Petrova 41b, 10000 Zagreb</derivirana_varijabla>
  </DomainObject.Predmet.StrankaFormatedWithAdress>
  <DomainObject.Predmet.StrankaFormatedWithAdressOIB>
    <izvorni_sadrzaj> FINA Regionalni centar Zagreb, OIB 85821130368, Trg svibanjskih žrtava 1995. br 1, 10000 Zagreb; Lesley Dudley, OIB 38440262749, Petrova 41b, 10000 Zagreb</izvorni_sadrzaj>
    <derivirana_varijabla naziv="DomainObject.Predmet.StrankaFormatedWithAdressOIB_1"> FINA Regionalni centar Zagreb, OIB 85821130368, Trg svibanjskih žrtava 1995. br 1, 10000 Zagreb; Lesley Dudley, OIB 38440262749, Petrova 41b, 10000 Zagreb</derivirana_varijabla>
  </DomainObject.Predmet.StrankaFormatedWithAdressOIB>
  <DomainObject.Predmet.StrankaWithAdress>
    <izvorni_sadrzaj>FINA Regionalni centar Zagreb Trg svibanjskih žrtava 1995. br 1,10000 Zagreb,Lesley Dudley Petrova 41b,10000 Zagreb</izvorni_sadrzaj>
    <derivirana_varijabla naziv="DomainObject.Predmet.StrankaWithAdress_1">FINA Regionalni centar Zagreb Trg svibanjskih žrtava 1995. br 1,10000 Zagreb,Lesley Dudley Petrova 41b,10000 Zagreb</derivirana_varijabla>
  </DomainObject.Predmet.StrankaWithAdress>
  <DomainObject.Predmet.StrankaWithAdressOIB>
    <izvorni_sadrzaj>FINA Regionalni centar Zagreb, OIB 85821130368, Trg svibanjskih žrtava 1995. br 1,10000 Zagreb,Lesley Dudley, OIB 38440262749, Petrova 41b,10000 Zagreb</izvorni_sadrzaj>
    <derivirana_varijabla naziv="DomainObject.Predmet.StrankaWithAdressOIB_1">FINA Regionalni centar Zagreb, OIB 85821130368, Trg svibanjskih žrtava 1995. br 1,10000 Zagreb,Lesley Dudley, OIB 38440262749, Petrova 41b,10000 Zagreb</derivirana_varijabla>
  </DomainObject.Predmet.StrankaWithAdressOIB>
  <DomainObject.Predmet.StrankaNazivFormated>
    <izvorni_sadrzaj>FINA Regionalni centar Zagreb,Lesley Dudley</izvorni_sadrzaj>
    <derivirana_varijabla naziv="DomainObject.Predmet.StrankaNazivFormated_1">FINA Regionalni centar Zagreb,Lesley Dudley</derivirana_varijabla>
  </DomainObject.Predmet.StrankaNazivFormated>
  <DomainObject.Predmet.StrankaNazivFormatedOIB>
    <izvorni_sadrzaj>FINA Regionalni centar Zagreb, OIB 85821130368,Lesley Dudley, OIB 38440262749</izvorni_sadrzaj>
    <derivirana_varijabla naziv="DomainObject.Predmet.StrankaNazivFormatedOIB_1">FINA Regionalni centar Zagreb, OIB 85821130368,Lesley Dudley, OIB 38440262749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Lesley Dudley</item>
    </izvorni_sadrzaj>
    <derivirana_varijabla naziv="DomainObject.Predmet.StrankaListFormated_1">
      <item>FINA Regionalni centar Zagreb</item>
      <item>Lesley Dudley</item>
    </derivirana_varijabla>
  </DomainObject.Predmet.StrankaListFormated>
  <DomainObject.Predmet.StrankaListFormatedOIB>
    <izvorni_sadrzaj>
      <item>FINA Regionalni centar Zagreb, OIB 85821130368</item>
      <item>Lesley Dudley, OIB 38440262749</item>
    </izvorni_sadrzaj>
    <derivirana_varijabla naziv="DomainObject.Predmet.StrankaListFormatedOIB_1">
      <item>FINA Regionalni centar Zagreb, OIB 85821130368</item>
      <item>Lesley Dudley, OIB 38440262749</item>
    </derivirana_varijabla>
  </DomainObject.Predmet.StrankaListFormatedOIB>
  <DomainObject.Predmet.StrankaListFormatedWithAdress>
    <izvorni_sadrzaj>
      <item>FINA Regionalni centar Zagreb, Trg svibanjskih žrtava 1995. br 1, 10000 Zagreb</item>
      <item>Lesley Dudley, Petrova 41b, 10000 Zagreb</item>
    </izvorni_sadrzaj>
    <derivirana_varijabla naziv="DomainObject.Predmet.StrankaListFormatedWithAdress_1">
      <item>FINA Regionalni centar Zagreb, Trg svibanjskih žrtava 1995. br 1, 10000 Zagreb</item>
      <item>Lesley Dudley, Petrova 41b,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Lesley Dudley, OIB 38440262749, Petrova 41b, 10000 Zagreb</item>
    </izvorni_sadrzaj>
    <derivirana_varijabla naziv="DomainObject.Predmet.StrankaListFormatedWithAdressOIB_1">
      <item>FINA Regionalni centar Zagreb, OIB 85821130368, Trg svibanjskih žrtava 1995. br 1, 10000 Zagreb</item>
      <item>Lesley Dudley, OIB 38440262749, Petrova 41b, 10000 Zagreb</item>
    </derivirana_varijabla>
  </DomainObject.Predmet.StrankaListFormatedWithAdressOIB>
  <DomainObject.Predmet.StrankaListNazivFormated>
    <izvorni_sadrzaj>
      <item>FINA Regionalni centar Zagreb</item>
      <item>Lesley Dudley</item>
    </izvorni_sadrzaj>
    <derivirana_varijabla naziv="DomainObject.Predmet.StrankaListNazivFormated_1">
      <item>FINA Regionalni centar Zagreb</item>
      <item>Lesley Dudley</item>
    </derivirana_varijabla>
  </DomainObject.Predmet.StrankaListNazivFormated>
  <DomainObject.Predmet.StrankaListNazivFormatedOIB>
    <izvorni_sadrzaj>
      <item>FINA Regionalni centar Zagreb, OIB 85821130368</item>
      <item>Lesley Dudley, OIB 38440262749</item>
    </izvorni_sadrzaj>
    <derivirana_varijabla naziv="DomainObject.Predmet.StrankaListNazivFormatedOIB_1">
      <item>FINA Regionalni centar Zagreb, OIB 85821130368</item>
      <item>Lesley Dudley, OIB 38440262749</item>
    </derivirana_varijabla>
  </DomainObject.Predmet.StrankaListNazivFormatedOIB>
  <DomainObject.Predmet.ProtuStrankaListFormated>
    <izvorni_sadrzaj>
      <item>TERGUM d.o.o. zastupanog po punomoćniku ELVIN LEON DUDLEY JR; Lesley Dudley</item>
    </izvorni_sadrzaj>
    <derivirana_varijabla naziv="DomainObject.Predmet.ProtuStrankaListFormated_1">
      <item>TERGUM d.o.o. zastupanog po punomoćniku ELVIN LEON DUDLEY JR; Lesley Dudley</item>
    </derivirana_varijabla>
  </DomainObject.Predmet.ProtuStrankaListFormated>
  <DomainObject.Predmet.ProtuStrankaListFormatedOIB>
    <izvorni_sadrzaj>
      <item>TERGUM d.o.o., OIB 29849689880 zastupanog po punomoćniku ELVIN LEON DUDLEY JR; Lesley Dudley</item>
    </izvorni_sadrzaj>
    <derivirana_varijabla naziv="DomainObject.Predmet.ProtuStrankaListFormatedOIB_1">
      <item>TERGUM d.o.o., OIB 29849689880 zastupanog po punomoćniku ELVIN LEON DUDLEY JR; Lesley Dudley</item>
    </derivirana_varijabla>
  </DomainObject.Predmet.ProtuStrankaListFormatedOIB>
  <DomainObject.Predmet.ProtuStrankaListFormatedWithAdress>
    <izvorni_sadrzaj>
      <item>TERGUM d.o.o., Petrova 41/b, 10000 Zagreb zastupanog po punomoćniku ELVIN LEON DUDLEY JR; Lesley Dudley</item>
    </izvorni_sadrzaj>
    <derivirana_varijabla naziv="DomainObject.Predmet.ProtuStrankaListFormatedWithAdress_1">
      <item>TERGUM d.o.o., Petrova 41/b, 10000 Zagreb zastupanog po punomoćniku ELVIN LEON DUDLEY JR; Lesley Dudley</item>
    </derivirana_varijabla>
  </DomainObject.Predmet.ProtuStrankaListFormatedWithAdress>
  <DomainObject.Predmet.ProtuStrankaListFormatedWithAdressOIB>
    <izvorni_sadrzaj>
      <item>TERGUM d.o.o., OIB 29849689880, Petrova 41/b, 10000 Zagreb zastupanog po punomoćniku ELVIN LEON DUDLEY JR; Lesley Dudley</item>
    </izvorni_sadrzaj>
    <derivirana_varijabla naziv="DomainObject.Predmet.ProtuStrankaListFormatedWithAdressOIB_1">
      <item>TERGUM d.o.o., OIB 29849689880, Petrova 41/b, 10000 Zagreb zastupanog po punomoćniku ELVIN LEON DUDLEY JR; Lesley Dudley</item>
    </derivirana_varijabla>
  </DomainObject.Predmet.ProtuStrankaListFormatedWithAdressOIB>
  <DomainObject.Predmet.ProtuStrankaListNazivFormated>
    <izvorni_sadrzaj>
      <item>TERGUM d.o.o.</item>
    </izvorni_sadrzaj>
    <derivirana_varijabla naziv="DomainObject.Predmet.ProtuStrankaListNazivFormated_1">
      <item>TERGUM d.o.o.</item>
    </derivirana_varijabla>
  </DomainObject.Predmet.ProtuStrankaListNazivFormated>
  <DomainObject.Predmet.ProtuStrankaListNazivFormatedOIB>
    <izvorni_sadrzaj>
      <item>TERGUM d.o.o., OIB 29849689880</item>
    </izvorni_sadrzaj>
    <derivirana_varijabla naziv="DomainObject.Predmet.ProtuStrankaListNazivFormatedOIB_1">
      <item>TERGUM d.o.o., OIB 29849689880</item>
    </derivirana_varijabla>
  </DomainObject.Predmet.ProtuStrankaListNazivFormatedOIB>
  <DomainObject.Predmet.OstaliListFormated>
    <izvorni_sadrzaj>
      <item>ELVIN LEON DUDLEY JR punomoćnik sudionika u postupku TERGUM d.o.o.</item>
      <item>Lesley Dudley punomoćnik sudionika u postupku TERGUM d.o.o.</item>
      <item>Elvin Leon Dudley Jr</item>
      <item>Lesley Dudley</item>
    </izvorni_sadrzaj>
    <derivirana_varijabla naziv="DomainObject.Predmet.OstaliListFormated_1">
      <item>ELVIN LEON DUDLEY JR punomoćnik sudionika u postupku TERGUM d.o.o.</item>
      <item>Lesley Dudley punomoćnik sudionika u postupku TERGUM d.o.o.</item>
      <item>Elvin Leon Dudley Jr</item>
      <item>Lesley Dudley</item>
    </derivirana_varijabla>
  </DomainObject.Predmet.OstaliListFormated>
  <DomainObject.Predmet.OstaliListFormatedOIB>
    <izvorni_sadrzaj>
      <item>ELVIN LEON DUDLEY JR, OIB 26544726510 punomoćnik sudionika u postupku TERGUM d.o.o.</item>
      <item>Lesley Dudley, OIB 38440262749 punomoćnik sudionika u postupku TERGUM d.o.o.</item>
      <item>Elvin Leon Dudley Jr, OIB 26544726510</item>
      <item>Lesley Dudley, OIB 38440262749</item>
    </izvorni_sadrzaj>
    <derivirana_varijabla naziv="DomainObject.Predmet.OstaliListFormatedOIB_1">
      <item>ELVIN LEON DUDLEY JR, OIB 26544726510 punomoćnik sudionika u postupku TERGUM d.o.o.</item>
      <item>Lesley Dudley, OIB 38440262749 punomoćnik sudionika u postupku TERGUM d.o.o.</item>
      <item>Elvin Leon Dudley Jr, OIB 26544726510</item>
      <item>Lesley Dudley, OIB 38440262749</item>
    </derivirana_varijabla>
  </DomainObject.Predmet.OstaliListFormatedOIB>
  <DomainObject.Predmet.OstaliListFormatedWithAdress>
    <izvorni_sadrzaj>
      <item>ELVIN LEON DUDLEY JR, Merseyside, 56 Whitman Street, L 15/OHU, Liverpool punomoćnik sudionika u postupku TERGUM d.o.o.</item>
      <item>Lesley Dudley, Nep 0, Nep punomoćnik sudionika u postupku TERGUM d.o.o.</item>
      <item>Elvin Leon Dudley Jr, Petrova 41b, 10000 Zagreb</item>
      <item>Lesley Dudley, Petrova 41b, 10000 Zagreb</item>
    </izvorni_sadrzaj>
    <derivirana_varijabla naziv="DomainObject.Predmet.OstaliListFormatedWithAdress_1">
      <item>ELVIN LEON DUDLEY JR, Merseyside, 56 Whitman Street, L 15/OHU, Liverpool punomoćnik sudionika u postupku TERGUM d.o.o.</item>
      <item>Lesley Dudley, Nep 0, Nep punomoćnik sudionika u postupku TERGUM d.o.o.</item>
      <item>Elvin Leon Dudley Jr, Petrova 41b, 10000 Zagreb</item>
      <item>Lesley Dudley, Petrova 41b, 10000 Zagreb</item>
    </derivirana_varijabla>
  </DomainObject.Predmet.OstaliListFormatedWithAdress>
  <DomainObject.Predmet.OstaliListFormatedWithAdressOIB>
    <izvorni_sadrzaj>
      <item>ELVIN LEON DUDLEY JR, OIB 26544726510, Merseyside, 56 Whitman Street, L 15/OHU, Liverpool punomoćnik sudionika u postupku TERGUM d.o.o.</item>
      <item>Lesley Dudley, OIB 38440262749, Nep 0, Nep punomoćnik sudionika u postupku TERGUM d.o.o.</item>
      <item>Elvin Leon Dudley Jr, OIB 26544726510, Petrova 41b, 10000 Zagreb</item>
      <item>Lesley Dudley, OIB 38440262749, Petrova 41b, 10000 Zagreb</item>
    </izvorni_sadrzaj>
    <derivirana_varijabla naziv="DomainObject.Predmet.OstaliListFormatedWithAdressOIB_1">
      <item>ELVIN LEON DUDLEY JR, OIB 26544726510, Merseyside, 56 Whitman Street, L 15/OHU, Liverpool punomoćnik sudionika u postupku TERGUM d.o.o.</item>
      <item>Lesley Dudley, OIB 38440262749, Nep 0, Nep punomoćnik sudionika u postupku TERGUM d.o.o.</item>
      <item>Elvin Leon Dudley Jr, OIB 26544726510, Petrova 41b, 10000 Zagreb</item>
      <item>Lesley Dudley, OIB 38440262749, Petrova 41b, 10000 Zagreb</item>
    </derivirana_varijabla>
  </DomainObject.Predmet.OstaliListFormatedWithAdressOIB>
  <DomainObject.Predmet.OstaliListNazivFormated>
    <izvorni_sadrzaj>
      <item>ELVIN LEON DUDLEY JR</item>
      <item>Lesley Dudley</item>
      <item>Elvin Leon Dudley Jr</item>
      <item>Lesley Dudley</item>
    </izvorni_sadrzaj>
    <derivirana_varijabla naziv="DomainObject.Predmet.OstaliListNazivFormated_1">
      <item>ELVIN LEON DUDLEY JR</item>
      <item>Lesley Dudley</item>
      <item>Elvin Leon Dudley Jr</item>
      <item>Lesley Dudley</item>
    </derivirana_varijabla>
  </DomainObject.Predmet.OstaliListNazivFormated>
  <DomainObject.Predmet.OstaliListNazivFormatedOIB>
    <izvorni_sadrzaj>
      <item>ELVIN LEON DUDLEY JR, OIB 26544726510</item>
      <item>Lesley Dudley, OIB 38440262749</item>
      <item>Elvin Leon Dudley Jr, OIB 26544726510</item>
      <item>Lesley Dudley, OIB 38440262749</item>
    </izvorni_sadrzaj>
    <derivirana_varijabla naziv="DomainObject.Predmet.OstaliListNazivFormatedOIB_1">
      <item>ELVIN LEON DUDLEY JR, OIB 26544726510</item>
      <item>Lesley Dudley, OIB 38440262749</item>
      <item>Elvin Leon Dudley Jr, OIB 26544726510</item>
      <item>Lesley Dudley, OIB 38440262749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St-2416/2016-33</izvorni_sadrzaj>
    <derivirana_varijabla naziv="DomainObject.PoslovniBrojDokumenta_1">St-2416/2016-33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TERGUM d.o.o.</izvorni_sadrzaj>
    <derivirana_varijabla naziv="DomainObject.Predmet.ProtustrankaIDrugi_1">TERGUM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TERGUM d.o.o., OIB 29849689880, Petrova 41/b, 10000 Zagreb</izvorni_sadrzaj>
    <derivirana_varijabla naziv="DomainObject.Predmet.ProtustrankaIDrugiAdressOIB_1">TERGUM d.o.o., OIB 29849689880, Petrova 41/b,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TERGUM d.o.o.</item>
      <item>ELVIN LEON DUDLEY JR</item>
      <item>Lesley Dudley</item>
      <item>Elvin Leon Dudley Jr</item>
      <item>Lesley Dudley</item>
      <item>Lesley Dudley</item>
    </izvorni_sadrzaj>
    <derivirana_varijabla naziv="DomainObject.Predmet.SudioniciListNaziv_1">
      <item>FINA Regionalni centar Zagreb</item>
      <item>TERGUM d.o.o.</item>
      <item>ELVIN LEON DUDLEY JR</item>
      <item>Lesley Dudley</item>
      <item>Elvin Leon Dudley Jr</item>
      <item>Lesley Dudley</item>
      <item>Lesley Dudley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izvorni_sadrzaj>
    <derivirana_varijabla naziv="DomainObject.Predmet.SudioniciListAdressOIB_1"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29849689880</item>
      <item>, OIB 26544726510</item>
      <item>, OIB 38440262749</item>
      <item>, OIB 26544726510</item>
      <item>, OIB 38440262749</item>
      <item>, OIB 38440262749</item>
    </izvorni_sadrzaj>
    <derivirana_varijabla naziv="DomainObject.Predmet.SudioniciListNazivOIB_1">
      <item>, OIB 85821130368</item>
      <item>, OIB 29849689880</item>
      <item>, OIB 26544726510</item>
      <item>, OIB 38440262749</item>
      <item>, OIB 26544726510</item>
      <item>, OIB 38440262749</item>
      <item>, OIB 38440262749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868</properties:Characters>
  <properties:Lines>39</properties:Lines>
  <properties:Paragraphs>15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2017-11-07T08:33:00Z</cp:lastPrinted>
  <dcterms:modified xmlns:xsi="http://www.w3.org/2001/XMLSchema-instance" xsi:type="dcterms:W3CDTF">2017-11-07T08:33:00Z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St-2416/2016-33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