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b67a" w14:paraId="95eb67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3B0C05" w:rsidP="0089571B" w:rsidR="003B0C05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VJEKOSLAV RADOVČIĆ </w:t>
      </w:r>
    </w:p>
    <w:p w:rsidRDefault="003B0C05" w:rsidP="0089571B" w:rsidR="00471AE2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Obala Sv. Ivana 29</w:t>
      </w:r>
    </w:p>
    <w:p w:rsidRDefault="003B0C05" w:rsidP="0089571B" w:rsidR="003B0C05">
      <w:pPr>
        <w:ind w:firstLine="360"/>
        <w:jc w:val="right"/>
      </w:pPr>
      <w:r>
        <w:rPr>
          <w:shd w:fill="F8F8F8" w:color="auto" w:val="clear"/>
        </w:rPr>
        <w:t>Jezera</w:t>
      </w: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3B0C05">
        <w:t>519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471AE2">
        <w:t xml:space="preserve">ŽOANA NEKRETNINE d.o.o., Jezera, Obala Sv. Ivana 29, </w:t>
      </w:r>
      <w:r w:rsidR="00471AE2" w:rsidRPr="007A679F">
        <w:t xml:space="preserve">OIB: </w:t>
      </w:r>
      <w:r w:rsidR="00471AE2">
        <w:t>79801374973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73348D">
        <w:t>29</w:t>
      </w:r>
      <w:r w:rsidR="00BD1BA0" w:rsidRPr="0073348D">
        <w:t>.</w:t>
      </w:r>
      <w:r w:rsidR="00946322" w:rsidRPr="0073348D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3348D">
        <w:t>11,15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73348D">
        <w:t>29</w:t>
      </w:r>
      <w:r w:rsidR="00BD1BA0" w:rsidRPr="0073348D">
        <w:t>.</w:t>
      </w:r>
      <w:r w:rsidR="00946322" w:rsidRPr="0073348D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73348D">
        <w:t>11,17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592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471AE2">
      <w:t>519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D7545"/>
    <w:rsid w:val="002E3CC9"/>
    <w:rsid w:val="002F6825"/>
    <w:rsid w:val="00302825"/>
    <w:rsid w:val="00305CCF"/>
    <w:rsid w:val="0030790C"/>
    <w:rsid w:val="00314F1E"/>
    <w:rsid w:val="003160CC"/>
    <w:rsid w:val="003358CE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0C05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71AE2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6E7B9B"/>
    <w:rsid w:val="00711EE2"/>
    <w:rsid w:val="007143B5"/>
    <w:rsid w:val="0073348D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9571B"/>
    <w:rsid w:val="008B1A21"/>
    <w:rsid w:val="008C6A8E"/>
    <w:rsid w:val="008D6721"/>
    <w:rsid w:val="008E0DA0"/>
    <w:rsid w:val="00904803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2854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7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545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545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545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D7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54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54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54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B429E-2A70-4BF8-80F1-D23490D799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965</properties:Characters>
  <properties:Lines>35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2016-04-12T12:41:00Z</dcterms:created>
  <dc:creator>Ardena Bajlo</dc:creator>
  <cp:lastModifiedBy>wsadmin</cp:lastModifiedBy>
  <cp:lastPrinted>2016-03-25T08:34:00Z</cp:lastPrinted>
  <dcterms:modified xmlns:xsi="http://www.w3.org/2001/XMLSchema-instance" xsi:type="dcterms:W3CDTF">2016-04-13T11:28:00Z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