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17741" w14:paraId="ba1774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BD3FDC">
        <w:t>3</w:t>
      </w:r>
      <w:r w:rsidR="0091328F">
        <w:t>898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91328F" w:rsidR="0091328F">
      <w:pPr>
        <w:ind w:firstLine="708"/>
        <w:jc w:val="both"/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91328F">
        <w:t xml:space="preserve">ILDI d.o.o., Zagreb, Robert F. Mihanovića 10, MBS: 080482932, OIB: </w:t>
      </w:r>
    </w:p>
    <w:p w:rsidRDefault="0091328F" w:rsidP="0091328F" w:rsidR="00E04B7F">
      <w:pPr>
        <w:ind w:firstLine="708"/>
        <w:jc w:val="both"/>
      </w:pPr>
      <w:r>
        <w:t xml:space="preserve">  22915606335</w:t>
      </w:r>
    </w:p>
    <w:p w:rsidRDefault="00B42B46" w:rsidP="00B42B46" w:rsidR="00B42B46">
      <w:pPr>
        <w:ind w:firstLine="708"/>
        <w:jc w:val="both"/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91328F">
        <w:t>4.737,35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91328F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216545">
        <w:t>2</w:t>
      </w:r>
      <w:r w:rsidR="00BD3FDC">
        <w:t>1</w:t>
      </w:r>
      <w:r w:rsidR="00216545">
        <w:t>. siječnja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47C91"/>
    <w:rsid w:val="00185571"/>
    <w:rsid w:val="001B2ED3"/>
    <w:rsid w:val="001E50FB"/>
    <w:rsid w:val="001F6933"/>
    <w:rsid w:val="00205F0A"/>
    <w:rsid w:val="00216545"/>
    <w:rsid w:val="00230A63"/>
    <w:rsid w:val="00232C1D"/>
    <w:rsid w:val="00263D6D"/>
    <w:rsid w:val="00264D19"/>
    <w:rsid w:val="002704D0"/>
    <w:rsid w:val="00276582"/>
    <w:rsid w:val="00297E94"/>
    <w:rsid w:val="002A4EBD"/>
    <w:rsid w:val="002F57CA"/>
    <w:rsid w:val="00325398"/>
    <w:rsid w:val="00355747"/>
    <w:rsid w:val="00373464"/>
    <w:rsid w:val="0038246E"/>
    <w:rsid w:val="00382736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958E4"/>
    <w:rsid w:val="005A0039"/>
    <w:rsid w:val="005D1B51"/>
    <w:rsid w:val="005D476D"/>
    <w:rsid w:val="005E4AB8"/>
    <w:rsid w:val="005F0073"/>
    <w:rsid w:val="005F4627"/>
    <w:rsid w:val="00627F6A"/>
    <w:rsid w:val="00657B8E"/>
    <w:rsid w:val="00683F97"/>
    <w:rsid w:val="006E4B20"/>
    <w:rsid w:val="00725D13"/>
    <w:rsid w:val="007B5AFD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A34A83"/>
    <w:rsid w:val="00A509BA"/>
    <w:rsid w:val="00A604BA"/>
    <w:rsid w:val="00A71431"/>
    <w:rsid w:val="00A85F69"/>
    <w:rsid w:val="00AB60FD"/>
    <w:rsid w:val="00AC4528"/>
    <w:rsid w:val="00AD027A"/>
    <w:rsid w:val="00B42B46"/>
    <w:rsid w:val="00B719DB"/>
    <w:rsid w:val="00B82F18"/>
    <w:rsid w:val="00B95AE6"/>
    <w:rsid w:val="00BA356B"/>
    <w:rsid w:val="00BB7841"/>
    <w:rsid w:val="00BD3FDC"/>
    <w:rsid w:val="00BE5428"/>
    <w:rsid w:val="00C146A5"/>
    <w:rsid w:val="00C35494"/>
    <w:rsid w:val="00C709F2"/>
    <w:rsid w:val="00C76C44"/>
    <w:rsid w:val="00C836B9"/>
    <w:rsid w:val="00C958E9"/>
    <w:rsid w:val="00CA1FB4"/>
    <w:rsid w:val="00CE7362"/>
    <w:rsid w:val="00D01B78"/>
    <w:rsid w:val="00D147D5"/>
    <w:rsid w:val="00D66226"/>
    <w:rsid w:val="00DB51B1"/>
    <w:rsid w:val="00E04B7F"/>
    <w:rsid w:val="00E05BED"/>
    <w:rsid w:val="00E44A99"/>
    <w:rsid w:val="00EC3302"/>
    <w:rsid w:val="00ED6AA8"/>
    <w:rsid w:val="00F034D3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1F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1F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1F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1F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A1F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1F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1F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1F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1F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3898</izvorni_sadrzaj>
    <derivirana_varijabla naziv="DomainObject.Predmet.Broj_1">3898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St-3898/2015</izvorni_sadrzaj>
    <derivirana_varijabla naziv="DomainObject.Predmet.OznakaBroj_1">St-3898/2015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ILDI d.o.o zastupanog po punomoćniku Ildiko Neumann</izvorni_sadrzaj>
    <derivirana_varijabla naziv="DomainObject.Predmet.ProtustrankaFormated_1">  ILDI d.o.o zastupanog po punomoćniku Ildiko Neumann</derivirana_varijabla>
  </DomainObject.Predmet.ProtustrankaFormated>
  <DomainObject.Predmet.ProtustrankaFormatedOIB>
    <izvorni_sadrzaj>  ILDI d.o.o, OIB 22915606335 zastupanog po punomoćniku Ildiko Neumann</izvorni_sadrzaj>
    <derivirana_varijabla naziv="DomainObject.Predmet.ProtustrankaFormatedOIB_1">  ILDI d.o.o, OIB 22915606335 zastupanog po punomoćniku Ildiko Neumann</derivirana_varijabla>
  </DomainObject.Predmet.ProtustrankaFormatedOIB>
  <DomainObject.Predmet.ProtustrankaFormatedWithAdress>
    <izvorni_sadrzaj> ILDI d.o.o, Robert F. Mihanovića 10, 10000 Zagreb zastupanog po punomoćniku Ildiko Neumann</izvorni_sadrzaj>
    <derivirana_varijabla naziv="DomainObject.Predmet.ProtustrankaFormatedWithAdress_1"> ILDI d.o.o, Robert F. Mihanovića 10, 10000 Zagreb zastupanog po punomoćniku Ildiko Neumann</derivirana_varijabla>
  </DomainObject.Predmet.ProtustrankaFormatedWithAdress>
  <DomainObject.Predmet.ProtustrankaFormatedWithAdressOIB>
    <izvorni_sadrzaj> ILDI d.o.o, OIB 22915606335, Robert F. Mihanovića 10, 10000 Zagreb zastupanog po punomoćniku Ildiko Neumann</izvorni_sadrzaj>
    <derivirana_varijabla naziv="DomainObject.Predmet.ProtustrankaFormatedWithAdressOIB_1"> ILDI d.o.o, OIB 22915606335, Robert F. Mihanovića 10, 10000 Zagreb zastupanog po punomoćniku Ildiko Neumann</derivirana_varijabla>
  </DomainObject.Predmet.ProtustrankaFormatedWithAdressOIB>
  <DomainObject.Predmet.ProtustrankaWithAdress>
    <izvorni_sadrzaj>ILDI d.o.o Robert F. Mihanovića 10, 10000 Zagreb</izvorni_sadrzaj>
    <derivirana_varijabla naziv="DomainObject.Predmet.ProtustrankaWithAdress_1">ILDI d.o.o Robert F. Mihanovića 10, 10000 Zagreb</derivirana_varijabla>
  </DomainObject.Predmet.ProtustrankaWithAdress>
  <DomainObject.Predmet.ProtustrankaWithAdressOIB>
    <izvorni_sadrzaj>ILDI d.o.o, OIB 22915606335, Robert F. Mihanovića 10, 10000 Zagreb</izvorni_sadrzaj>
    <derivirana_varijabla naziv="DomainObject.Predmet.ProtustrankaWithAdressOIB_1">ILDI d.o.o, OIB 22915606335, Robert F. Mihanovića 10, 10000 Zagreb</derivirana_varijabla>
  </DomainObject.Predmet.ProtustrankaWithAdressOIB>
  <DomainObject.Predmet.ProtustrankaNazivFormated>
    <izvorni_sadrzaj>ILDI d.o.o</izvorni_sadrzaj>
    <derivirana_varijabla naziv="DomainObject.Predmet.ProtustrankaNazivFormated_1">ILDI d.o.o</derivirana_varijabla>
  </DomainObject.Predmet.ProtustrankaNazivFormated>
  <DomainObject.Predmet.ProtustrankaNazivFormatedOIB>
    <izvorni_sadrzaj>ILDI d.o.o, OIB 22915606335</izvorni_sadrzaj>
    <derivirana_varijabla naziv="DomainObject.Predmet.ProtustrankaNazivFormatedOIB_1">ILDI d.o.o, OIB 22915606335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ILDI d.o.o zastupanog po punomoćniku Ildiko Neumann</item>
    </izvorni_sadrzaj>
    <derivirana_varijabla naziv="DomainObject.Predmet.ProtuStrankaListFormated_1">
      <item>ILDI d.o.o zastupanog po punomoćniku Ildiko Neumann</item>
    </derivirana_varijabla>
  </DomainObject.Predmet.ProtuStrankaListFormated>
  <DomainObject.Predmet.ProtuStrankaListFormatedOIB>
    <izvorni_sadrzaj>
      <item>ILDI d.o.o, OIB 22915606335 zastupanog po punomoćniku Ildiko Neumann</item>
    </izvorni_sadrzaj>
    <derivirana_varijabla naziv="DomainObject.Predmet.ProtuStrankaListFormatedOIB_1">
      <item>ILDI d.o.o, OIB 22915606335 zastupanog po punomoćniku Ildiko Neumann</item>
    </derivirana_varijabla>
  </DomainObject.Predmet.ProtuStrankaListFormatedOIB>
  <DomainObject.Predmet.ProtuStrankaListFormatedWithAdress>
    <izvorni_sadrzaj>
      <item>ILDI d.o.o, Robert F. Mihanovića 10, 10000 Zagreb zastupanog po punomoćniku Ildiko Neumann</item>
    </izvorni_sadrzaj>
    <derivirana_varijabla naziv="DomainObject.Predmet.ProtuStrankaListFormatedWithAdress_1">
      <item>ILDI d.o.o, Robert F. Mihanovića 10, 10000 Zagreb zastupanog po punomoćniku Ildiko Neumann</item>
    </derivirana_varijabla>
  </DomainObject.Predmet.ProtuStrankaListFormatedWithAdress>
  <DomainObject.Predmet.ProtuStrankaListFormatedWithAdressOIB>
    <izvorni_sadrzaj>
      <item>ILDI d.o.o, OIB 22915606335, Robert F. Mihanovića 10, 10000 Zagreb zastupanog po punomoćniku Ildiko Neumann</item>
    </izvorni_sadrzaj>
    <derivirana_varijabla naziv="DomainObject.Predmet.ProtuStrankaListFormatedWithAdressOIB_1">
      <item>ILDI d.o.o, OIB 22915606335, Robert F. Mihanovića 10, 10000 Zagreb zastupanog po punomoćniku Ildiko Neumann</item>
    </derivirana_varijabla>
  </DomainObject.Predmet.ProtuStrankaListFormatedWithAdressOIB>
  <DomainObject.Predmet.ProtuStrankaListNazivFormated>
    <izvorni_sadrzaj>
      <item>ILDI d.o.o</item>
    </izvorni_sadrzaj>
    <derivirana_varijabla naziv="DomainObject.Predmet.ProtuStrankaListNazivFormated_1">
      <item>ILDI d.o.o</item>
    </derivirana_varijabla>
  </DomainObject.Predmet.ProtuStrankaListNazivFormated>
  <DomainObject.Predmet.ProtuStrankaListNazivFormatedOIB>
    <izvorni_sadrzaj>
      <item>ILDI d.o.o, OIB 22915606335</item>
    </izvorni_sadrzaj>
    <derivirana_varijabla naziv="DomainObject.Predmet.ProtuStrankaListNazivFormatedOIB_1">
      <item>ILDI d.o.o, OIB 22915606335</item>
    </derivirana_varijabla>
  </DomainObject.Predmet.ProtuStrankaListNazivFormatedOIB>
  <DomainObject.Predmet.OstaliListFormated>
    <izvorni_sadrzaj>
      <item>Ildiko Neumann punomoćnik sudionika u postupku ILDI d.o.o</item>
    </izvorni_sadrzaj>
    <derivirana_varijabla naziv="DomainObject.Predmet.OstaliListFormated_1">
      <item>Ildiko Neumann punomoćnik sudionika u postupku ILDI d.o.o</item>
    </derivirana_varijabla>
  </DomainObject.Predmet.OstaliListFormated>
  <DomainObject.Predmet.OstaliListFormatedOIB>
    <izvorni_sadrzaj>
      <item>Ildiko Neumann, OIB 53825204521 punomoćnik sudionika u postupku ILDI d.o.o</item>
    </izvorni_sadrzaj>
    <derivirana_varijabla naziv="DomainObject.Predmet.OstaliListFormatedOIB_1">
      <item>Ildiko Neumann, OIB 53825204521 punomoćnik sudionika u postupku ILDI d.o.o</item>
    </derivirana_varijabla>
  </DomainObject.Predmet.OstaliListFormatedOIB>
  <DomainObject.Predmet.OstaliListFormatedWithAdress>
    <izvorni_sadrzaj>
      <item>Ildiko Neumann, Lokošin Dol 12 D, 10450 Lokošin Dol punomoćnik sudionika u postupku ILDI d.o.o</item>
    </izvorni_sadrzaj>
    <derivirana_varijabla naziv="DomainObject.Predmet.OstaliListFormatedWithAdress_1">
      <item>Ildiko Neumann, Lokošin Dol 12 D, 10450 Lokošin Dol punomoćnik sudionika u postupku ILDI d.o.o</item>
    </derivirana_varijabla>
  </DomainObject.Predmet.OstaliListFormatedWithAdress>
  <DomainObject.Predmet.OstaliListFormatedWithAdressOIB>
    <izvorni_sadrzaj>
      <item>Ildiko Neumann, OIB 53825204521, Lokošin Dol 12 D, 10450 Lokošin Dol punomoćnik sudionika u postupku ILDI d.o.o</item>
    </izvorni_sadrzaj>
    <derivirana_varijabla naziv="DomainObject.Predmet.OstaliListFormatedWithAdressOIB_1">
      <item>Ildiko Neumann, OIB 53825204521, Lokošin Dol 12 D, 10450 Lokošin Dol punomoćnik sudionika u postupku ILDI d.o.o</item>
    </derivirana_varijabla>
  </DomainObject.Predmet.OstaliListFormatedWithAdressOIB>
  <DomainObject.Predmet.OstaliListNazivFormated>
    <izvorni_sadrzaj>
      <item>Ildiko Neumann</item>
    </izvorni_sadrzaj>
    <derivirana_varijabla naziv="DomainObject.Predmet.OstaliListNazivFormated_1">
      <item>Ildiko Neumann</item>
    </derivirana_varijabla>
  </DomainObject.Predmet.OstaliListNazivFormated>
  <DomainObject.Predmet.OstaliListNazivFormatedOIB>
    <izvorni_sadrzaj>
      <item>Ildiko Neumann, OIB 53825204521</item>
    </izvorni_sadrzaj>
    <derivirana_varijabla naziv="DomainObject.Predmet.OstaliListNazivFormatedOIB_1">
      <item>Ildiko Neumann, OIB 53825204521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ILDI d.o.o</izvorni_sadrzaj>
    <derivirana_varijabla naziv="DomainObject.Predmet.ProtustrankaIDrugi_1">ILDI d.o.o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ILDI d.o.o, OIB 22915606335, Robert F. Mihanovića 10, 10000 Zagreb</izvorni_sadrzaj>
    <derivirana_varijabla naziv="DomainObject.Predmet.ProtustrankaIDrugiAdressOIB_1">ILDI d.o.o, OIB 22915606335, Robert F. Mihanovića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ILDI d.o.o</item>
      <item>FINA Regionalni centar Zagreb</item>
      <item>Ildiko Neumann</item>
    </izvorni_sadrzaj>
    <derivirana_varijabla naziv="DomainObject.Predmet.SudioniciListNaziv_1">
      <item>ILDI d.o.o</item>
      <item>FINA Regionalni centar Zagreb</item>
      <item>Ildiko Neumann</item>
    </derivirana_varijabla>
  </DomainObject.Predmet.SudioniciListNaziv>
  <DomainObject.Predmet.SudioniciListAdressOIB>
    <izvorni_sadrzaj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izvorni_sadrzaj>
    <derivirana_varijabla naziv="DomainObject.Predmet.SudioniciListAdressOIB_1">
      <item>ILDI d.o.o, OIB 22915606335, Robert F. Mihanovića 10,10000 Zagreb</item>
      <item>FINA Regionalni centar Zagreb, OIB 85821130368, Trg svibanjskih žrtava 1995 br. 1,10000 Zagreb</item>
      <item>Ildiko Neumann, OIB 53825204521, Lokošin Dol 12 D,10450 Lokošin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22915606335</item>
      <item>, OIB 85821130368</item>
      <item>, OIB 53825204521</item>
    </izvorni_sadrzaj>
    <derivirana_varijabla naziv="DomainObject.Predmet.SudioniciListNazivOIB_1">
      <item>, OIB 22915606335</item>
      <item>, OIB 85821130368</item>
      <item>, OIB 53825204521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1300</properties:Characters>
  <properties:Lines>45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2016-01-21T07:53:00Z</dcterms:created>
  <dc:creator>ilukac</dc:creator>
  <cp:lastModifiedBy>Ksenija Nol</cp:lastModifiedBy>
  <cp:lastPrinted>2016-01-21T07:49:00Z</cp:lastPrinted>
  <dcterms:modified xmlns:xsi="http://www.w3.org/2001/XMLSchema-instance" xsi:type="dcterms:W3CDTF">2016-01-21T09:00:00Z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