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40da9c" w14:paraId="340da9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F410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9F410B">
              <w:t>480/2017-5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F410B" w:rsidRPr="009F410B">
        <w:rPr>
          <w:rFonts w:hAnsi="Times New Roman" w:ascii="Times New Roman"/>
          <w:sz w:val="24"/>
          <w:szCs w:val="24"/>
        </w:rPr>
        <w:t>EASI NEMAC j.d.o.o. Koprivnica, Dravska ulica 17, OIB. 77845563791</w:t>
      </w:r>
      <w:r w:rsidR="007A7B7E">
        <w:rPr>
          <w:rFonts w:hAnsi="Times New Roman" w:ascii="Times New Roman"/>
          <w:sz w:val="24"/>
          <w:szCs w:val="24"/>
        </w:rPr>
        <w:t>, dana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7A7B7E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9F410B" w:rsidRPr="009F410B">
        <w:rPr>
          <w:rFonts w:hAnsi="Times New Roman" w:ascii="Times New Roman"/>
          <w:sz w:val="24"/>
          <w:szCs w:val="24"/>
        </w:rPr>
        <w:t>EASI NEMAC j.d.o.o. Koprivnica, Dravska ulica 17, OIB. 77845563791</w:t>
      </w:r>
      <w:r w:rsidR="008A088C">
        <w:rPr>
          <w:rFonts w:hAnsi="Times New Roman" w:ascii="Times New Roman"/>
          <w:sz w:val="24"/>
          <w:szCs w:val="24"/>
        </w:rPr>
        <w:t>, s da</w:t>
      </w:r>
      <w:r w:rsidR="00EF315A">
        <w:rPr>
          <w:rFonts w:hAnsi="Times New Roman" w:ascii="Times New Roman"/>
          <w:sz w:val="24"/>
          <w:szCs w:val="24"/>
        </w:rPr>
        <w:t>nom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9F410B">
        <w:rPr>
          <w:rFonts w:hAnsi="Times New Roman" w:ascii="Times New Roman"/>
          <w:sz w:val="24"/>
          <w:szCs w:val="24"/>
        </w:rPr>
        <w:t>Siniša Rajnović iz Virovitice, Sv. Trojstva 87, OIB: 86217384445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9F410B" w:rsidRPr="009F410B">
        <w:rPr>
          <w:rFonts w:hAnsi="Times New Roman" w:ascii="Times New Roman"/>
          <w:sz w:val="24"/>
          <w:szCs w:val="24"/>
        </w:rPr>
        <w:t>EASI NEMAC j.d.o.o. Koprivnica, Dravska ulica 17, OIB. 77845563791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9F410B" w:rsidRPr="009F410B">
        <w:rPr>
          <w:rFonts w:hAnsi="Times New Roman" w:ascii="Times New Roman"/>
          <w:sz w:val="24"/>
          <w:szCs w:val="24"/>
        </w:rPr>
        <w:t>EASI NEMAC j.d.o.o. Koprivnica, Dravska ulica 17, OIB. 77845563791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2A1C67">
        <w:rPr>
          <w:rFonts w:hAnsi="Times New Roman" w:ascii="Times New Roman"/>
          <w:sz w:val="24"/>
          <w:szCs w:val="24"/>
        </w:rPr>
        <w:t>Varaždin je dana 1</w:t>
      </w:r>
      <w:r w:rsidR="00EF315A">
        <w:rPr>
          <w:rFonts w:hAnsi="Times New Roman" w:ascii="Times New Roman"/>
          <w:sz w:val="24"/>
          <w:szCs w:val="24"/>
        </w:rPr>
        <w:t>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9F410B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</w:t>
      </w:r>
      <w:r w:rsidRPr="00800E29">
        <w:rPr>
          <w:rFonts w:hAnsi="Times New Roman" w:ascii="Times New Roman"/>
          <w:sz w:val="24"/>
          <w:szCs w:val="24"/>
        </w:rPr>
        <w:lastRenderedPageBreak/>
        <w:t>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EF315A">
        <w:rPr>
          <w:rFonts w:hAnsi="Times New Roman" w:ascii="Times New Roman"/>
          <w:sz w:val="24"/>
          <w:szCs w:val="24"/>
        </w:rPr>
        <w:t>u 8</w:t>
      </w:r>
      <w:r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 xml:space="preserve">siječnja </w:t>
      </w:r>
      <w:r w:rsidR="007A7B7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9F410B" w:rsidRPr="009F410B">
        <w:rPr>
          <w:rFonts w:hAnsi="Times New Roman" w:ascii="Times New Roman"/>
          <w:sz w:val="24"/>
          <w:szCs w:val="24"/>
        </w:rPr>
        <w:t>EASI NEMAC j.d.o.o. Koprivnica, Dravska ulica 17,</w:t>
      </w:r>
      <w:r w:rsidR="00484C98" w:rsidRPr="00484C9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9F410B" w:rsidRPr="009F410B">
        <w:rPr>
          <w:rFonts w:hAnsi="Times New Roman" w:ascii="Times New Roman"/>
          <w:sz w:val="24"/>
          <w:szCs w:val="24"/>
        </w:rPr>
        <w:t>Tomislav Dinhof, Subotica Podravska, Trg mladosti 19</w:t>
      </w:r>
      <w:r w:rsidR="009F410B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9F410B">
        <w:rPr>
          <w:rFonts w:hAnsi="Times New Roman" w:ascii="Times New Roman"/>
          <w:sz w:val="24"/>
          <w:szCs w:val="24"/>
        </w:rPr>
        <w:t>Koprivnica</w:t>
      </w:r>
      <w:r w:rsidR="00EF315A">
        <w:rPr>
          <w:rFonts w:hAnsi="Times New Roman" w:ascii="Times New Roman"/>
          <w:sz w:val="24"/>
          <w:szCs w:val="24"/>
        </w:rPr>
        <w:t xml:space="preserve">, </w:t>
      </w:r>
      <w:r w:rsidR="009F410B">
        <w:rPr>
          <w:rFonts w:hAnsi="Times New Roman" w:ascii="Times New Roman"/>
          <w:sz w:val="24"/>
          <w:szCs w:val="24"/>
        </w:rPr>
        <w:t>Hrvatske državnosti 7,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9F410B">
        <w:rPr>
          <w:rFonts w:hAnsi="Times New Roman" w:ascii="Times New Roman"/>
          <w:sz w:val="24"/>
          <w:szCs w:val="24"/>
        </w:rPr>
        <w:t>Siniša Rajnović iz Virovitice, Sv. Trojstva 87,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F36" w:rsidP="00501147" w:rsidR="008D2F36">
      <w:pPr>
        <w:spacing w:lineRule="auto" w:line="240" w:after="0"/>
      </w:pPr>
      <w:r>
        <w:separator/>
      </w:r>
    </w:p>
  </w:endnote>
  <w:endnote w:id="0" w:type="continuationSeparator">
    <w:p w:rsidRDefault="008D2F36" w:rsidP="00501147" w:rsidR="008D2F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F36" w:rsidP="00501147" w:rsidR="008D2F36">
      <w:pPr>
        <w:spacing w:lineRule="auto" w:line="240" w:after="0"/>
      </w:pPr>
      <w:r>
        <w:separator/>
      </w:r>
    </w:p>
  </w:footnote>
  <w:footnote w:id="0" w:type="continuationSeparator">
    <w:p w:rsidRDefault="008D2F36" w:rsidP="00501147" w:rsidR="008D2F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86CD8">
      <w:rPr>
        <w:rFonts w:hAnsi="Times New Roman" w:ascii="Times New Roman"/>
        <w:noProof/>
        <w:sz w:val="24"/>
        <w:szCs w:val="24"/>
      </w:rPr>
      <w:t>Poslovni broj: 9 St-480/2017-5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86CD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E1D89"/>
    <w:rsid w:val="005F633B"/>
    <w:rsid w:val="00643EDB"/>
    <w:rsid w:val="00645147"/>
    <w:rsid w:val="00685195"/>
    <w:rsid w:val="006F04BE"/>
    <w:rsid w:val="00741600"/>
    <w:rsid w:val="00757A30"/>
    <w:rsid w:val="007802E2"/>
    <w:rsid w:val="0078776D"/>
    <w:rsid w:val="007A409A"/>
    <w:rsid w:val="007A7B7E"/>
    <w:rsid w:val="00800E29"/>
    <w:rsid w:val="008659E3"/>
    <w:rsid w:val="008A088C"/>
    <w:rsid w:val="008A6557"/>
    <w:rsid w:val="008C4EFB"/>
    <w:rsid w:val="008D05FD"/>
    <w:rsid w:val="008D2F36"/>
    <w:rsid w:val="0092437B"/>
    <w:rsid w:val="00957093"/>
    <w:rsid w:val="0096157B"/>
    <w:rsid w:val="0096563D"/>
    <w:rsid w:val="00975368"/>
    <w:rsid w:val="009F410B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069F"/>
    <w:rsid w:val="00E349A5"/>
    <w:rsid w:val="00EC15A5"/>
    <w:rsid w:val="00EF315A"/>
    <w:rsid w:val="00F12359"/>
    <w:rsid w:val="00F46F57"/>
    <w:rsid w:val="00F85E94"/>
    <w:rsid w:val="00F86CD8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C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C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EASI NEMAC jednostavno društvo s ograničenom odgovornošću za trgovinu i usluge zastupanog po punomoćniku Tomislav Dinhof</izvorni_sadrzaj>
    <derivirana_varijabla naziv="DomainObject.Predmet.ProtustrankaFormated_1">  EASI NEMAC jednostavno društvo s ograničenom odgovornošću za trgovinu i usluge zastupanog po punomoćniku Tomislav Dinhof</derivirana_varijabla>
  </DomainObject.Predmet.ProtustrankaFormated>
  <DomainObject.Predmet.ProtustrankaFormatedOIB>
    <izvorni_sadrzaj>  EASI NEMAC jednostavno društvo s ograničenom odgovornošću za trgovinu i usluge, OIB 77845563791 zastupanog po punomoćniku Tomislav Dinhof</izvorni_sadrzaj>
    <derivirana_varijabla naziv="DomainObject.Predmet.ProtustrankaFormatedOIB_1">  EASI NEMAC jednostavno društvo s ograničenom odgovornošću za trgovinu i usluge, OIB 77845563791 zastupanog po punomoćniku Tomislav Dinhof</derivirana_varijabla>
  </DomainObject.Predmet.ProtustrankaFormatedOIB>
  <DomainObject.Predmet.ProtustrankaFormatedWithAdress>
    <izvorni_sadrzaj> EASI NEMAC jednostavno društvo s ograničenom odgovornošću za trgovinu i usluge, Dravska ulica 17, 48000 Koprivnica zastupanog po punomoćniku Tomislav Dinhof</izvorni_sadrzaj>
    <derivirana_varijabla naziv="DomainObject.Predmet.ProtustrankaFormatedWithAdress_1"> EASI NEMAC jednostavno društvo s ograničenom odgovornošću za trgovinu i usluge, Dravska ulica 17, 48000 Koprivnica zastupanog po punomoćniku Tomislav Dinhof</derivirana_varijabla>
  </DomainObject.Predmet.ProtustrankaFormatedWithAdress>
  <DomainObject.Predmet.ProtustrankaFormatedWithAdressOIB>
    <izvorni_sadrzaj> EASI NEMAC jednostavno društvo s ograničenom odgovornošću za trgovinu i usluge, OIB 77845563791, Dravska ulica 17, 48000 Koprivnica zastupanog po punomoćniku Tomislav Dinhof</izvorni_sadrzaj>
    <derivirana_varijabla naziv="DomainObject.Predmet.ProtustrankaFormatedWithAdressOIB_1"> EASI NEMAC jednostavno društvo s ograničenom odgovornošću za trgovinu i usluge, OIB 77845563791, Dravska ulica 17, 48000 Koprivnica zastupanog po punomoćniku Tomislav Dinhof</derivirana_varijabla>
  </DomainObject.Predmet.ProtustrankaFormatedWithAdressOIB>
  <DomainObject.Predmet.ProtustrankaWithAdress>
    <izvorni_sadrzaj>EASI NEMAC jednostavno društvo s ograničenom odgovornošću za trgovinu i usluge Dravska ulica 17, 48000 Koprivnica</izvorni_sadrzaj>
    <derivirana_varijabla naziv="DomainObject.Predmet.ProtustrankaWithAdress_1">EASI NEMAC jednostavno društvo s ograničenom odgovornošću za trgovinu i usluge Dravska ulica 17, 48000 Koprivnica</derivirana_varijabla>
  </DomainObject.Predmet.ProtustrankaWithAdress>
  <DomainObject.Predmet.ProtustrankaWithAdressOIB>
    <izvorni_sadrzaj>EASI NEMAC jednostavno društvo s ograničenom odgovornošću za trgovinu i usluge, OIB 77845563791, Dravska ulica 17, 48000 Koprivnica</izvorni_sadrzaj>
    <derivirana_varijabla naziv="DomainObject.Predmet.ProtustrankaWithAdressOIB_1">EASI NEMAC jednostavno društvo s ograničenom odgovornošću za trgovinu i usluge, OIB 77845563791, Dravska ulica 17, 48000 Koprivnica</derivirana_varijabla>
  </DomainObject.Predmet.ProtustrankaWithAdressOIB>
  <DomainObject.Predmet.ProtustrankaNazivFormated>
    <izvorni_sadrzaj>EASI NEMAC jednostavno društvo s ograničenom odgovornošću za trgovinu i usluge</izvorni_sadrzaj>
    <derivirana_varijabla naziv="DomainObject.Predmet.ProtustrankaNazivFormated_1">EASI NEMAC jednostavno društvo s ograničenom odgovornošću za trgovinu i usluge</derivirana_varijabla>
  </DomainObject.Predmet.ProtustrankaNazivFormated>
  <DomainObject.Predmet.ProtustrankaNazivFormatedOIB>
    <izvorni_sadrzaj>EASI NEMAC jednostavno društvo s ograničenom odgovornošću za trgovinu i usluge, OIB 77845563791</izvorni_sadrzaj>
    <derivirana_varijabla naziv="DomainObject.Predmet.ProtustrankaNazivFormatedOIB_1">EASI NEMAC jednostavno društvo s ograničenom odgovornošću za trgovinu i usluge, OIB 77845563791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10387.76</izvorni_sadrzaj>
    <derivirana_varijabla naziv="DomainObject.Predmet.TrenutnaVrijednost_1">10387.76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EASI NEMAC jednostavno društvo s ograničenom odgovornošću za trgovinu i usluge zastupanog po punomoćniku Tomislav Dinhof</item>
    </izvorni_sadrzaj>
    <derivirana_varijabla naziv="DomainObject.Predmet.ProtuStrankaListFormated_1">
      <item>EASI NEMAC jednostavno društvo s ograničenom odgovornošću za trgovinu i usluge zastupanog po punomoćniku Tomislav Dinhof</item>
    </derivirana_varijabla>
  </DomainObject.Predmet.ProtuStrankaListFormated>
  <DomainObject.Predmet.ProtuStrankaListFormatedOIB>
    <izvorni_sadrzaj>
      <item>EASI NEMAC jednostavno društvo s ograničenom odgovornošću za trgovinu i usluge, OIB 77845563791 zastupanog po punomoćniku Tomislav Dinhof</item>
    </izvorni_sadrzaj>
    <derivirana_varijabla naziv="DomainObject.Predmet.ProtuStrankaListFormatedOIB_1">
      <item>EASI NEMAC jednostavno društvo s ograničenom odgovornošću za trgovinu i usluge, OIB 77845563791 zastupanog po punomoćniku Tomislav Dinhof</item>
    </derivirana_varijabla>
  </DomainObject.Predmet.ProtuStrankaListFormatedOIB>
  <DomainObject.Predmet.ProtuStrankaListFormatedWithAdress>
    <izvorni_sadrzaj>
      <item>EASI NEMAC jednostavno društvo s ograničenom odgovornošću za trgovinu i usluge, Dravska ulica 17, 48000 Koprivnica zastupanog po punomoćniku Tomislav Dinhof</item>
    </izvorni_sadrzaj>
    <derivirana_varijabla naziv="DomainObject.Predmet.ProtuStrankaListFormatedWithAdress_1">
      <item>EASI NEMAC jednostavno društvo s ograničenom odgovornošću za trgovinu i usluge, Dravska ulica 17, 48000 Koprivnica zastupanog po punomoćniku Tomislav Dinhof</item>
    </derivirana_varijabla>
  </DomainObject.Predmet.ProtuStrankaListFormatedWithAdress>
  <DomainObject.Predmet.ProtuStrankaListFormatedWithAdressOIB>
    <izvorni_sadrzaj>
      <item>EASI NEMAC jednostavno društvo s ograničenom odgovornošću za trgovinu i usluge, OIB 77845563791, Dravska ulica 17, 48000 Koprivnica zastupanog po punomoćniku Tomislav Dinhof</item>
    </izvorni_sadrzaj>
    <derivirana_varijabla naziv="DomainObject.Predmet.ProtuStrankaListFormatedWithAdressOIB_1">
      <item>EASI NEMAC jednostavno društvo s ograničenom odgovornošću za trgovinu i usluge, OIB 77845563791, Dravska ulica 17, 48000 Koprivnica zastupanog po punomoćniku Tomislav Dinhof</item>
    </derivirana_varijabla>
  </DomainObject.Predmet.ProtuStrankaListFormatedWithAdressOIB>
  <DomainObject.Predmet.ProtuStrankaListNazivFormated>
    <izvorni_sadrzaj>
      <item>EASI NEMAC jednostavno društvo s ograničenom odgovornošću za trgovinu i usluge</item>
    </izvorni_sadrzaj>
    <derivirana_varijabla naziv="DomainObject.Predmet.ProtuStrankaListNazivFormated_1">
      <item>EASI NEMAC jednostavno društvo s ograničenom odgovornošću za trgovinu i usluge</item>
    </derivirana_varijabla>
  </DomainObject.Predmet.ProtuStrankaListNazivFormated>
  <DomainObject.Predmet.ProtuStrankaListNazivFormatedOIB>
    <izvorni_sadrzaj>
      <item>EASI NEMAC jednostavno društvo s ograničenom odgovornošću za trgovinu i usluge, OIB 77845563791</item>
    </izvorni_sadrzaj>
    <derivirana_varijabla naziv="DomainObject.Predmet.ProtuStrankaListNazivFormatedOIB_1">
      <item>EASI NEMAC jednostavno društvo s ograničenom odgovornošću za trgovinu i usluge, OIB 77845563791</item>
    </derivirana_varijabla>
  </DomainObject.Predmet.ProtuStrankaListNazivFormatedOIB>
  <DomainObject.Predmet.OstaliListFormated>
    <izvorni_sadrzaj>
      <item>Sudski registar</item>
      <item>Tomislav Dinhof punomoćnik sudionika u postupku EASI NEMAC jednostavno društvo s ograničenom odgovornošću za trgovinu i usluge</item>
    </izvorni_sadrzaj>
    <derivirana_varijabla naziv="DomainObject.Predmet.OstaliListFormated_1">
      <item>Sudski registar</item>
      <item>Tomislav Dinhof punomoćnik sudionika u postupku EASI NEMAC jednostavno društvo s ograničenom odgovornošću za trgovinu i usluge</item>
    </derivirana_varijabla>
  </DomainObject.Predmet.OstaliListFormated>
  <DomainObject.Predmet.OstaliListFormatedOIB>
    <izvorni_sadrzaj>
      <item>Sudski registar</item>
      <item>Tomislav Dinhof, OIB 15716088003 punomoćnik sudionika u postupku EASI NEMAC jednostavno društvo s ograničenom odgovornošću za trgovinu i usluge</item>
    </izvorni_sadrzaj>
    <derivirana_varijabla naziv="DomainObject.Predmet.OstaliListFormatedOIB_1">
      <item>Sudski registar</item>
      <item>Tomislav Dinhof, OIB 15716088003 punomoćnik sudionika u postupku EASI NEMAC jednostavno društvo s ograničenom odgovornošću za trgovinu i usluge</item>
    </derivirana_varijabla>
  </DomainObject.Predmet.OstaliListFormatedOIB>
  <DomainObject.Predmet.OstaliListFormatedWithAdress>
    <izvorni_sadrzaj>
      <item>Sudski registar</item>
      <item>Tomislav Dinhof punomoćnik sudionika u postupku EASI NEMAC jednostavno društvo s ograničenom odgovornošću za trgovinu i usluge</item>
    </izvorni_sadrzaj>
    <derivirana_varijabla naziv="DomainObject.Predmet.OstaliListFormatedWithAdress_1">
      <item>Sudski registar</item>
      <item>Tomislav Dinhof punomoćnik sudionika u postupku EASI NEMAC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Tomislav Dinhof, OIB 15716088003 punomoćnik sudionika u postupku EASI NEMAC jednostavno društvo s ograničenom odgovornošću za trgovinu i usluge</item>
    </izvorni_sadrzaj>
    <derivirana_varijabla naziv="DomainObject.Predmet.OstaliListFormatedWithAdressOIB_1">
      <item>Sudski registar</item>
      <item>Tomislav Dinhof, OIB 15716088003 punomoćnik sudionika u postupku EASI NEMAC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Tomislav Dinhof</item>
    </izvorni_sadrzaj>
    <derivirana_varijabla naziv="DomainObject.Predmet.OstaliListNazivFormated_1">
      <item>Sudski registar</item>
      <item>Tomislav Dinhof</item>
    </derivirana_varijabla>
  </DomainObject.Predmet.OstaliListNazivFormated>
  <DomainObject.Predmet.OstaliListNazivFormatedOIB>
    <izvorni_sadrzaj>
      <item>Sudski registar</item>
      <item>Tomislav Dinhof, OIB 15716088003</item>
    </izvorni_sadrzaj>
    <derivirana_varijabla naziv="DomainObject.Predmet.OstaliListNazivFormatedOIB_1">
      <item>Sudski registar</item>
      <item>Tomislav Dinhof, OIB 15716088003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EASI NEMAC jednostavno društvo s ograničenom odgovornošću za trgovinu i usluge</izvorni_sadrzaj>
    <derivirana_varijabla naziv="DomainObject.Predmet.ProtustrankaIDrugi_1">EASI NEMAC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EASI NEMAC jednostavno društvo s ograničenom odgovornošću za trgovinu i usluge, OIB 77845563791, Dravska ulica 17, 48000 Koprivnica</izvorni_sadrzaj>
    <derivirana_varijabla naziv="DomainObject.Predmet.ProtustrankaIDrugiAdressOIB_1">EASI NEMAC jednostavno društvo s ograničenom odgovornošću za trgovinu i usluge, OIB 77845563791,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EASI NEMAC jednostavno društvo s ograničenom odgovornošću za trgovinu i usluge</item>
      <item>Sudski registar</item>
      <item>Tomislav Dinhof</item>
    </izvorni_sadrzaj>
    <derivirana_varijabla naziv="DomainObject.Predmet.SudioniciListNaziv_1">
      <item>Financijska agencija</item>
      <item>EASI NEMAC jednostavno društvo s ograničenom odgovornošću za trgovinu i usluge</item>
      <item>Sudski registar</item>
      <item>Tomislav Dinhof</item>
    </derivirana_varijabla>
  </DomainObject.Predmet.SudioniciListNaziv>
  <DomainObject.Predmet.SudioniciListAdressOIB>
    <izvorni_sadrzaj>
      <item>Financijska agencija, OIB 85821130368, Ulica grada Vukovara 70,10000 Zagreb</item>
      <item>EASI NEMAC jednostavno društvo s ograničenom odgovornošću za trgovinu i usluge, OIB 77845563791, Dravska ulica 17,48000 Koprivnica</item>
      <item>Sudski registar</item>
      <item>Tomislav Dinhof, OIB 15716088003</item>
    </izvorni_sadrzaj>
    <derivirana_varijabla naziv="DomainObject.Predmet.SudioniciListAdressOIB_1">
      <item>Financijska agencija, OIB 85821130368, Ulica grada Vukovara 70,10000 Zagreb</item>
      <item>EASI NEMAC jednostavno društvo s ograničenom odgovornošću za trgovinu i usluge, OIB 77845563791, Dravska ulica 17,48000 Koprivnica</item>
      <item>Sudski registar</item>
      <item>Tomislav Dinhof, OIB 15716088003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77845563791</item>
      <item>, OIB null</item>
      <item>, OIB 15716088003</item>
    </izvorni_sadrzaj>
    <derivirana_varijabla naziv="DomainObject.Predmet.SudioniciListNazivOIB_1">
      <item>, OIB 85821130368</item>
      <item>, OIB 77845563791</item>
      <item>, OIB null</item>
      <item>, OIB 15716088003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D976E-7FEC-4C49-8C62-8994BD29F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2960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2018-01-08T09:36:00Z</dcterms:created>
  <dc:creator>Mirjana Mlinarić</dc:creator>
  <cp:lastModifiedBy>Marko Makaj</cp:lastModifiedBy>
  <cp:lastPrinted>2018-01-08T09:37:00Z</cp:lastPrinted>
  <dcterms:modified xmlns:xsi="http://www.w3.org/2001/XMLSchema-instance" xsi:type="dcterms:W3CDTF">2018-01-08T09:39:00Z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