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e44f" w14:paraId="926e44f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A674A3" w:rsidR="00F2537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F25376" w:rsidRPr="00A74C39">
        <w:rPr>
          <w:rFonts w:hAnsi="Times New Roman" w:ascii="Times New Roman"/>
        </w:rPr>
        <w:t xml:space="preserve">izvrši </w:t>
      </w:r>
      <w:r w:rsidR="00F25376">
        <w:rPr>
          <w:rFonts w:hAnsi="Times New Roman" w:ascii="Times New Roman"/>
        </w:rPr>
        <w:t xml:space="preserve">povrat jamčevine u iznosu od </w:t>
      </w:r>
      <w:r w:rsidR="00464534">
        <w:rPr>
          <w:rFonts w:hAnsi="Times New Roman" w:ascii="Times New Roman"/>
        </w:rPr>
        <w:t>91.020,50</w:t>
      </w:r>
      <w:r w:rsidR="00F25376">
        <w:rPr>
          <w:rFonts w:hAnsi="Times New Roman" w:ascii="Times New Roman"/>
        </w:rPr>
        <w:t xml:space="preserve"> kn </w:t>
      </w:r>
      <w:r w:rsidR="00F25376">
        <w:rPr>
          <w:rFonts w:hAnsi="Times New Roman" w:ascii="Times New Roman"/>
          <w:szCs w:val="24"/>
        </w:rPr>
        <w:t>ponuditelju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464534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>,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 xml:space="preserve">na račun ponuditelja IBAN: </w:t>
      </w:r>
      <w:r w:rsidR="00464534">
        <w:rPr>
          <w:rFonts w:hAnsi="Times New Roman" w:ascii="Times New Roman"/>
          <w:szCs w:val="24"/>
        </w:rPr>
        <w:t>HR1724020061100384503</w:t>
      </w:r>
      <w:r w:rsidR="00F25376">
        <w:rPr>
          <w:rFonts w:hAnsi="Times New Roman" w:ascii="Times New Roman"/>
          <w:szCs w:val="24"/>
        </w:rPr>
        <w:t xml:space="preserve"> (ID nadmetanja 68</w:t>
      </w:r>
      <w:r w:rsidR="003B0FF0">
        <w:rPr>
          <w:rFonts w:hAnsi="Times New Roman" w:ascii="Times New Roman"/>
          <w:szCs w:val="24"/>
        </w:rPr>
        <w:t>3</w:t>
      </w:r>
      <w:r w:rsidR="00C32024">
        <w:rPr>
          <w:rFonts w:hAnsi="Times New Roman" w:ascii="Times New Roman"/>
          <w:szCs w:val="24"/>
        </w:rPr>
        <w:t>6</w:t>
      </w:r>
      <w:r w:rsidR="00F25376">
        <w:rPr>
          <w:rFonts w:hAnsi="Times New Roman" w:ascii="Times New Roman"/>
          <w:szCs w:val="24"/>
        </w:rPr>
        <w:t>).</w:t>
      </w:r>
      <w:r w:rsidR="00464534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</w:t>
      </w:r>
      <w:r w:rsidR="00C32024">
        <w:rPr>
          <w:rFonts w:hAnsi="Times New Roman" w:ascii="Times New Roman"/>
        </w:rPr>
        <w:t>6. Suvlasnički dio: 2370/10000 Etažno vlasništvo (E-6</w:t>
      </w:r>
      <w:r w:rsidR="00C32024" w:rsidRPr="00D7627F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A674A3">
        <w:rPr>
          <w:rFonts w:hAnsi="Times New Roman" w:ascii="Times New Roman"/>
          <w:szCs w:val="24"/>
        </w:rPr>
        <w:t>433 do 442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376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</w:t>
      </w:r>
      <w:r w:rsidR="00A674A3">
        <w:rPr>
          <w:rFonts w:hAnsi="Times New Roman" w:ascii="Times New Roman"/>
          <w:szCs w:val="24"/>
        </w:rPr>
        <w:t>91.020,50</w:t>
      </w:r>
      <w:r w:rsidR="00F25376">
        <w:rPr>
          <w:rFonts w:hAnsi="Times New Roman" w:ascii="Times New Roman"/>
          <w:szCs w:val="24"/>
        </w:rPr>
        <w:t xml:space="preserve"> kn uplatili: </w:t>
      </w:r>
      <w:r w:rsidR="00A674A3" w:rsidRPr="00A674A3">
        <w:rPr>
          <w:rFonts w:hAnsi="Times New Roman" w:ascii="Times New Roman"/>
          <w:szCs w:val="24"/>
        </w:rPr>
        <w:t>Antonio Krijan, Pula, Negrijeva ulica 22 A, OIB 51572904939</w:t>
      </w:r>
      <w:r w:rsidR="00F25376">
        <w:rPr>
          <w:rFonts w:hAnsi="Times New Roman" w:ascii="Times New Roman"/>
          <w:szCs w:val="24"/>
        </w:rPr>
        <w:t xml:space="preserve">, i </w:t>
      </w:r>
      <w:r w:rsidR="00F25376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</w:t>
      </w:r>
      <w:r w:rsidR="00966E3B">
        <w:rPr>
          <w:rFonts w:hAnsi="Times New Roman" w:ascii="Times New Roman"/>
          <w:szCs w:val="24"/>
        </w:rPr>
        <w:t>7</w:t>
      </w:r>
      <w:r w:rsidR="0053575F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53575F" w:rsidRPr="0053575F">
        <w:rPr>
          <w:rFonts w:hAnsi="Times New Roman" w:ascii="Times New Roman"/>
        </w:rPr>
        <w:t>Antoni</w:t>
      </w:r>
      <w:r w:rsidR="0053575F">
        <w:rPr>
          <w:rFonts w:hAnsi="Times New Roman" w:ascii="Times New Roman"/>
        </w:rPr>
        <w:t>ju</w:t>
      </w:r>
      <w:r w:rsidR="0053575F" w:rsidRPr="0053575F">
        <w:rPr>
          <w:rFonts w:hAnsi="Times New Roman" w:ascii="Times New Roman"/>
        </w:rPr>
        <w:t xml:space="preserve"> Krijan</w:t>
      </w:r>
      <w:r w:rsidR="0053575F">
        <w:rPr>
          <w:rFonts w:hAnsi="Times New Roman" w:ascii="Times New Roman"/>
        </w:rPr>
        <w:t>u</w:t>
      </w:r>
      <w:r w:rsidR="0053575F" w:rsidRPr="0053575F">
        <w:rPr>
          <w:rFonts w:hAnsi="Times New Roman" w:ascii="Times New Roman"/>
        </w:rPr>
        <w:t>, Pula, Negrijeva ulica 22 A, OIB 51572904939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55F34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266192"/>
    <w:rsid w:val="003A7E60"/>
    <w:rsid w:val="003B0FF0"/>
    <w:rsid w:val="00464534"/>
    <w:rsid w:val="005056C6"/>
    <w:rsid w:val="005146E0"/>
    <w:rsid w:val="0053575F"/>
    <w:rsid w:val="00655F34"/>
    <w:rsid w:val="006A7466"/>
    <w:rsid w:val="008B4CCB"/>
    <w:rsid w:val="00966E3B"/>
    <w:rsid w:val="009B4C2E"/>
    <w:rsid w:val="009C5812"/>
    <w:rsid w:val="00A674A3"/>
    <w:rsid w:val="00BD0892"/>
    <w:rsid w:val="00C32024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F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F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F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F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F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F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F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F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2854</properties:Characters>
  <properties:Lines>71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2018-06-11T08:57:00Z</dcterms:created>
  <dc:creator>Renata Klokočki</dc:creator>
  <cp:lastModifiedBy>Renata Klokočki</cp:lastModifiedBy>
  <cp:lastPrinted>2018-06-11T08:54:00Z</cp:lastPrinted>
  <dcterms:modified xmlns:xsi="http://www.w3.org/2001/XMLSchema-instance" xsi:type="dcterms:W3CDTF">2018-06-11T09:00:00Z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GRADNJA- 6.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