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6cff" w14:paraId="d406cff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170358" w:rsidP="00CA7AA4" w:rsidR="00170358">
      <w:pPr>
        <w:rPr>
          <w:b/>
          <w:sz w:val="24"/>
          <w:szCs w:val="24"/>
        </w:rPr>
      </w:pPr>
    </w:p>
    <w:p w:rsidRDefault="00170358" w:rsidP="00170358" w:rsidR="00170358" w:rsidRPr="00170358">
      <w:pPr>
        <w:rPr>
          <w:sz w:val="24"/>
          <w:szCs w:val="24"/>
        </w:rPr>
      </w:pPr>
    </w:p>
    <w:p w:rsidRDefault="00170358" w:rsidP="00170358" w:rsidR="00170358" w:rsidRPr="00170358">
      <w:pPr>
        <w:rPr>
          <w:sz w:val="24"/>
          <w:szCs w:val="24"/>
        </w:rPr>
      </w:pPr>
    </w:p>
    <w:p w:rsidRDefault="00170358" w:rsidP="00CA7AA4" w:rsidR="00170358">
      <w:pPr>
        <w:rPr>
          <w:b/>
          <w:sz w:val="24"/>
          <w:szCs w:val="24"/>
        </w:rPr>
      </w:pPr>
    </w:p>
    <w:p w:rsidRDefault="008C4AB2" w:rsidP="00170358" w:rsidR="00CA7AA4">
      <w:pPr>
        <w:tabs>
          <w:tab w:pos="3420" w:val="left"/>
          <w:tab w:pos="4020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170358">
        <w:rPr>
          <w:sz w:val="24"/>
        </w:rPr>
        <w:t>20. St-</w:t>
      </w:r>
      <w:r w:rsidR="002F6152">
        <w:rPr>
          <w:sz w:val="24"/>
        </w:rPr>
        <w:t>567</w:t>
      </w:r>
      <w:r w:rsidR="00170358">
        <w:rPr>
          <w:sz w:val="24"/>
        </w:rPr>
        <w:t>/18</w:t>
      </w:r>
      <w:r>
        <w:rPr>
          <w:sz w:val="24"/>
        </w:rPr>
        <w:t>-31</w:t>
      </w:r>
      <w:r w:rsidR="00CA7AA4">
        <w:rPr>
          <w:b/>
          <w:sz w:val="24"/>
          <w:szCs w:val="24"/>
        </w:rPr>
        <w:br w:clear="all" w:type="textWrapping"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sz w:val="24"/>
          <w:szCs w:val="24"/>
        </w:rPr>
        <w:tab/>
      </w:r>
      <w:r w:rsidR="00CA7AA4"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B25E5B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2F6152" w:rsidRPr="00231B74">
        <w:rPr>
          <w:sz w:val="24"/>
          <w:szCs w:val="24"/>
        </w:rPr>
        <w:t>nakon obustavljenog skraćenog stečajnog postupka nad dužnikom STRADA d.o.o. za trgovinu i usluge, Zagreb (Grad Zagreb),Slavonska avenija 53, OIB 78360592576, povodom prijedloga vjerovnika  RH, MINISTARSTVO FINANCIJA, POREZNA UPRAVA, PODRUČNI URED ZAGREB, OIB: 18683136487, zastupano po Županijskom državnom odvjetništvom u Zagrebu, za otvaranje  stečajnog postupka nad dužnikom STRADA d.o.o. za trgovinu i usluge, Zagreb (Grad Zagreb),Slavonska avenija 53, OIB 78360592576</w:t>
      </w:r>
      <w:r w:rsidR="00B70107">
        <w:rPr>
          <w:sz w:val="24"/>
          <w:szCs w:val="24"/>
        </w:rPr>
        <w:t>,</w:t>
      </w:r>
      <w:r w:rsidRPr="008201EF">
        <w:rPr>
          <w:sz w:val="24"/>
          <w:szCs w:val="24"/>
          <w:lang w:val="pt-BR"/>
        </w:rPr>
        <w:t xml:space="preserve"> </w:t>
      </w:r>
      <w:r w:rsidR="002F6152">
        <w:rPr>
          <w:sz w:val="24"/>
          <w:szCs w:val="24"/>
        </w:rPr>
        <w:t>dana 5</w:t>
      </w:r>
      <w:r w:rsidRPr="008201EF">
        <w:rPr>
          <w:sz w:val="24"/>
          <w:szCs w:val="24"/>
        </w:rPr>
        <w:t xml:space="preserve">. </w:t>
      </w:r>
      <w:r w:rsidR="002F6152">
        <w:rPr>
          <w:sz w:val="24"/>
          <w:szCs w:val="24"/>
        </w:rPr>
        <w:t>ožujka 2019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2F6152" w:rsidRPr="00231B74">
        <w:rPr>
          <w:sz w:val="24"/>
          <w:szCs w:val="24"/>
        </w:rPr>
        <w:t>ALEN PAVLIN, OIB: 33700970955, Zagreb, K</w:t>
      </w:r>
      <w:r w:rsidR="002F6152">
        <w:rPr>
          <w:sz w:val="24"/>
          <w:szCs w:val="24"/>
        </w:rPr>
        <w:t>NEZA BRANIMIRA 105</w:t>
      </w:r>
      <w:r w:rsidRPr="008201EF">
        <w:rPr>
          <w:sz w:val="24"/>
          <w:szCs w:val="24"/>
        </w:rPr>
        <w:t xml:space="preserve">, dužnika </w:t>
      </w:r>
      <w:r w:rsidR="002F6152" w:rsidRPr="00231B74">
        <w:rPr>
          <w:sz w:val="24"/>
          <w:szCs w:val="24"/>
        </w:rPr>
        <w:t>STRADA d.o.o. za trgovinu i usluge, Zagreb (Grad Zagreb),Slavonska avenija 53, OIB 78360592576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941952" w:rsidP="00941952" w:rsidR="00CA7AA4" w:rsidRPr="0094195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A7AA4">
        <w:rPr>
          <w:sz w:val="24"/>
          <w:szCs w:val="24"/>
        </w:rPr>
        <w:t>iznos predujma od 1.000,00 kn u Fond  za namirenje troškova stečajnog</w:t>
      </w:r>
      <w:r>
        <w:rPr>
          <w:sz w:val="24"/>
          <w:szCs w:val="24"/>
        </w:rPr>
        <w:t xml:space="preserve">  </w:t>
      </w:r>
      <w:r w:rsidR="00CA7AA4">
        <w:rPr>
          <w:sz w:val="24"/>
          <w:szCs w:val="24"/>
        </w:rPr>
        <w:t xml:space="preserve"> postupka, na račun Trgovačkog suda u Zagrebu, otvorenog u Hrvatskoj poštanskoj banci d.d. Zagreb, broj IBAN: HR9223900011300000460, model 05, s pozivom na broj 2001-</w:t>
      </w:r>
      <w:r w:rsidR="002F6152">
        <w:rPr>
          <w:sz w:val="24"/>
          <w:szCs w:val="24"/>
        </w:rPr>
        <w:t>56718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D91F49" w:rsidP="00CA7AA4" w:rsidR="00D91F49">
      <w:pPr>
        <w:ind w:hanging="720" w:left="720"/>
        <w:jc w:val="both"/>
        <w:rPr>
          <w:sz w:val="24"/>
          <w:szCs w:val="24"/>
        </w:rPr>
      </w:pPr>
    </w:p>
    <w:p w:rsidRDefault="00D91F49" w:rsidP="00CA7AA4" w:rsidR="00D91F49">
      <w:pPr>
        <w:ind w:hanging="720" w:left="720"/>
        <w:jc w:val="both"/>
        <w:rPr>
          <w:sz w:val="24"/>
          <w:szCs w:val="24"/>
        </w:rPr>
      </w:pPr>
    </w:p>
    <w:p w:rsidRDefault="00170358" w:rsidP="00CA7AA4" w:rsidR="00170358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Predlagatelj – vjerovnik je sukladno čl. 109. st. 2. Stečajnog zakona (Narodne novine br. 71/15</w:t>
      </w:r>
      <w:r w:rsidR="00062FAD">
        <w:rPr>
          <w:sz w:val="24"/>
          <w:szCs w:val="24"/>
        </w:rPr>
        <w:t>,104/17,</w:t>
      </w:r>
      <w:r>
        <w:rPr>
          <w:sz w:val="24"/>
          <w:szCs w:val="24"/>
        </w:rPr>
        <w:t xml:space="preserve"> dalje SZ-a), podnio prijedlog za otvaranje stečajnog postupka nad dužnikom </w:t>
      </w:r>
      <w:r w:rsidR="00062FAD" w:rsidRPr="00231B74">
        <w:rPr>
          <w:sz w:val="24"/>
          <w:szCs w:val="24"/>
        </w:rPr>
        <w:t>STRADA d.o.o. za trgovinu i usluge, Zagreb (Grad Zagreb),Slavonska avenija 53, OIB 78360592576</w:t>
      </w:r>
      <w:r>
        <w:rPr>
          <w:sz w:val="24"/>
          <w:szCs w:val="24"/>
        </w:rPr>
        <w:t>, a pre</w:t>
      </w:r>
      <w:r w:rsidR="00BB3A83">
        <w:rPr>
          <w:sz w:val="24"/>
          <w:szCs w:val="24"/>
        </w:rPr>
        <w:t>dlagatelj je Republika Hrvatska, Ministarstvo financija, Porezna uprava.</w:t>
      </w:r>
      <w:r>
        <w:rPr>
          <w:sz w:val="24"/>
          <w:szCs w:val="24"/>
        </w:rPr>
        <w:t xml:space="preserve"> </w:t>
      </w:r>
    </w:p>
    <w:p w:rsidRDefault="004A45B3" w:rsidP="00CA7AA4" w:rsidR="004A45B3">
      <w:pPr>
        <w:jc w:val="both"/>
        <w:rPr>
          <w:sz w:val="24"/>
          <w:szCs w:val="24"/>
        </w:rPr>
      </w:pPr>
    </w:p>
    <w:p w:rsidRDefault="004A45B3" w:rsidP="004A45B3" w:rsidR="004A45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540E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</w:t>
      </w:r>
      <w:r w:rsidR="00B25E5B">
        <w:rPr>
          <w:sz w:val="24"/>
          <w:szCs w:val="24"/>
        </w:rPr>
        <w:t xml:space="preserve">gore navedenim </w:t>
      </w:r>
      <w:r>
        <w:rPr>
          <w:sz w:val="24"/>
          <w:szCs w:val="24"/>
        </w:rPr>
        <w:t>dužnikom,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062FAD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5</w:t>
      </w:r>
      <w:r w:rsidR="00CA7AA4">
        <w:rPr>
          <w:sz w:val="24"/>
          <w:szCs w:val="24"/>
        </w:rPr>
        <w:t xml:space="preserve">. </w:t>
      </w:r>
      <w:r>
        <w:rPr>
          <w:sz w:val="24"/>
          <w:szCs w:val="24"/>
        </w:rPr>
        <w:t>ožujka 2019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8C4AB2">
        <w:rPr>
          <w:sz w:val="24"/>
          <w:szCs w:val="24"/>
        </w:rPr>
        <w:t>,v.r.</w:t>
      </w: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8C4AB2" w:rsidP="00692346" w:rsidR="008C4AB2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otpravka-ovlašteni službenik</w:t>
      </w:r>
    </w:p>
    <w:p w:rsidRDefault="008C4AB2" w:rsidP="00C662EE" w:rsidR="008C4AB2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>Monika Grbac</w:t>
      </w:r>
    </w:p>
    <w:p w:rsidRDefault="00234474" w:rsidP="008C4AB2" w:rsidR="002B4A0D">
      <w:pPr>
        <w:pStyle w:val="Odlomakpopisa"/>
        <w:jc w:val="both"/>
      </w:pPr>
      <w:bookmarkStart w:name="_GoBack" w:id="0"/>
      <w:bookmarkEnd w:id="0"/>
      <w:r>
        <w:rPr>
          <w:sz w:val="24"/>
          <w:szCs w:val="24"/>
        </w:rPr>
        <w:t xml:space="preserve"> </w:t>
      </w:r>
    </w:p>
    <w:sectPr w:rsidSect="005A530A" w:rsidR="002B4A0D">
      <w:headerReference w:type="default" r:id="rId10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AB2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2F6152">
          <w:rPr>
            <w:sz w:val="24"/>
          </w:rPr>
          <w:t>567</w:t>
        </w:r>
        <w:r w:rsidR="00170358">
          <w:rPr>
            <w:sz w:val="24"/>
          </w:rPr>
          <w:t>/18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170E8"/>
    <w:rsid w:val="00062FAD"/>
    <w:rsid w:val="000F6013"/>
    <w:rsid w:val="001608BA"/>
    <w:rsid w:val="00165D40"/>
    <w:rsid w:val="00170358"/>
    <w:rsid w:val="00234474"/>
    <w:rsid w:val="002B4A0D"/>
    <w:rsid w:val="002F6152"/>
    <w:rsid w:val="00334268"/>
    <w:rsid w:val="003D2C03"/>
    <w:rsid w:val="004919AB"/>
    <w:rsid w:val="004A45B3"/>
    <w:rsid w:val="004D40CF"/>
    <w:rsid w:val="004F7144"/>
    <w:rsid w:val="00540E95"/>
    <w:rsid w:val="00563AF3"/>
    <w:rsid w:val="005A530A"/>
    <w:rsid w:val="005E3196"/>
    <w:rsid w:val="008C4AB2"/>
    <w:rsid w:val="0090551F"/>
    <w:rsid w:val="00941952"/>
    <w:rsid w:val="009D164C"/>
    <w:rsid w:val="009F34A2"/>
    <w:rsid w:val="00A90AAF"/>
    <w:rsid w:val="00B25E5B"/>
    <w:rsid w:val="00B50C17"/>
    <w:rsid w:val="00B70107"/>
    <w:rsid w:val="00BB3A83"/>
    <w:rsid w:val="00CA7AA4"/>
    <w:rsid w:val="00D03905"/>
    <w:rsid w:val="00D91F49"/>
    <w:rsid w:val="00DC76B0"/>
    <w:rsid w:val="00DE42A3"/>
    <w:rsid w:val="00F71618"/>
    <w:rsid w:val="00F7261E"/>
    <w:rsid w:val="00FB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A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4A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AB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A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A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4A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4A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AB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A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A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St-567/2018-31</izvorni_sadrzaj>
    <derivirana_varijabla naziv="DomainObject.Oznaka_1">St-567/2018-31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spojen spis St-2902/17</izvorni_sadrzaj>
    <derivirana_varijabla naziv="DomainObject.Predmet.Opis_1">spojen spis St-2902/17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St-567/2018</izvorni_sadrzaj>
    <derivirana_varijabla naziv="DomainObject.Predmet.OznakaBroj_1">St-567/2018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STRADA d.o.o. zastupanog po punomoćniku Alen Pavlin</izvorni_sadrzaj>
    <derivirana_varijabla naziv="DomainObject.Predmet.ProtustrankaFormated_1">  STRADA d.o.o. zastupanog po punomoćniku Alen Pavlin</derivirana_varijabla>
  </DomainObject.Predmet.ProtustrankaFormated>
  <DomainObject.Predmet.ProtustrankaFormatedOIB>
    <izvorni_sadrzaj>  STRADA d.o.o., OIB 78360592576 zastupanog po punomoćniku Alen Pavlin</izvorni_sadrzaj>
    <derivirana_varijabla naziv="DomainObject.Predmet.ProtustrankaFormatedOIB_1">  STRADA d.o.o., OIB 78360592576 zastupanog po punomoćniku Alen Pavlin</derivirana_varijabla>
  </DomainObject.Predmet.ProtustrankaFormatedOIB>
  <DomainObject.Predmet.ProtustrankaFormatedWithAdress>
    <izvorni_sadrzaj> STRADA d.o.o., Slavonska avenija 53, 10000 Zagreb zastupanog po punomoćniku Alen Pavlin</izvorni_sadrzaj>
    <derivirana_varijabla naziv="DomainObject.Predmet.ProtustrankaFormatedWithAdress_1"> STRADA d.o.o., Slavonska avenija 53, 10000 Zagreb zastupanog po punomoćniku Alen Pavlin</derivirana_varijabla>
  </DomainObject.Predmet.ProtustrankaFormatedWithAdress>
  <DomainObject.Predmet.ProtustrankaFormatedWithAdressOIB>
    <izvorni_sadrzaj> STRADA d.o.o., OIB 78360592576, Slavonska avenija 53, 10000 Zagreb zastupanog po punomoćniku Alen Pavlin</izvorni_sadrzaj>
    <derivirana_varijabla naziv="DomainObject.Predmet.ProtustrankaFormatedWithAdressOIB_1"> STRADA d.o.o., OIB 78360592576, Slavonska avenija 53, 10000 Zagreb zastupanog po punomoćniku Alen Pavlin</derivirana_varijabla>
  </DomainObject.Predmet.ProtustrankaFormatedWithAdressOIB>
  <DomainObject.Predmet.ProtustrankaWithAdress>
    <izvorni_sadrzaj>STRADA d.o.o. Slavonska avenija 53, 10000 Zagreb</izvorni_sadrzaj>
    <derivirana_varijabla naziv="DomainObject.Predmet.ProtustrankaWithAdress_1">STRADA d.o.o. Slavonska avenija 53, 10000 Zagreb</derivirana_varijabla>
  </DomainObject.Predmet.ProtustrankaWithAdress>
  <DomainObject.Predmet.ProtustrankaWithAdressOIB>
    <izvorni_sadrzaj>STRADA d.o.o., OIB 78360592576, Slavonska avenija 53, 10000 Zagreb</izvorni_sadrzaj>
    <derivirana_varijabla naziv="DomainObject.Predmet.ProtustrankaWithAdressOIB_1">STRADA d.o.o., OIB 78360592576, Slavonska avenija 53, 10000 Zagreb</derivirana_varijabla>
  </DomainObject.Predmet.ProtustrankaWithAdressOIB>
  <DomainObject.Predmet.ProtustrankaNazivFormated>
    <izvorni_sadrzaj>STRADA d.o.o.</izvorni_sadrzaj>
    <derivirana_varijabla naziv="DomainObject.Predmet.ProtustrankaNazivFormated_1">STRADA d.o.o.</derivirana_varijabla>
  </DomainObject.Predmet.ProtustrankaNazivFormated>
  <DomainObject.Predmet.ProtustrankaNazivFormatedOIB>
    <izvorni_sadrzaj>STRADA d.o.o., OIB 78360592576</izvorni_sadrzaj>
    <derivirana_varijabla naziv="DomainObject.Predmet.ProtustrankaNazivFormatedOIB_1">STRADA d.o.o., OIB 78360592576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 zastupanog po punomoćniku RH ŽUPANIJSKO DRŽAVNO ODVJETNIŠTVO U ZAGREBU; Fond za zaštitu okoliša i energetsku učinkovitost</izvorni_sadrzaj>
    <derivirana_varijabla naziv="DomainObject.Predmet.StrankaFormated_1">  FINA Regionalni centar Zagreb; RH MINISTARSTVO FINANCIJA Porezna uprava zastupanog po punomoćniku RH ŽUPANIJSKO DRŽAVNO ODVJETNIŠTVO U ZAGREBU; Fond za zaštitu okoliša i energetsku učinkovitost</derivirana_varijabla>
  </DomainObject.Predmet.StrankaFormated>
  <DomainObject.Predmet.StrankaFormatedOIB>
    <izvorni_sadrzaj>  FINA Regionalni centar Zagreb, OIB 85821130368; RH MINISTARSTVO FINANCIJA Porezna uprava, OIB 18683136487 zastupanog po punomoćniku RH ŽUPANIJSKO DRŽAVNO ODVJETNIŠTVO U ZAGREBU; Fond za zaštitu okoliša i energetsku učinkovitost, OIB 85828625994</izvorni_sadrzaj>
    <derivirana_varijabla naziv="DomainObject.Predmet.StrankaFormatedOIB_1">  FINA Regionalni centar Zagreb, OIB 85821130368; RH MINISTARSTVO FINANCIJA Porezna uprava, OIB 18683136487 zastupanog po punomoćniku RH ŽUPANIJSKO DRŽAVNO ODVJETNIŠTVO U ZAGREBU; Fond za zaštitu okoliša i energetsku učinkovitost, OIB 85828625994</derivirana_varijabla>
  </DomainObject.Predmet.StrankaFormatedOIB>
  <DomainObject.Predmet.StrankaFormatedWithAdress>
    <izvorni_sadrzaj> FINA Regionalni centar Zagreb, Trg svibanjskih žrtava 1995.1, 10000 Zagreb; RH MINISTARSTVO FINANCIJA Porezna uprava zastupanog po punomoćniku RH ŽUPANIJSKO DRŽAVNO ODVJETNIŠTVO U ZAGREBU; Fond za zaštitu okoliša i energetsku učinkovitost, Radnička cesta 80, 10000 Zagreb</izvorni_sadrzaj>
    <derivirana_varijabla naziv="DomainObject.Predmet.StrankaFormatedWithAdress_1"> FINA Regionalni centar Zagreb, Trg svibanjskih žrtava 1995.1, 10000 Zagreb; RH MINISTARSTVO FINANCIJA Porezna uprava zastupanog po punomoćniku RH ŽUPANIJSKO DRŽAVNO ODVJETNIŠTVO U ZAGREBU;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1995.1, 10000 Zagreb; RH MINISTARSTVO FINANCIJA Porezna uprava, OIB 18683136487 zastupanog po punomoćniku RH ŽUPANIJSKO DRŽAVNO ODVJETNIŠTVO U ZAGREBU;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1995.1, 10000 Zagreb; RH MINISTARSTVO FINANCIJA Porezna uprava, OIB 18683136487 zastupanog po punomoćniku RH ŽUPANIJSKO DRŽAVNO ODVJETNIŠTVO U ZAGREBU;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1995.1,10000 Zagreb,RH MINISTARSTVO FINANCIJA Porezna uprava ,Fond za zaštitu okoliša i energetsku učinkovitost Radnička cesta 80,10000 Zagreb</izvorni_sadrzaj>
    <derivirana_varijabla naziv="DomainObject.Predmet.StrankaWithAdress_1">FINA Regionalni centar Zagreb Trg svibanjskih žrtava 1995.1,10000 Zagreb,RH MINISTARSTVO FINANCIJA Porezna uprava 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1995.1,10000 Zagreb,RH MINISTARSTVO FINANCIJA Porezna uprava, OIB 18683136487,Fond za zaštitu okoliša i energetsku učinkovitost, OIB 85828625994, Radnička cesta 80,10000 Zagreb</izvorni_sadrzaj>
    <derivirana_varijabla naziv="DomainObject.Predmet.StrankaWithAdressOIB_1">FINA Regionalni centar Zagreb, OIB 85821130368, Trg svibanjskih žrtava 1995.1,10000 Zagreb,RH MINISTARSTVO FINANCIJA Porezna uprava, OIB 18683136487,Fond za zaštitu okoliša i energetsku učinkovitost, OIB 85828625994, Radnička cesta 80,10000 Zagreb</derivirana_varijabla>
  </DomainObject.Predmet.StrankaWithAdressOIB>
  <DomainObject.Predmet.StrankaNazivFormated>
    <izvorni_sadrzaj>FINA Regionalni centar Zagreb,RH MINISTARSTVO FINANCIJA Porezna uprava,Fond za zaštitu okoliša i energetsku učinkovitost</izvorni_sadrzaj>
    <derivirana_varijabla naziv="DomainObject.Predmet.StrankaNazivFormated_1">FINA Regionalni centar Zagreb,RH MINISTARSTVO FINANCIJA Porezna uprava,Fond za zaštitu okoliša i energetsku učinkovitost</derivirana_varijabla>
  </DomainObject.Predmet.StrankaNazivFormated>
  <DomainObject.Predmet.StrankaNazivFormatedOIB>
    <izvorni_sadrzaj>FINA Regionalni centar Zagreb, OIB 85821130368,RH MINISTARSTVO FINANCIJA Porezna uprava, OIB 18683136487,Fond za zaštitu okoliša i energetsku učinkovitost, OIB 85828625994</izvorni_sadrzaj>
    <derivirana_varijabla naziv="DomainObject.Predmet.StrankaNazivFormatedOIB_1">FINA Regionalni centar Zagreb, OIB 85821130368,RH MINISTARSTVO FINANCIJA Porezna uprava, OIB 18683136487,Fond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 Porezna uprava zastupanog po punomoćniku RH ŽUPANIJSKO DRŽAVNO ODVJETNIŠTVO U ZAGREBU</item>
      <item>Fond za zaštitu okoliša i energetsku učinkovitost</item>
    </izvorni_sadrzaj>
    <derivirana_varijabla naziv="DomainObject.Predmet.StrankaListFormated_1">
      <item>FINA Regionalni centar Zagreb</item>
      <item>RH MINISTARSTVO FINANCIJA Porezna uprava zastupanog po punomoćniku RH ŽUPANIJSKO DRŽAVNO ODVJETNIŠTVO U ZAGREBU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RH MINISTARSTVO FINANCIJA Porezna uprava, OIB 18683136487 zastupanog po punomoćniku RH ŽUPANIJSKO DRŽAVNO ODVJETNIŠTVO U ZAGREBU</item>
      <item>Fond za zaštitu okoliša i energetsku učinkovitost, OIB 85828625994</item>
    </izvorni_sadrzaj>
    <derivirana_varijabla naziv="DomainObject.Predmet.StrankaListFormatedOIB_1">
      <item>FINA Regionalni centar Zagreb, OIB 85821130368</item>
      <item>RH MINISTARSTVO FINANCIJA Porezna uprava, OIB 18683136487 zastupanog po punomoćniku RH ŽUPANIJSKO DRŽAVNO ODVJETNIŠTVO U ZAGREBU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1995.1, 10000 Zagreb</item>
      <item>RH MINISTARSTVO FINANCIJA Porezna uprava zastupanog po punomoćniku RH ŽUPANIJSKO DRŽAVNO ODVJETNIŠTVO U ZAGREBU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1995.1, 10000 Zagreb</item>
      <item>RH MINISTARSTVO FINANCIJA Porezna uprava zastupanog po punomoćniku RH ŽUPANIJSKO DRŽAVNO ODVJETNIŠTVO U ZAGREBU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RH MINISTARSTVO FINANCIJA Porezna uprava, OIB 18683136487 zastupanog po punomoćniku RH ŽUPANIJSKO DRŽAVNO ODVJETNIŠTVO U ZAGREBU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1995.1, 10000 Zagreb</item>
      <item>RH MINISTARSTVO FINANCIJA Porezna uprava, OIB 18683136487 zastupanog po punomoćniku RH ŽUPANIJSKO DRŽAVNO ODVJETNIŠTVO U ZAGREBU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RH MINISTARSTVO FINANCIJA Porezna uprava</item>
      <item>Fond za zaštitu okoliša i energetsku učinkovitost</item>
    </izvorni_sadrzaj>
    <derivirana_varijabla naziv="DomainObject.Predmet.StrankaListNazivFormated_1">
      <item>FINA Regionalni centar Zagreb</item>
      <item>RH MINISTARSTVO FINANCIJA Porezna uprava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OIB 18683136487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RH MINISTARSTVO FINANCIJA Porezna uprava,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STRADA d.o.o. zastupanog po punomoćniku Alen Pavlin</item>
    </izvorni_sadrzaj>
    <derivirana_varijabla naziv="DomainObject.Predmet.ProtuStrankaListFormated_1">
      <item>STRADA d.o.o. zastupanog po punomoćniku Alen Pavlin</item>
    </derivirana_varijabla>
  </DomainObject.Predmet.ProtuStrankaListFormated>
  <DomainObject.Predmet.ProtuStrankaListFormatedOIB>
    <izvorni_sadrzaj>
      <item>STRADA d.o.o., OIB 78360592576 zastupanog po punomoćniku Alen Pavlin</item>
    </izvorni_sadrzaj>
    <derivirana_varijabla naziv="DomainObject.Predmet.ProtuStrankaListFormatedOIB_1">
      <item>STRADA d.o.o., OIB 78360592576 zastupanog po punomoćniku Alen Pavlin</item>
    </derivirana_varijabla>
  </DomainObject.Predmet.ProtuStrankaListFormatedOIB>
  <DomainObject.Predmet.ProtuStrankaListFormatedWithAdress>
    <izvorni_sadrzaj>
      <item>STRADA d.o.o., Slavonska avenija 53, 10000 Zagreb zastupanog po punomoćniku Alen Pavlin</item>
    </izvorni_sadrzaj>
    <derivirana_varijabla naziv="DomainObject.Predmet.ProtuStrankaListFormatedWithAdress_1">
      <item>STRADA d.o.o., Slavonska avenija 53, 10000 Zagreb zastupanog po punomoćniku Alen Pavlin</item>
    </derivirana_varijabla>
  </DomainObject.Predmet.ProtuStrankaListFormatedWithAdress>
  <DomainObject.Predmet.ProtuStrankaListFormatedWithAdressOIB>
    <izvorni_sadrzaj>
      <item>STRADA d.o.o., OIB 78360592576, Slavonska avenija 53, 10000 Zagreb zastupanog po punomoćniku Alen Pavlin</item>
    </izvorni_sadrzaj>
    <derivirana_varijabla naziv="DomainObject.Predmet.ProtuStrankaListFormatedWithAdressOIB_1">
      <item>STRADA d.o.o., OIB 78360592576, Slavonska avenija 53, 10000 Zagreb zastupanog po punomoćniku Alen Pavlin</item>
    </derivirana_varijabla>
  </DomainObject.Predmet.ProtuStrankaListFormatedWithAdressOIB>
  <DomainObject.Predmet.ProtuStrankaListNazivFormated>
    <izvorni_sadrzaj>
      <item>STRADA d.o.o.</item>
    </izvorni_sadrzaj>
    <derivirana_varijabla naziv="DomainObject.Predmet.ProtuStrankaListNazivFormated_1">
      <item>STRADA d.o.o.</item>
    </derivirana_varijabla>
  </DomainObject.Predmet.ProtuStrankaListNazivFormated>
  <DomainObject.Predmet.ProtuStrankaListNazivFormatedOIB>
    <izvorni_sadrzaj>
      <item>STRADA d.o.o., OIB 78360592576</item>
    </izvorni_sadrzaj>
    <derivirana_varijabla naziv="DomainObject.Predmet.ProtuStrankaListNazivFormatedOIB_1">
      <item>STRADA d.o.o., OIB 78360592576</item>
    </derivirana_varijabla>
  </DomainObject.Predmet.ProtuStrankaListNazivFormatedOIB>
  <DomainObject.Predmet.OstaliListFormated>
    <izvorni_sadrzaj>
      <item>RH ŽUPANIJSKO DRŽAVNO ODVJETNIŠTVO U ZAGREBU punomoćnik sudionika u postupku RH MINISTARSTVO FINANCIJA Porezna uprava</item>
      <item>odvj. Vjekoslav Ivančić, OD Ostermann i partneri d.o.o.</item>
      <item>Alen Pavlin punomoćnik sudionika u postupku STRADA d.o.o.</item>
    </izvorni_sadrzaj>
    <derivirana_varijabla naziv="DomainObject.Predmet.OstaliListFormated_1">
      <item>RH ŽUPANIJSKO DRŽAVNO ODVJETNIŠTVO U ZAGREBU punomoćnik sudionika u postupku RH MINISTARSTVO FINANCIJA Porezna uprava</item>
      <item>odvj. Vjekoslav Ivančić, OD Ostermann i partneri d.o.o.</item>
      <item>Alen Pavlin punomoćnik sudionika u postupku STRADA d.o.o.</item>
    </derivirana_varijabla>
  </DomainObject.Predmet.OstaliListFormated>
  <DomainObject.Predmet.OstaliListFormatedOIB>
    <izvorni_sadrzaj>
      <item>RH ŽUPANIJSKO DRŽAVNO ODVJETNIŠTVO U ZAGREBU, OIB 16488001145 punomoćnik sudionika u postupku RH MINISTARSTVO FINANCIJA Porezna uprava</item>
      <item>odvj. Vjekoslav Ivančić, OD Ostermann i partneri d.o.o.</item>
      <item>Alen Pavlin, OIB 33700970955 punomoćnik sudionika u postupku STRADA d.o.o.</item>
    </izvorni_sadrzaj>
    <derivirana_varijabla naziv="DomainObject.Predmet.OstaliListFormatedOIB_1">
      <item>RH ŽUPANIJSKO DRŽAVNO ODVJETNIŠTVO U ZAGREBU, OIB 16488001145 punomoćnik sudionika u postupku RH MINISTARSTVO FINANCIJA Porezna uprava</item>
      <item>odvj. Vjekoslav Ivančić, OD Ostermann i partneri d.o.o.</item>
      <item>Alen Pavlin, OIB 33700970955 punomoćnik sudionika u postupku STRADA d.o.o.</item>
    </derivirana_varijabla>
  </DomainObject.Predmet.OstaliListFormatedOIB>
  <DomainObject.Predmet.OstaliListFormatedWithAdress>
    <izvorni_sadrzaj>
      <item>RH ŽUPANIJSKO DRŽAVNO ODVJETNIŠTVO U ZAGREBU, Savska cesta 41, 10000 Zagreb punomoćnik sudionika u postupku RH MINISTARSTVO FINANCIJA Porezna uprava</item>
      <item>odvj. Vjekoslav Ivančić, OD Ostermann i partneri d.o.o., Ul. grada Vukovara 284, 10000 Zagreb</item>
      <item>Alen Pavlin, Kneza Branimira 105, 10000 Zagreb punomoćnik sudionika u postupku STRADA d.o.o.</item>
    </izvorni_sadrzaj>
    <derivirana_varijabla naziv="DomainObject.Predmet.OstaliListFormatedWithAdress_1">
      <item>RH ŽUPANIJSKO DRŽAVNO ODVJETNIŠTVO U ZAGREBU, Savska cesta 41, 10000 Zagreb punomoćnik sudionika u postupku RH MINISTARSTVO FINANCIJA Porezna uprava</item>
      <item>odvj. Vjekoslav Ivančić, OD Ostermann i partneri d.o.o., Ul. grada Vukovara 284, 10000 Zagreb</item>
      <item>Alen Pavlin, Kneza Branimira 105, 10000 Zagreb punomoćnik sudionika u postupku STRADA d.o.o.</item>
    </derivirana_varijabla>
  </DomainObject.Predmet.OstaliListFormatedWithAdress>
  <DomainObject.Predmet.OstaliListFormatedWithAdressOIB>
    <izvorni_sadrzaj>
      <item>RH ŽUPANIJSKO DRŽAVNO ODVJETNIŠTVO U ZAGREBU, OIB 16488001145, Savska cesta 41, 10000 Zagreb punomoćnik sudionika u postupku RH MINISTARSTVO FINANCIJA Porezna uprava</item>
      <item>odvj. Vjekoslav Ivančić, OD Ostermann i partneri d.o.o., Ul. grada Vukovara 284, 10000 Zagreb</item>
      <item>Alen Pavlin, OIB 33700970955, Kneza Branimira 105, 10000 Zagreb punomoćnik sudionika u postupku STRADA d.o.o.</item>
    </izvorni_sadrzaj>
    <derivirana_varijabla naziv="DomainObject.Predmet.OstaliListFormatedWithAdressOIB_1">
      <item>RH ŽUPANIJSKO DRŽAVNO ODVJETNIŠTVO U ZAGREBU, OIB 16488001145, Savska cesta 41, 10000 Zagreb punomoćnik sudionika u postupku RH MINISTARSTVO FINANCIJA Porezna uprava</item>
      <item>odvj. Vjekoslav Ivančić, OD Ostermann i partneri d.o.o., Ul. grada Vukovara 284, 10000 Zagreb</item>
      <item>Alen Pavlin, OIB 33700970955, Kneza Branimira 105, 10000 Zagreb punomoćnik sudionika u postupku STRADA d.o.o.</item>
    </derivirana_varijabla>
  </DomainObject.Predmet.OstaliListFormatedWithAdressOIB>
  <DomainObject.Predmet.OstaliListNazivFormated>
    <izvorni_sadrzaj>
      <item>RH ŽUPANIJSKO DRŽAVNO ODVJETNIŠTVO U ZAGREBU</item>
      <item>odvj. Vjekoslav Ivančić, OD Ostermann i partneri d.o.o.</item>
      <item>Alen Pavlin</item>
    </izvorni_sadrzaj>
    <derivirana_varijabla naziv="DomainObject.Predmet.OstaliListNazivFormated_1">
      <item>RH ŽUPANIJSKO DRŽAVNO ODVJETNIŠTVO U ZAGREBU</item>
      <item>odvj. Vjekoslav Ivančić, OD Ostermann i partneri d.o.o.</item>
      <item>Alen Pavlin</item>
    </derivirana_varijabla>
  </DomainObject.Predmet.OstaliListNazivFormated>
  <DomainObject.Predmet.OstaliListNazivFormatedOIB>
    <izvorni_sadrzaj>
      <item>RH ŽUPANIJSKO DRŽAVNO ODVJETNIŠTVO U ZAGREBU, OIB 16488001145</item>
      <item>odvj. Vjekoslav Ivančić, OD Ostermann i partneri d.o.o.</item>
      <item>Alen Pavlin, OIB 33700970955</item>
    </izvorni_sadrzaj>
    <derivirana_varijabla naziv="DomainObject.Predmet.OstaliListNazivFormatedOIB_1">
      <item>RH ŽUPANIJSKO DRŽAVNO ODVJETNIŠTVO U ZAGREBU, OIB 16488001145</item>
      <item>odvj. Vjekoslav Ivančić, OD Ostermann i partneri d.o.o.</item>
      <item>Alen Pavlin, OIB 33700970955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St-567/2018-31</izvorni_sadrzaj>
    <derivirana_varijabla naziv="DomainObject.PoslovniBrojDokumenta_1">St-567/2018-31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STRADA d.o.o.</izvorni_sadrzaj>
    <derivirana_varijabla naziv="DomainObject.Predmet.ProtustrankaIDrugi_1">STRADA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STRADA d.o.o., OIB 78360592576, Slavonska avenija 53, 10000 Zagreb</izvorni_sadrzaj>
    <derivirana_varijabla naziv="DomainObject.Predmet.ProtustrankaIDrugiAdressOIB_1">STRADA d.o.o., OIB 78360592576, Slavonska avenija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STRADA d.o.o.</item>
      <item>FINA Regionalni centar Zagreb</item>
      <item>RH MINISTARSTVO FINANCIJA Porezna uprava</item>
      <item>RH ŽUPANIJSKO DRŽAVNO ODVJETNIŠTVO U ZAGREBU</item>
      <item>odvj. Vjekoslav Ivančić, OD Ostermann i partneri d.o.o.</item>
      <item>Fond za zaštitu okoliša i energetsku učinkovitost</item>
      <item>Alen Pavlin</item>
    </izvorni_sadrzaj>
    <derivirana_varijabla naziv="DomainObject.Predmet.SudioniciListNaziv_1">
      <item>STRADA d.o.o.</item>
      <item>FINA Regionalni centar Zagreb</item>
      <item>RH MINISTARSTVO FINANCIJA Porezna uprava</item>
      <item>RH ŽUPANIJSKO DRŽAVNO ODVJETNIŠTVO U ZAGREBU</item>
      <item>odvj. Vjekoslav Ivančić, OD Ostermann i partneri d.o.o.</item>
      <item>Fond za zaštitu okoliša i energetsku učinkovitost</item>
      <item>Alen Pavlin</item>
    </derivirana_varijabla>
  </DomainObject.Predmet.SudioniciListNaziv>
  <DomainObject.Predmet.SudioniciListAdressOIB>
    <izvorni_sadrzaj>
      <item>STRADA d.o.o., OIB 78360592576, Slavonska avenija 53,10000 Zagreb</item>
      <item>FINA Regionalni centar Zagreb, OIB 85821130368, Trg svibanjskih žrtava 1995.1,10000 Zagreb</item>
      <item>RH MINISTARSTVO FINANCIJA Porezna uprava, OIB 18683136487</item>
      <item>RH ŽUPANIJSKO DRŽAVNO ODVJETNIŠTVO U ZAGREBU, OIB 16488001145, Savska cesta 41,10000 Zagreb</item>
      <item>odvj. Vjekoslav Ivančić, OD Ostermann i partneri d.o.o., Ul. grada Vukovara 284,10000 Zagreb</item>
      <item>Fond za zaštitu okoliša i energetsku učinkovitost, OIB 85828625994, Radnička cesta 80,10000 Zagreb</item>
      <item>Alen Pavlin, OIB 33700970955, Kneza Branimira 105,10000 Zagreb</item>
    </izvorni_sadrzaj>
    <derivirana_varijabla naziv="DomainObject.Predmet.SudioniciListAdressOIB_1">
      <item>STRADA d.o.o., OIB 78360592576, Slavonska avenija 53,10000 Zagreb</item>
      <item>FINA Regionalni centar Zagreb, OIB 85821130368, Trg svibanjskih žrtava 1995.1,10000 Zagreb</item>
      <item>RH MINISTARSTVO FINANCIJA Porezna uprava, OIB 18683136487</item>
      <item>RH ŽUPANIJSKO DRŽAVNO ODVJETNIŠTVO U ZAGREBU, OIB 16488001145, Savska cesta 41,10000 Zagreb</item>
      <item>odvj. Vjekoslav Ivančić, OD Ostermann i partneri d.o.o., Ul. grada Vukovara 284,10000 Zagreb</item>
      <item>Fond za zaštitu okoliša i energetsku učinkovitost, OIB 85828625994, Radnička cesta 80,10000 Zagreb</item>
      <item>Alen Pavlin, OIB 33700970955, Kneza Branimira 105,10000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78360592576</item>
      <item>, OIB 85821130368</item>
      <item>, OIB 18683136487</item>
      <item>, OIB 16488001145</item>
      <item>, OIB null</item>
      <item>, OIB 85828625994</item>
      <item>, OIB 33700970955</item>
    </izvorni_sadrzaj>
    <derivirana_varijabla naziv="DomainObject.Predmet.SudioniciListNazivOIB_1">
      <item>, OIB 78360592576</item>
      <item>, OIB 85821130368</item>
      <item>, OIB 18683136487</item>
      <item>, OIB 16488001145</item>
      <item>, OIB null</item>
      <item>, OIB 85828625994</item>
      <item>, OIB 33700970955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St-567/2018-30</izvorni_sadrzaj>
    <derivirana_varijabla naziv="DomainObject.PredzadnjaOdlukaIzPredmeta.Oznaka_1">St-567/2018-30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760</properties:Words>
  <properties:Characters>4170</properties:Characters>
  <properties:Lines>107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2019-03-07T07:35:00Z</dcterms:created>
  <dc:creator>Monika Grbac</dc:creator>
  <cp:lastModifiedBy>Monika Grbac</cp:lastModifiedBy>
  <cp:lastPrinted>2019-03-08T12:16:00Z</cp:lastPrinted>
  <dcterms:modified xmlns:xsi="http://www.w3.org/2001/XMLSchema-instance" xsi:type="dcterms:W3CDTF">2019-03-08T12:16:00Z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St-567/2018-31 / Odluka - Rješenje - trošak (ST-567-18 STRADA.docx)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