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d30f" w14:paraId="45dd30f" w:rsidRDefault="00E223A6" w:rsidP="00B542FA" w:rsidR="00E223A6">
      <w:pPr>
        <w:jc w:val="both"/>
        <w15:collapsed w:val="false"/>
      </w:pPr>
      <w:bookmarkStart w:name="_GoBack" w:id="0"/>
      <w:bookmarkEnd w:id="0"/>
    </w:p>
    <w:p w:rsidRDefault="00F95FDA" w:rsidP="00B542FA" w:rsidR="00E223A6">
      <w:pPr>
        <w:jc w:val="both"/>
      </w:pPr>
      <w:r>
        <w:rPr>
          <w:noProof/>
        </w:rPr>
        <w:t xml:space="preserve">           </w:t>
      </w:r>
      <w:r w:rsidR="00E223A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FDA" w:rsidP="00F95FDA" w:rsidR="00203307" w:rsidRPr="007F5454">
      <w:r>
        <w:t xml:space="preserve"> </w:t>
      </w:r>
      <w:r w:rsidR="00203307"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</w:t>
      </w:r>
      <w:proofErr w:type="spellStart"/>
      <w:r w:rsidR="007F5454">
        <w:t>Amruševa</w:t>
      </w:r>
      <w:proofErr w:type="spellEnd"/>
      <w:r w:rsidR="007622C5">
        <w:t xml:space="preserve"> 2/II</w:t>
      </w:r>
      <w:r w:rsidR="007622C5">
        <w:tab/>
      </w:r>
      <w:r w:rsidR="007622C5">
        <w:tab/>
      </w:r>
      <w:r w:rsidR="007622C5">
        <w:tab/>
      </w:r>
      <w:r w:rsidR="007622C5">
        <w:tab/>
      </w:r>
      <w:r w:rsidR="007622C5">
        <w:tab/>
      </w:r>
      <w:r w:rsidR="007622C5">
        <w:tab/>
      </w:r>
      <w:r w:rsidR="007622C5">
        <w:tab/>
        <w:t xml:space="preserve">     </w:t>
      </w:r>
      <w:r w:rsidR="00912165">
        <w:t xml:space="preserve"> 67. St-</w:t>
      </w:r>
      <w:r w:rsidR="007622C5">
        <w:t>605/13-66</w:t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203307" w:rsidP="007F5454" w:rsidR="00DB2BF3" w:rsidRPr="00DB2BF3">
      <w:pPr>
        <w:ind w:firstLine="708"/>
        <w:jc w:val="both"/>
        <w:rPr>
          <w:lang w:val="en-US"/>
        </w:rPr>
      </w:pPr>
      <w:r w:rsidRPr="00203307">
        <w:t xml:space="preserve">Trgovački sud u Zagrebu, po sucu Gordanu </w:t>
      </w:r>
      <w:proofErr w:type="spellStart"/>
      <w:r w:rsidRPr="00203307">
        <w:t>Zubaku</w:t>
      </w:r>
      <w:proofErr w:type="spellEnd"/>
      <w:r w:rsidRPr="00203307">
        <w:t xml:space="preserve">, u stečajnom  postupku nad dužnikom </w:t>
      </w:r>
      <w:r w:rsidR="00D65E7B" w:rsidRPr="00D65E7B">
        <w:rPr>
          <w:bCs/>
        </w:rPr>
        <w:t>T.D.F. d.o.o. u stečaju, Petrinja, Mala Gorica 90, OIB: 78499902770</w:t>
      </w:r>
      <w:r w:rsidR="00DB2BF3" w:rsidRPr="00DB2BF3">
        <w:rPr>
          <w:lang w:val="en-US"/>
        </w:rPr>
        <w:t xml:space="preserve">, </w:t>
      </w:r>
      <w:r w:rsidR="00EF0961">
        <w:rPr>
          <w:lang w:val="en-US"/>
        </w:rPr>
        <w:br/>
      </w:r>
      <w:r w:rsidR="00D65E7B">
        <w:rPr>
          <w:lang w:val="en-US"/>
        </w:rPr>
        <w:t xml:space="preserve">30. </w:t>
      </w:r>
      <w:proofErr w:type="spellStart"/>
      <w:r w:rsidR="00D65E7B">
        <w:rPr>
          <w:lang w:val="en-US"/>
        </w:rPr>
        <w:t>ožujka</w:t>
      </w:r>
      <w:proofErr w:type="spellEnd"/>
      <w:r w:rsidR="00D65E7B">
        <w:rPr>
          <w:lang w:val="en-US"/>
        </w:rPr>
        <w:t xml:space="preserve"> 2018</w:t>
      </w:r>
      <w:r w:rsidR="00EF0961">
        <w:rPr>
          <w:lang w:val="en-US"/>
        </w:rPr>
        <w:t>.</w:t>
      </w:r>
      <w:r w:rsidR="00DB2BF3" w:rsidRPr="00DB2BF3">
        <w:rPr>
          <w:lang w:val="en-US"/>
        </w:rPr>
        <w:t xml:space="preserve">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D65E7B">
        <w:t>St-605/13</w:t>
      </w:r>
      <w:r w:rsidR="006456E1">
        <w:t xml:space="preserve">, </w:t>
      </w:r>
      <w:r w:rsidRPr="006456E1">
        <w:t xml:space="preserve">nad stečajnim dužnikom, </w:t>
      </w:r>
      <w:r w:rsidR="00D65E7B" w:rsidRPr="00D65E7B">
        <w:rPr>
          <w:bCs/>
        </w:rPr>
        <w:t>T.D.F. d.o.o. u stečaju, Petrinja, Mala Gorica 90</w:t>
      </w:r>
      <w:r w:rsidR="00D65E7B">
        <w:rPr>
          <w:bCs/>
        </w:rPr>
        <w:t>.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1A3790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>diobu u ovom p</w:t>
      </w:r>
      <w:r w:rsidR="00D65E7B">
        <w:t>ostupku</w:t>
      </w:r>
      <w:r w:rsidR="001A3790" w:rsidRPr="006456E1">
        <w:t xml:space="preserve"> podneskom od </w:t>
      </w:r>
      <w:r w:rsidR="00D65E7B">
        <w:t>20. ožujka 2018</w:t>
      </w:r>
      <w:r>
        <w:t>.,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>
        <w:t xml:space="preserve"> </w:t>
      </w:r>
      <w:r w:rsidR="002B46BF">
        <w:t>drugog</w:t>
      </w:r>
      <w:r w:rsidR="001A3790" w:rsidRPr="006456E1">
        <w:t xml:space="preserve"> višeg isplatnog reda u iznosu od </w:t>
      </w:r>
      <w:r w:rsidR="002B46BF">
        <w:t>16.397,96</w:t>
      </w:r>
      <w:r>
        <w:t xml:space="preserve"> kn</w:t>
      </w:r>
      <w:r w:rsidR="00054AFD">
        <w:t xml:space="preserve"> ili 2,047% utvrđenih </w:t>
      </w:r>
      <w:proofErr w:type="spellStart"/>
      <w:r w:rsidR="00054AFD">
        <w:t>tražbima</w:t>
      </w:r>
      <w:proofErr w:type="spellEnd"/>
      <w:r>
        <w:t xml:space="preserve"> te je priložio</w:t>
      </w:r>
      <w:r w:rsidR="00EF0961">
        <w:t xml:space="preserve"> završni popis – diob</w:t>
      </w:r>
      <w:r w:rsidR="00203307">
        <w:t>ni</w:t>
      </w:r>
      <w:r w:rsidR="001A3790" w:rsidRPr="006456E1">
        <w:t xml:space="preserve"> popis s podacima iznosa prijedloga namirenja i preostalim iznosima koji neće biti isplaćeni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A62F4B" w:rsidRPr="006456E1">
        <w:t xml:space="preserve"> Stečajnog zakona 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90700A" w:rsidR="0090700A" w:rsidRPr="006456E1">
      <w:pPr>
        <w:jc w:val="center"/>
      </w:pPr>
      <w:r w:rsidRPr="006456E1">
        <w:t xml:space="preserve">U Zagrebu </w:t>
      </w:r>
      <w:r w:rsidR="002B46BF" w:rsidRPr="002B46BF">
        <w:rPr>
          <w:lang w:val="en-US"/>
        </w:rPr>
        <w:t xml:space="preserve">30. </w:t>
      </w:r>
      <w:proofErr w:type="spellStart"/>
      <w:r w:rsidR="002B46BF" w:rsidRPr="002B46BF">
        <w:rPr>
          <w:lang w:val="en-US"/>
        </w:rPr>
        <w:t>ožujka</w:t>
      </w:r>
      <w:proofErr w:type="spellEnd"/>
      <w:r w:rsidR="002B46BF" w:rsidRPr="002B46BF">
        <w:rPr>
          <w:lang w:val="en-US"/>
        </w:rPr>
        <w:t xml:space="preserve"> 2018</w:t>
      </w:r>
      <w:r w:rsidRPr="006456E1">
        <w:t>.</w:t>
      </w:r>
      <w:r w:rsidR="0090700A" w:rsidRPr="006456E1">
        <w:t xml:space="preserve"> </w:t>
      </w:r>
    </w:p>
    <w:p w:rsidRDefault="0090700A" w:rsidP="00A77317" w:rsidR="0090700A" w:rsidRPr="006456E1">
      <w:pPr>
        <w:ind w:left="3540"/>
        <w:rPr>
          <w:b/>
        </w:rPr>
      </w:pPr>
    </w:p>
    <w:p w:rsidRDefault="005078C7" w:rsidP="005078C7" w:rsidR="005078C7" w:rsidRPr="006456E1"/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E223A6" w:rsidR="00A62F4B" w:rsidRPr="00E223A6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 xml:space="preserve">Gordan </w:t>
      </w:r>
      <w:proofErr w:type="spellStart"/>
      <w:r w:rsidR="007C0282" w:rsidRPr="006456E1">
        <w:t>Zubak</w:t>
      </w:r>
      <w:proofErr w:type="spellEnd"/>
      <w:r w:rsidR="00F95FDA">
        <w:t>,v.r.</w:t>
      </w: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A62F4B" w:rsidR="00A62F4B" w:rsidRPr="006456E1">
      <w:pPr>
        <w:jc w:val="both"/>
      </w:pPr>
      <w:r w:rsidRPr="006456E1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456E1">
          <w:t>Visoki trgovački sud</w:t>
        </w:r>
      </w:smartTag>
      <w:r w:rsidRPr="006456E1">
        <w:t xml:space="preserve"> RH u roku od 8 dana od dana dostave rješenja.  </w:t>
      </w:r>
    </w:p>
    <w:p w:rsidRDefault="00F95FDA" w:rsidP="00F95FDA" w:rsidR="00F95FDA">
      <w:pPr>
        <w:ind w:left="720"/>
      </w:pPr>
    </w:p>
    <w:p w:rsidRDefault="00F95FDA" w:rsidP="00F95FDA" w:rsidR="00F95FDA">
      <w:pPr>
        <w:ind w:left="720"/>
      </w:pPr>
    </w:p>
    <w:p w:rsidRDefault="00F95FDA" w:rsidP="00400817" w:rsidR="00F95FDA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</w:p>
    <w:p w:rsidRDefault="00F95FDA" w:rsidP="00400817" w:rsidR="00F95FDA" w:rsidRPr="00400817">
      <w:pPr>
        <w:ind w:left="5664"/>
      </w:pPr>
      <w:r w:rsidRPr="00400817">
        <w:t xml:space="preserve">        Dijana Hadžić</w:t>
      </w:r>
    </w:p>
    <w:p w:rsidRDefault="007C0014" w:rsidP="00F95FDA" w:rsidR="005078C7" w:rsidRPr="006456E1">
      <w:pPr>
        <w:ind w:left="720"/>
      </w:pPr>
      <w:r w:rsidRPr="006456E1">
        <w:t xml:space="preserve"> </w:t>
      </w:r>
    </w:p>
    <w:sectPr w:rsidSect="00F95FDA" w:rsidR="005078C7" w:rsidRPr="006456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54AFD"/>
    <w:rsid w:val="000C4A2B"/>
    <w:rsid w:val="00107B00"/>
    <w:rsid w:val="00176073"/>
    <w:rsid w:val="001A3790"/>
    <w:rsid w:val="00203307"/>
    <w:rsid w:val="002B46BF"/>
    <w:rsid w:val="003C692C"/>
    <w:rsid w:val="0046020C"/>
    <w:rsid w:val="0050010F"/>
    <w:rsid w:val="005078C7"/>
    <w:rsid w:val="005447B3"/>
    <w:rsid w:val="00581DF1"/>
    <w:rsid w:val="00642B6B"/>
    <w:rsid w:val="006456E1"/>
    <w:rsid w:val="006644E0"/>
    <w:rsid w:val="00727700"/>
    <w:rsid w:val="007622C5"/>
    <w:rsid w:val="007C0014"/>
    <w:rsid w:val="007C0282"/>
    <w:rsid w:val="007F4354"/>
    <w:rsid w:val="007F5454"/>
    <w:rsid w:val="0090700A"/>
    <w:rsid w:val="00912165"/>
    <w:rsid w:val="009151C4"/>
    <w:rsid w:val="00A62F4B"/>
    <w:rsid w:val="00A66BD2"/>
    <w:rsid w:val="00A77317"/>
    <w:rsid w:val="00B04AE3"/>
    <w:rsid w:val="00BB4D3C"/>
    <w:rsid w:val="00C13CBD"/>
    <w:rsid w:val="00CB2690"/>
    <w:rsid w:val="00CC222A"/>
    <w:rsid w:val="00D17CA3"/>
    <w:rsid w:val="00D65E7B"/>
    <w:rsid w:val="00D92B24"/>
    <w:rsid w:val="00D966A3"/>
    <w:rsid w:val="00DB2BF3"/>
    <w:rsid w:val="00E223A6"/>
    <w:rsid w:val="00E75EA5"/>
    <w:rsid w:val="00EF0961"/>
    <w:rsid w:val="00F95FDA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3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5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F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3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5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F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završnu diobu</izvorni_sadrzaj>
    <derivirana_varijabla naziv="DomainObject.Primjedba_1">suglasnost za završnu diobu</derivirana_varijabla>
  </DomainObject.Primjedba>
  <DomainObject.Oznaka>
    <izvorni_sadrzaj>St-605/2013-66</izvorni_sadrzaj>
    <derivirana_varijabla naziv="DomainObject.Oznaka_1">St-605/2013-66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St-605/2013</izvorni_sadrzaj>
    <derivirana_varijabla naziv="DomainObject.Predmet.OznakaBroj_1">St-605/2013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T.D.F.  d.o.o. zastupanog po punomoćniku ZZ Josip Slanec</izvorni_sadrzaj>
    <derivirana_varijabla naziv="DomainObject.Predmet.ProtustrankaFormated_1">  T.D.F.  d.o.o. zastupanog po punomoćniku ZZ Josip Slanec</derivirana_varijabla>
  </DomainObject.Predmet.ProtustrankaFormated>
  <DomainObject.Predmet.ProtustrankaFormatedOIB>
    <izvorni_sadrzaj>  T.D.F.  d.o.o., OIB 78499902770 zastupanog po punomoćniku ZZ Josip Slanec</izvorni_sadrzaj>
    <derivirana_varijabla naziv="DomainObject.Predmet.ProtustrankaFormatedOIB_1">  T.D.F.  d.o.o., OIB 78499902770 zastupanog po punomoćniku ZZ Josip Slanec</derivirana_varijabla>
  </DomainObject.Predmet.ProtustrankaFormatedOIB>
  <DomainObject.Predmet.ProtustrankaFormatedWithAdress>
    <izvorni_sadrzaj> T.D.F.  d.o.o., Mala Gorica 90, 44250 Petrinja zastupanog po punomoćniku ZZ Josip Slanec</izvorni_sadrzaj>
    <derivirana_varijabla naziv="DomainObject.Predmet.ProtustrankaFormatedWithAdress_1"> T.D.F.  d.o.o., Mala Gorica 90, 44250 Petrinja zastupanog po punomoćniku ZZ Josip Slanec</derivirana_varijabla>
  </DomainObject.Predmet.ProtustrankaFormatedWithAdress>
  <DomainObject.Predmet.ProtustrankaFormatedWithAdressOIB>
    <izvorni_sadrzaj> T.D.F.  d.o.o., OIB 78499902770, Mala Gorica 90, 44250 Petrinja zastupanog po punomoćniku ZZ Josip Slanec</izvorni_sadrzaj>
    <derivirana_varijabla naziv="DomainObject.Predmet.ProtustrankaFormatedWithAdressOIB_1"> T.D.F.  d.o.o., OIB 78499902770, Mala Gorica 90, 44250 Petrinja zastupanog po punomoćniku ZZ Josip Slanec</derivirana_varijabla>
  </DomainObject.Predmet.ProtustrankaFormatedWithAdressOIB>
  <DomainObject.Predmet.ProtustrankaWithAdress>
    <izvorni_sadrzaj>T.D.F.  d.o.o. Mala Gorica 90, 44250 Petrinja</izvorni_sadrzaj>
    <derivirana_varijabla naziv="DomainObject.Predmet.ProtustrankaWithAdress_1">T.D.F.  d.o.o. Mala Gorica 90, 44250 Petrinja</derivirana_varijabla>
  </DomainObject.Predmet.ProtustrankaWithAdress>
  <DomainObject.Predmet.ProtustrankaWithAdressOIB>
    <izvorni_sadrzaj>T.D.F.  d.o.o., OIB 78499902770, Mala Gorica 90, 44250 Petrinja</izvorni_sadrzaj>
    <derivirana_varijabla naziv="DomainObject.Predmet.ProtustrankaWithAdressOIB_1">T.D.F.  d.o.o., OIB 78499902770, Mala Gorica 90, 44250 Petrinja</derivirana_varijabla>
  </DomainObject.Predmet.ProtustrankaWithAdressOIB>
  <DomainObject.Predmet.ProtustrankaNazivFormated>
    <izvorni_sadrzaj>T.D.F.  d.o.o.</izvorni_sadrzaj>
    <derivirana_varijabla naziv="DomainObject.Predmet.ProtustrankaNazivFormated_1">T.D.F.  d.o.o.</derivirana_varijabla>
  </DomainObject.Predmet.ProtustrankaNazivFormated>
  <DomainObject.Predmet.ProtustrankaNazivFormatedOIB>
    <izvorni_sadrzaj>T.D.F.  d.o.o., OIB 78499902770</izvorni_sadrzaj>
    <derivirana_varijabla naziv="DomainObject.Predmet.ProtustrankaNazivFormatedOIB_1">T.D.F.  d.o.o., OIB 78499902770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Vrtni put 3, 10000 Zagreb</izvorni_sadrzaj>
    <derivirana_varijabla naziv="DomainObject.Predmet.StrankaFormatedWithAdress_1"> FINA, Vrtni put 3, 10000 Zagreb</derivirana_varijabla>
  </DomainObject.Predmet.StrankaFormatedWithAdress>
  <DomainObject.Predmet.StrankaFormatedWithAdressOIB>
    <izvorni_sadrzaj> FINA, OIB 85821130368, Vrtni put 3, 10000 Zagreb</izvorni_sadrzaj>
    <derivirana_varijabla naziv="DomainObject.Predmet.StrankaFormatedWithAdressOIB_1"> FINA, OIB 85821130368, Vrtni put 3, 10000 Zagreb</derivirana_varijabla>
  </DomainObject.Predmet.StrankaFormatedWithAdressOIB>
  <DomainObject.Predmet.StrankaWithAdress>
    <izvorni_sadrzaj>FINA Vrtni put 3,10000 Zagreb</izvorni_sadrzaj>
    <derivirana_varijabla naziv="DomainObject.Predmet.StrankaWithAdress_1">FINA Vrtni put 3,10000 Zagreb</derivirana_varijabla>
  </DomainObject.Predmet.StrankaWithAdress>
  <DomainObject.Predmet.StrankaWithAdressOIB>
    <izvorni_sadrzaj>FINA, OIB 85821130368, Vrtni put 3,10000 Zagreb</izvorni_sadrzaj>
    <derivirana_varijabla naziv="DomainObject.Predmet.StrankaWithAdressOIB_1">FINA, OIB 85821130368, Vrtni put 3,10000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Vrtni put 3, 10000 Zagreb</item>
    </izvorni_sadrzaj>
    <derivirana_varijabla naziv="DomainObject.Predmet.StrankaListFormatedWithAdress_1">
      <item>FINA, Vrtni put 3, 10000 Zagreb</item>
    </derivirana_varijabla>
  </DomainObject.Predmet.StrankaListFormatedWithAdress>
  <DomainObject.Predmet.StrankaListFormatedWithAdressOIB>
    <izvorni_sadrzaj>
      <item>FINA, OIB 85821130368, Vrtni put 3, 10000 Zagreb</item>
    </izvorni_sadrzaj>
    <derivirana_varijabla naziv="DomainObject.Predmet.StrankaListFormatedWithAdressOIB_1">
      <item>FINA, OIB 85821130368, Vrtni put 3,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T.D.F.  d.o.o. zastupanog po punomoćniku ZZ Josip Slanec</item>
    </izvorni_sadrzaj>
    <derivirana_varijabla naziv="DomainObject.Predmet.ProtuStrankaListFormated_1">
      <item>T.D.F.  d.o.o. zastupanog po punomoćniku ZZ Josip Slanec</item>
    </derivirana_varijabla>
  </DomainObject.Predmet.ProtuStrankaListFormated>
  <DomainObject.Predmet.ProtuStrankaListFormatedOIB>
    <izvorni_sadrzaj>
      <item>T.D.F.  d.o.o., OIB 78499902770 zastupanog po punomoćniku ZZ Josip Slanec</item>
    </izvorni_sadrzaj>
    <derivirana_varijabla naziv="DomainObject.Predmet.ProtuStrankaListFormatedOIB_1">
      <item>T.D.F.  d.o.o., OIB 78499902770 zastupanog po punomoćniku ZZ Josip Slanec</item>
    </derivirana_varijabla>
  </DomainObject.Predmet.ProtuStrankaListFormatedOIB>
  <DomainObject.Predmet.ProtuStrankaListFormatedWithAdress>
    <izvorni_sadrzaj>
      <item>T.D.F.  d.o.o., Mala Gorica 90, 44250 Petrinja zastupanog po punomoćniku ZZ Josip Slanec</item>
    </izvorni_sadrzaj>
    <derivirana_varijabla naziv="DomainObject.Predmet.ProtuStrankaListFormatedWithAdress_1">
      <item>T.D.F.  d.o.o., Mala Gorica 90, 44250 Petrinja zastupanog po punomoćniku ZZ Josip Slanec</item>
    </derivirana_varijabla>
  </DomainObject.Predmet.ProtuStrankaListFormatedWithAdress>
  <DomainObject.Predmet.ProtuStrankaListFormatedWithAdressOIB>
    <izvorni_sadrzaj>
      <item>T.D.F.  d.o.o., OIB 78499902770, Mala Gorica 90, 44250 Petrinja zastupanog po punomoćniku ZZ Josip Slanec</item>
    </izvorni_sadrzaj>
    <derivirana_varijabla naziv="DomainObject.Predmet.ProtuStrankaListFormatedWithAdressOIB_1">
      <item>T.D.F.  d.o.o., OIB 78499902770, Mala Gorica 90, 44250 Petrinja zastupanog po punomoćniku ZZ Josip Slanec</item>
    </derivirana_varijabla>
  </DomainObject.Predmet.ProtuStrankaListFormatedWithAdressOIB>
  <DomainObject.Predmet.ProtuStrankaListNazivFormated>
    <izvorni_sadrzaj>
      <item>T.D.F.  d.o.o.</item>
    </izvorni_sadrzaj>
    <derivirana_varijabla naziv="DomainObject.Predmet.ProtuStrankaListNazivFormated_1">
      <item>T.D.F.  d.o.o.</item>
    </derivirana_varijabla>
  </DomainObject.Predmet.ProtuStrankaListNazivFormated>
  <DomainObject.Predmet.ProtuStrankaListNazivFormatedOIB>
    <izvorni_sadrzaj>
      <item>T.D.F.  d.o.o., OIB 78499902770</item>
    </izvorni_sadrzaj>
    <derivirana_varijabla naziv="DomainObject.Predmet.ProtuStrankaListNazivFormatedOIB_1">
      <item>T.D.F.  d.o.o., OIB 78499902770</item>
    </derivirana_varijabla>
  </DomainObject.Predmet.ProtuStrankaListNazivFormatedOIB>
  <DomainObject.Predmet.OstaliListFormated>
    <izvorni_sadrzaj>
      <item>ZZ Josip Slanec punomoćnik sudionika u postupku T.D.F.  d.o.o.</item>
      <item>Pavao Mrkonjić</item>
    </izvorni_sadrzaj>
    <derivirana_varijabla naziv="DomainObject.Predmet.OstaliListFormated_1">
      <item>ZZ Josip Slanec punomoćnik sudionika u postupku T.D.F.  d.o.o.</item>
      <item>Pavao Mrkonjić</item>
    </derivirana_varijabla>
  </DomainObject.Predmet.OstaliListFormated>
  <DomainObject.Predmet.OstaliListFormatedOIB>
    <izvorni_sadrzaj>
      <item>ZZ Josip Slanec punomoćnik sudionika u postupku T.D.F.  d.o.o.</item>
      <item>Pavao Mrkonjić, OIB 50443048410</item>
    </izvorni_sadrzaj>
    <derivirana_varijabla naziv="DomainObject.Predmet.OstaliListFormatedOIB_1">
      <item>ZZ Josip Slanec punomoćnik sudionika u postupku T.D.F.  d.o.o.</item>
      <item>Pavao Mrkonjić, OIB 50443048410</item>
    </derivirana_varijabla>
  </DomainObject.Predmet.OstaliListFormatedOIB>
  <DomainObject.Predmet.OstaliListFormatedWithAdress>
    <izvorni_sadrzaj>
      <item>ZZ Josip Slanec, Mala Gorica 90, 44250 Petrinja punomoćnik sudionika u postupku T.D.F.  d.o.o.</item>
      <item>Pavao Mrkonjić, Ante Topića Mimare 24, 10000 Zagreb</item>
    </izvorni_sadrzaj>
    <derivirana_varijabla naziv="DomainObject.Predmet.OstaliListFormatedWithAdress_1">
      <item>ZZ Josip Slanec, Mala Gorica 90, 44250 Petrinja punomoćnik sudionika u postupku T.D.F.  d.o.o.</item>
      <item>Pavao Mrkonjić, Ante Topića Mimare 24, 10000 Zagreb</item>
    </derivirana_varijabla>
  </DomainObject.Predmet.OstaliListFormatedWithAdress>
  <DomainObject.Predmet.OstaliListFormatedWithAdressOIB>
    <izvorni_sadrzaj>
      <item>ZZ Josip Slanec, Mala Gorica 90, 44250 Petrinja punomoćnik sudionika u postupku T.D.F.  d.o.o.</item>
      <item>Pavao Mrkonjić, OIB 50443048410, Ante Topića Mimare 24, 10000 Zagreb</item>
    </izvorni_sadrzaj>
    <derivirana_varijabla naziv="DomainObject.Predmet.OstaliListFormatedWithAdressOIB_1">
      <item>ZZ Josip Slanec, Mala Gorica 90, 44250 Petrinja punomoćnik sudionika u postupku T.D.F.  d.o.o.</item>
      <item>Pavao Mrkonjić, OIB 50443048410, Ante Topića Mimare 24, 10000 Zagreb</item>
    </derivirana_varijabla>
  </DomainObject.Predmet.OstaliListFormatedWithAdressOIB>
  <DomainObject.Predmet.OstaliListNazivFormated>
    <izvorni_sadrzaj>
      <item>ZZ Josip Slanec</item>
      <item>Pavao Mrkonjić</item>
    </izvorni_sadrzaj>
    <derivirana_varijabla naziv="DomainObject.Predmet.OstaliListNazivFormated_1">
      <item>ZZ Josip Slanec</item>
      <item>Pavao Mrkonjić</item>
    </derivirana_varijabla>
  </DomainObject.Predmet.OstaliListNazivFormated>
  <DomainObject.Predmet.OstaliListNazivFormatedOIB>
    <izvorni_sadrzaj>
      <item>ZZ Josip Slanec</item>
      <item>Pavao Mrkonjić, OIB 50443048410</item>
    </izvorni_sadrzaj>
    <derivirana_varijabla naziv="DomainObject.Predmet.OstaliListNazivFormatedOIB_1">
      <item>ZZ Josip Slanec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St-605/2013-66</izvorni_sadrzaj>
    <derivirana_varijabla naziv="DomainObject.PoslovniBrojDokumenta_1">St-605/2013-66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T.D.F.  d.o.o.</izvorni_sadrzaj>
    <derivirana_varijabla naziv="DomainObject.Predmet.ProtustrankaIDrugi_1">T.D.F.  d.o.o.</derivirana_varijabla>
  </DomainObject.Predmet.ProtustrankaIDrugi>
  <DomainObject.Predmet.StrankaIDrugiAdressOIB>
    <izvorni_sadrzaj>FINA, OIB 85821130368, Vrtni put 3, 10000 Zagreb</izvorni_sadrzaj>
    <derivirana_varijabla naziv="DomainObject.Predmet.StrankaIDrugiAdressOIB_1">FINA, OIB 85821130368, Vrtni put 3, 10000 Zagreb</derivirana_varijabla>
  </DomainObject.Predmet.StrankaIDrugiAdressOIB>
  <DomainObject.Predmet.ProtustrankaIDrugiAdressOIB>
    <izvorni_sadrzaj>T.D.F.  d.o.o., OIB 78499902770, Mala Gorica 90, 44250 Petrinja</izvorni_sadrzaj>
    <derivirana_varijabla naziv="DomainObject.Predmet.ProtustrankaIDrugiAdressOIB_1">T.D.F.  d.o.o., OIB 78499902770, Mala Gorica 90,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T.D.F.  d.o.o.</item>
      <item>ZZ Josip Slanec</item>
      <item>Pavao Mrkonjić</item>
    </izvorni_sadrzaj>
    <derivirana_varijabla naziv="DomainObject.Predmet.SudioniciListNaziv_1">
      <item>FINA</item>
      <item>T.D.F.  d.o.o.</item>
      <item>ZZ Josip Slanec</item>
      <item>Pavao Mrkonjić</item>
    </derivirana_varijabla>
  </DomainObject.Predmet.SudioniciListNaziv>
  <DomainObject.Predmet.SudioniciListAdressOIB>
    <izvorni_sadrzaj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izvorni_sadrzaj>
    <derivirana_varijabla naziv="DomainObject.Predmet.SudioniciListAdressOIB_1"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78499902770</item>
      <item>, OIB null</item>
      <item>, OIB 50443048410</item>
    </izvorni_sadrzaj>
    <derivirana_varijabla naziv="DomainObject.Predmet.SudioniciListNazivOIB_1">
      <item>, OIB 85821130368</item>
      <item>, OIB 78499902770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1291</properties:Characters>
  <properties:Lines>46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2018-03-30T08:26:00Z</dcterms:created>
  <dc:creator>nribaric</dc:creator>
  <cp:lastModifiedBy>Dijana Hadžić</cp:lastModifiedBy>
  <cp:lastPrinted>2012-11-21T12:50:00Z</cp:lastPrinted>
  <dcterms:modified xmlns:xsi="http://www.w3.org/2001/XMLSchema-instance" xsi:type="dcterms:W3CDTF">2018-03-30T09:02:00Z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St-605/2013-66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