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91a7" w14:paraId="43c91a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</w:t>
      </w:r>
      <w:r w:rsidR="008A1A84">
        <w:rPr>
          <w:b/>
        </w:rPr>
        <w:t>614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8A1A84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8A1A84">
        <w:t xml:space="preserve"> </w:t>
      </w:r>
      <w:r w:rsidR="008A1A84">
        <w:rPr>
          <w:sz w:val="22"/>
          <w:szCs w:val="22"/>
        </w:rPr>
        <w:t xml:space="preserve">DUNDO AMATUS d.o.o., Mlini, Petrača 29, OIB: 86570109843, </w:t>
      </w:r>
      <w:r w:rsidR="00714900" w:rsidRPr="0097630A">
        <w:t xml:space="preserve">dana </w:t>
      </w:r>
      <w:r w:rsidR="00616C2B">
        <w:t xml:space="preserve">20. veljače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8A1A84">
        <w:rPr>
          <w:sz w:val="22"/>
          <w:szCs w:val="22"/>
        </w:rPr>
        <w:t>DUNDO AMATUS d.o.o., Mlini, Petrača 29, OIB: 86570109843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05332">
        <w:t>Ivan Gjurašić</w:t>
      </w:r>
      <w:r w:rsidR="00305332" w:rsidRPr="0097630A">
        <w:t>,</w:t>
      </w:r>
      <w:r w:rsidR="00305332">
        <w:t xml:space="preserve"> Petrinjska 28., Zagreb, OIB: 66025260916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8A1A84">
        <w:rPr>
          <w:sz w:val="22"/>
          <w:szCs w:val="22"/>
        </w:rPr>
        <w:t>DUNDO AMATUS d.o.o., Mlini, Petrača 29, OIB: 86570109843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A95916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A9591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9F0DDC">
        <w:t>03</w:t>
      </w:r>
      <w:r w:rsidR="003E7BC1" w:rsidRPr="0097630A">
        <w:t>.</w:t>
      </w:r>
      <w:r w:rsidR="006108BC" w:rsidRPr="0097630A">
        <w:t xml:space="preserve"> </w:t>
      </w:r>
      <w:r w:rsidR="009F0DDC">
        <w:t>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9F0DDC">
        <w:t>291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A95916" w:rsidP="0085535D" w:rsidR="00A95916">
      <w:pPr>
        <w:ind w:firstLine="708"/>
        <w:jc w:val="both"/>
      </w:pPr>
    </w:p>
    <w:p w:rsidRDefault="00A95916" w:rsidP="00A95916" w:rsidR="00A95916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podatke o imovini dužnika  podatke o imovini dužnika. Međutim iz dostavljenih podataka </w:t>
      </w:r>
      <w:r>
        <w:lastRenderedPageBreak/>
        <w:t xml:space="preserve">razvidno je da dužnik </w:t>
      </w:r>
      <w:r w:rsidR="009F0DDC">
        <w:t>ima u vlasništvo osobno vozilo marke Peugeot 406., god. proizvodnje 2001., a koja imovina vjerojatno nije dostatna za namirenje troškova stečajnog postupka. Ukoliko imovina bude dostatna za pokriće troškova stečajni upravitelj će postupiti sukladno čl. 289 Stečajnog zakona i predložiti naknadnu diobu.</w:t>
      </w:r>
      <w:r>
        <w:t xml:space="preserve">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9F0DDC">
        <w:t>20</w:t>
      </w:r>
      <w:r w:rsidR="00987A3F" w:rsidRPr="0097630A">
        <w:t>.</w:t>
      </w:r>
      <w:r w:rsidR="00E907B5">
        <w:t xml:space="preserve"> </w:t>
      </w:r>
      <w:r w:rsidR="009F0DDC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9F0DDC">
        <w:t>20</w:t>
      </w:r>
      <w:r w:rsidR="00987A3F" w:rsidRPr="0097630A">
        <w:t xml:space="preserve">. </w:t>
      </w:r>
      <w:r w:rsidR="009F0DDC">
        <w:t>siječnja</w:t>
      </w:r>
      <w:r w:rsidR="00D11AD0">
        <w:t xml:space="preserve"> </w:t>
      </w:r>
      <w:r w:rsidR="009F0DDC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616C2B">
        <w:rPr>
          <w:b/>
        </w:rPr>
        <w:t>20. ve</w:t>
      </w:r>
      <w:r w:rsidR="003C036A">
        <w:rPr>
          <w:b/>
        </w:rPr>
        <w:t>lj</w:t>
      </w:r>
      <w:r w:rsidR="00616C2B">
        <w:rPr>
          <w:b/>
        </w:rPr>
        <w:t>ače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A75E15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722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</w:t>
        </w:r>
        <w:r w:rsidR="00A95916">
          <w:t>614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C036A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16C2B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43AE2"/>
    <w:rsid w:val="00970755"/>
    <w:rsid w:val="0097630A"/>
    <w:rsid w:val="00987A3F"/>
    <w:rsid w:val="009A29F7"/>
    <w:rsid w:val="009F0DDC"/>
    <w:rsid w:val="00A040A9"/>
    <w:rsid w:val="00A21486"/>
    <w:rsid w:val="00A75E15"/>
    <w:rsid w:val="00A839A9"/>
    <w:rsid w:val="00A86EA4"/>
    <w:rsid w:val="00A95916"/>
    <w:rsid w:val="00A95917"/>
    <w:rsid w:val="00AB5815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70722"/>
    <w:rsid w:val="00D708E2"/>
    <w:rsid w:val="00D8499A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7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7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7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7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7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7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7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7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SZ</izvorni_sadrzaj>
    <derivirana_varijabla naziv="DomainObject.Predmet.Opis_1">ČL. 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DUNDO AMATUS d.o.o. za ugostiteljstvo, trgovinu i turizam</izvorni_sadrzaj>
    <derivirana_varijabla naziv="DomainObject.Predmet.ProtustrankaFormated_1">  DUNDO AMATUS d.o.o. za ugostiteljstvo, trgovinu i turizam</derivirana_varijabla>
  </DomainObject.Predmet.ProtustrankaFormated>
  <DomainObject.Predmet.ProtustrankaFormatedOIB>
    <izvorni_sadrzaj>  DUNDO AMATUS d.o.o. za ugostiteljstvo, trgovinu i turizam, OIB 86570109843</izvorni_sadrzaj>
    <derivirana_varijabla naziv="DomainObject.Predmet.ProtustrankaFormatedOIB_1">  DUNDO AMATUS d.o.o. za ugostiteljstvo, trgovinu i turizam, OIB 86570109843</derivirana_varijabla>
  </DomainObject.Predmet.ProtustrankaFormatedOIB>
  <DomainObject.Predmet.ProtustrankaFormatedWithAdress>
    <izvorni_sadrzaj> DUNDO AMATUS d.o.o. za ugostiteljstvo, trgovinu i turizam, Petrača 29, 20207 Petrača</izvorni_sadrzaj>
    <derivirana_varijabla naziv="DomainObject.Predmet.ProtustrankaFormatedWithAdress_1"> DUNDO AMATUS d.o.o. za ugostiteljstvo, trgovinu i turizam, Petrača 29, 20207 Petrača</derivirana_varijabla>
  </DomainObject.Predmet.ProtustrankaFormatedWithAdress>
  <DomainObject.Predmet.ProtustrankaFormatedWithAdressOIB>
    <izvorni_sadrzaj> DUNDO AMATUS d.o.o. za ugostiteljstvo, trgovinu i turizam, OIB 86570109843, Petrača 29, 20207 Petrača</izvorni_sadrzaj>
    <derivirana_varijabla naziv="DomainObject.Predmet.ProtustrankaFormatedWithAdressOIB_1"> DUNDO AMATUS d.o.o. za ugostiteljstvo, trgovinu i turizam, OIB 86570109843, Petrača 29, 20207 Petrača</derivirana_varijabla>
  </DomainObject.Predmet.ProtustrankaFormatedWithAdressOIB>
  <DomainObject.Predmet.ProtustrankaWithAdress>
    <izvorni_sadrzaj>DUNDO AMATUS d.o.o. za ugostiteljstvo, trgovinu i turizam Petrača 29, 20207 Petrača</izvorni_sadrzaj>
    <derivirana_varijabla naziv="DomainObject.Predmet.ProtustrankaWithAdress_1">DUNDO AMATUS d.o.o. za ugostiteljstvo, trgovinu i turizam Petrača 29, 20207 Petrača</derivirana_varijabla>
  </DomainObject.Predmet.ProtustrankaWithAdress>
  <DomainObject.Predmet.ProtustrankaWithAdressOIB>
    <izvorni_sadrzaj>DUNDO AMATUS d.o.o. za ugostiteljstvo, trgovinu i turizam, OIB 86570109843, Petrača 29, 20207 Petrača</izvorni_sadrzaj>
    <derivirana_varijabla naziv="DomainObject.Predmet.ProtustrankaWithAdressOIB_1">DUNDO AMATUS d.o.o. za ugostiteljstvo, trgovinu i turizam, OIB 86570109843, Petrača 29, 20207 Petrača</derivirana_varijabla>
  </DomainObject.Predmet.ProtustrankaWithAdressOIB>
  <DomainObject.Predmet.ProtustrankaNazivFormated>
    <izvorni_sadrzaj>DUNDO AMATUS d.o.o. za ugostiteljstvo, trgovinu i turizam</izvorni_sadrzaj>
    <derivirana_varijabla naziv="DomainObject.Predmet.ProtustrankaNazivFormated_1">DUNDO AMATUS d.o.o. za ugostiteljstvo, trgovinu i turizam</derivirana_varijabla>
  </DomainObject.Predmet.ProtustrankaNazivFormated>
  <DomainObject.Predmet.ProtustrankaNazivFormatedOIB>
    <izvorni_sadrzaj>DUNDO AMATUS d.o.o. za ugostiteljstvo, trgovinu i turizam, OIB 86570109843</izvorni_sadrzaj>
    <derivirana_varijabla naziv="DomainObject.Predmet.ProtustrankaNazivFormatedOIB_1">DUNDO AMATUS d.o.o. za ugostiteljstvo, trgovinu i turizam, OIB 86570109843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45898.49</izvorni_sadrzaj>
    <derivirana_varijabla naziv="DomainObject.Predmet.TrenutnaVrijednost_1">45898.49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DUNDO AMATUS d.o.o. za ugostiteljstvo, trgovinu i turizam</item>
    </izvorni_sadrzaj>
    <derivirana_varijabla naziv="DomainObject.Predmet.ProtuStrankaListFormated_1">
      <item>DUNDO AMATUS d.o.o. za ugostiteljstvo, trgovinu i turizam</item>
    </derivirana_varijabla>
  </DomainObject.Predmet.ProtuStrankaListFormated>
  <DomainObject.Predmet.ProtuStrankaListFormatedOIB>
    <izvorni_sadrzaj>
      <item>DUNDO AMATUS d.o.o. za ugostiteljstvo, trgovinu i turizam, OIB 86570109843</item>
    </izvorni_sadrzaj>
    <derivirana_varijabla naziv="DomainObject.Predmet.ProtuStrankaListFormatedOIB_1">
      <item>DUNDO AMATUS d.o.o. za ugostiteljstvo, trgovinu i turizam, OIB 86570109843</item>
    </derivirana_varijabla>
  </DomainObject.Predmet.ProtuStrankaListFormatedOIB>
  <DomainObject.Predmet.ProtuStrankaListFormatedWithAdress>
    <izvorni_sadrzaj>
      <item>DUNDO AMATUS d.o.o. za ugostiteljstvo, trgovinu i turizam, Petrača 29, 20207 Petrača</item>
    </izvorni_sadrzaj>
    <derivirana_varijabla naziv="DomainObject.Predmet.ProtuStrankaListFormatedWithAdress_1">
      <item>DUNDO AMATUS d.o.o. za ugostiteljstvo, trgovinu i turizam, Petrača 29, 20207 Petrača</item>
    </derivirana_varijabla>
  </DomainObject.Predmet.ProtuStrankaListFormatedWithAdress>
  <DomainObject.Predmet.ProtuStrankaListFormatedWithAdressOIB>
    <izvorni_sadrzaj>
      <item>DUNDO AMATUS d.o.o. za ugostiteljstvo, trgovinu i turizam, OIB 86570109843, Petrača 29, 20207 Petrača</item>
    </izvorni_sadrzaj>
    <derivirana_varijabla naziv="DomainObject.Predmet.ProtuStrankaListFormatedWithAdressOIB_1">
      <item>DUNDO AMATUS d.o.o. za ugostiteljstvo, trgovinu i turizam, OIB 86570109843, Petrača 29, 20207 Petrača</item>
    </derivirana_varijabla>
  </DomainObject.Predmet.ProtuStrankaListFormatedWithAdressOIB>
  <DomainObject.Predmet.ProtuStrankaListNazivFormated>
    <izvorni_sadrzaj>
      <item>DUNDO AMATUS d.o.o. za ugostiteljstvo, trgovinu i turizam</item>
    </izvorni_sadrzaj>
    <derivirana_varijabla naziv="DomainObject.Predmet.ProtuStrankaListNazivFormated_1">
      <item>DUNDO AMATUS d.o.o. za ugostiteljstvo, trgovinu i turizam</item>
    </derivirana_varijabla>
  </DomainObject.Predmet.ProtuStrankaListNazivFormated>
  <DomainObject.Predmet.ProtuStrankaListNazivFormatedOIB>
    <izvorni_sadrzaj>
      <item>DUNDO AMATUS d.o.o. za ugostiteljstvo, trgovinu i turizam, OIB 86570109843</item>
    </izvorni_sadrzaj>
    <derivirana_varijabla naziv="DomainObject.Predmet.ProtuStrankaListNazivFormatedOIB_1">
      <item>DUNDO AMATUS d.o.o. za ugostiteljstvo, trgovinu i turizam, OIB 86570109843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DUNDO AMATUS d.o.o. za ugostiteljstvo, trgovinu i turizam</izvorni_sadrzaj>
    <derivirana_varijabla naziv="DomainObject.Predmet.ProtustrankaIDrugi_1">DUNDO AMATUS d.o.o. za ugostiteljstvo, trgovinu i turizam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DUNDO AMATUS d.o.o. za ugostiteljstvo, trgovinu i turizam, OIB 86570109843, Petrača 29, 20207 Petrača</izvorni_sadrzaj>
    <derivirana_varijabla naziv="DomainObject.Predmet.ProtustrankaIDrugiAdressOIB_1">DUNDO AMATUS d.o.o. za ugostiteljstvo, trgovinu i turizam, OIB 86570109843, Petrača 29,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DUNDO AMATUS d.o.o. za ugostiteljstvo, trgovinu i turizam</item>
    </izvorni_sadrzaj>
    <derivirana_varijabla naziv="DomainObject.Predmet.SudioniciListNaziv_1">
      <item>FINA RC SPLIT, PODRUŽNICA DUBROVNIK</item>
      <item>DUNDO AMATUS d.o.o. za ugostiteljstvo, trgovinu i turizam</item>
    </derivirana_varijabla>
  </DomainObject.Predmet.SudioniciListNaziv>
  <DomainObject.Predmet.SudioniciListAdressOIB>
    <izvorni_sadrzaj>
      <item>FINA RC SPLIT, PODRUŽNICA DUBROVNIK, OIB 85821130368, VUKOVARSKA 2,20000 Dubrovnik</item>
      <item>DUNDO AMATUS d.o.o. za ugostiteljstvo, trgovinu i turizam, OIB 86570109843, Petrača 29,20207 Petrača</item>
    </izvorni_sadrzaj>
    <derivirana_varijabla naziv="DomainObject.Predmet.SudioniciListAdressOIB_1">
      <item>FINA RC SPLIT, PODRUŽNICA DUBROVNIK, OIB 85821130368, VUKOVARSKA 2,20000 Dubrovnik</item>
      <item>DUNDO AMATUS d.o.o. za ugostiteljstvo, trgovinu i turizam, OIB 86570109843, Petrača 29,20207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86570109843</item>
    </izvorni_sadrzaj>
    <derivirana_varijabla naziv="DomainObject.Predmet.SudioniciListNazivOIB_1">
      <item>, OIB 85821130368</item>
      <item>, OIB 86570109843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3561</properties:Characters>
  <properties:Lines>98</properties:Lines>
  <properties:Paragraphs>35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2016-12-22T10:13:00Z</dcterms:created>
  <dc:creator>stanka grcic</dc:creator>
  <cp:lastModifiedBy>Mara Marčinko</cp:lastModifiedBy>
  <cp:lastPrinted>2017-02-20T13:39:00Z</cp:lastPrinted>
  <dcterms:modified xmlns:xsi="http://www.w3.org/2001/XMLSchema-instance" xsi:type="dcterms:W3CDTF">2017-02-20T13:41:00Z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