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d9ee" w14:paraId="f1ad9e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2B123D">
        <w:t>15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2B123D">
        <w:t>N.V. GRADNJA ŽUGČIĆ j.</w:t>
      </w:r>
      <w:r w:rsidR="009A403C">
        <w:t>d.o.o.</w:t>
      </w:r>
      <w:r w:rsidR="00E46A18">
        <w:t xml:space="preserve"> </w:t>
      </w:r>
      <w:r>
        <w:t xml:space="preserve">OIB: </w:t>
      </w:r>
      <w:r w:rsidR="002B123D">
        <w:t>53703682960</w:t>
      </w:r>
      <w:r w:rsidR="009A403C">
        <w:t>,</w:t>
      </w:r>
      <w:r>
        <w:t xml:space="preserve"> MBS: </w:t>
      </w:r>
      <w:r w:rsidR="002B123D">
        <w:t>080905591</w:t>
      </w:r>
      <w:r w:rsidR="00F42B62">
        <w:t>,</w:t>
      </w:r>
      <w:r>
        <w:t xml:space="preserve"> </w:t>
      </w:r>
      <w:r w:rsidR="00BB768B">
        <w:t>Zagreb</w:t>
      </w:r>
      <w:r w:rsidR="003B01BD">
        <w:t>,</w:t>
      </w:r>
      <w:r w:rsidR="00BB768B">
        <w:t xml:space="preserve"> </w:t>
      </w:r>
      <w:r w:rsidR="002B123D">
        <w:t>Oporovečki vinogradi 72</w:t>
      </w:r>
      <w:r w:rsidR="00BB768B">
        <w:t>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B123D">
        <w:t>N.V. GRADNJA ŽUGČIĆ j.d.o.o. OIB: 53703682960, MBS: 080905591, Zagreb, Oporovečki vinogradi 72</w:t>
      </w:r>
      <w:r w:rsidR="00BB768B">
        <w:t>,</w:t>
      </w:r>
      <w:r w:rsidR="00F42B62">
        <w:t xml:space="preserve"> </w:t>
      </w:r>
      <w:r w:rsidR="00F66CA4">
        <w:t xml:space="preserve">iznosi </w:t>
      </w:r>
      <w:r w:rsidR="002B123D">
        <w:t>23.585,64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B123D">
        <w:t>N.V. GRADNJA ŽUGČIĆ j.d.o.o. OIB: 53703682960, MBS: 080905591, Zagreb, Oporovečki vinogradi 72</w:t>
      </w:r>
      <w:r w:rsidR="00BB768B">
        <w:t>,</w:t>
      </w:r>
      <w:r w:rsidR="003B01BD">
        <w:t xml:space="preserve"> direktor </w:t>
      </w:r>
      <w:r w:rsidR="002B123D">
        <w:t>JOSIP ŽUGČIĆ</w:t>
      </w:r>
      <w:r w:rsidR="003B01BD">
        <w:t>, O</w:t>
      </w:r>
      <w:r w:rsidR="00A36F2A">
        <w:t xml:space="preserve">IB: </w:t>
      </w:r>
      <w:r w:rsidR="002B123D">
        <w:t>19184760262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2B123D">
        <w:t>15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2C4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4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C2C4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C2C4F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N.V. GRADNJA ŽUGČIĆ jednostavno društvo s ograničenom odgovornošću za usluge</izvorni_sadrzaj>
    <derivirana_varijabla naziv="DomainObject.Predmet.ProtustrankaFormated_1">  N.V. GRADNJA ŽUGČIĆ jednostavno društvo s ograničenom odgovornošću za usluge</derivirana_varijabla>
  </DomainObject.Predmet.ProtustrankaFormated>
  <DomainObject.Predmet.ProtustrankaFormatedOIB>
    <izvorni_sadrzaj>  N.V. GRADNJA ŽUGČIĆ jednostavno društvo s ograničenom odgovornošću za usluge, OIB 53703682960</izvorni_sadrzaj>
    <derivirana_varijabla naziv="DomainObject.Predmet.ProtustrankaFormatedOIB_1">  N.V. GRADNJA ŽUGČIĆ jednostavno društvo s ograničenom odgovornošću za usluge, OIB 53703682960</derivirana_varijabla>
  </DomainObject.Predmet.ProtustrankaFormatedOIB>
  <DomainObject.Predmet.ProtustrankaFormatedWithAdress>
    <izvorni_sadrzaj> N.V. GRADNJA ŽUGČIĆ jednostavno društvo s ograničenom odgovornošću za usluge, Oporovečki vinogradi 72, 10000 Zagreb</izvorni_sadrzaj>
    <derivirana_varijabla naziv="DomainObject.Predmet.ProtustrankaFormatedWithAdress_1"> N.V. GRADNJA ŽUGČIĆ jednostavno društvo s ograničenom odgovornošću za usluge, Oporovečki vinogradi 72, 10000 Zagreb</derivirana_varijabla>
  </DomainObject.Predmet.ProtustrankaFormatedWithAdress>
  <DomainObject.Predmet.ProtustrankaFormatedWithAdressOIB>
    <izvorni_sadrzaj> N.V. GRADNJA ŽUGČIĆ jednostavno društvo s ograničenom odgovornošću za usluge, OIB 53703682960, Oporovečki vinogradi 72, 10000 Zagreb</izvorni_sadrzaj>
    <derivirana_varijabla naziv="DomainObject.Predmet.ProtustrankaFormatedWithAdressOIB_1"> N.V. GRADNJA ŽUGČIĆ jednostavno društvo s ograničenom odgovornošću za usluge, OIB 53703682960, Oporovečki vinogradi 72, 10000 Zagreb</derivirana_varijabla>
  </DomainObject.Predmet.ProtustrankaFormatedWithAdressOIB>
  <DomainObject.Predmet.ProtustrankaWithAdress>
    <izvorni_sadrzaj>N.V. GRADNJA ŽUGČIĆ jednostavno društvo s ograničenom odgovornošću za usluge Oporovečki vinogradi 72, 10000 Zagreb</izvorni_sadrzaj>
    <derivirana_varijabla naziv="DomainObject.Predmet.ProtustrankaWithAdress_1">N.V. GRADNJA ŽUGČIĆ jednostavno društvo s ograničenom odgovornošću za usluge Oporovečki vinogradi 72, 10000 Zagreb</derivirana_varijabla>
  </DomainObject.Predmet.ProtustrankaWithAdress>
  <DomainObject.Predmet.ProtustrankaWithAdressOIB>
    <izvorni_sadrzaj>N.V. GRADNJA ŽUGČIĆ jednostavno društvo s ograničenom odgovornošću za usluge, OIB 53703682960, Oporovečki vinogradi 72, 10000 Zagreb</izvorni_sadrzaj>
    <derivirana_varijabla naziv="DomainObject.Predmet.ProtustrankaWithAdressOIB_1">N.V. GRADNJA ŽUGČIĆ jednostavno društvo s ograničenom odgovornošću za usluge, OIB 53703682960, Oporovečki vinogradi 72, 10000 Zagreb</derivirana_varijabla>
  </DomainObject.Predmet.ProtustrankaWithAdressOIB>
  <DomainObject.Predmet.ProtustrankaNazivFormated>
    <izvorni_sadrzaj>N.V. GRADNJA ŽUGČIĆ jednostavno društvo s ograničenom odgovornošću za usluge</izvorni_sadrzaj>
    <derivirana_varijabla naziv="DomainObject.Predmet.ProtustrankaNazivFormated_1">N.V. GRADNJA ŽUGČIĆ jednostavno društvo s ograničenom odgovornošću za usluge</derivirana_varijabla>
  </DomainObject.Predmet.ProtustrankaNazivFormated>
  <DomainObject.Predmet.ProtustrankaNazivFormatedOIB>
    <izvorni_sadrzaj>N.V. GRADNJA ŽUGČIĆ jednostavno društvo s ograničenom odgovornošću za usluge, OIB 53703682960</izvorni_sadrzaj>
    <derivirana_varijabla naziv="DomainObject.Predmet.ProtustrankaNazivFormatedOIB_1">N.V. GRADNJA ŽUGČIĆ jednostavno društvo s ograničenom odgovornošću za usluge, OIB 53703682960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N.V. GRADNJA ŽUGČIĆ jednostavno društvo s ograničenom odgovornošću za usluge</item>
    </izvorni_sadrzaj>
    <derivirana_varijabla naziv="DomainObject.Predmet.ProtuStrankaListFormated_1">
      <item>N.V. GRADNJA ŽUGČIĆ jednostavno društvo s ograničenom odgovornošću za usluge</item>
    </derivirana_varijabla>
  </DomainObject.Predmet.ProtuStrankaListFormated>
  <DomainObject.Predmet.ProtuStrankaListFormatedOIB>
    <izvorni_sadrzaj>
      <item>N.V. GRADNJA ŽUGČIĆ jednostavno društvo s ograničenom odgovornošću za usluge, OIB 53703682960</item>
    </izvorni_sadrzaj>
    <derivirana_varijabla naziv="DomainObject.Predmet.ProtuStrankaListFormatedOIB_1">
      <item>N.V. GRADNJA ŽUGČIĆ jednostavno društvo s ograničenom odgovornošću za usluge, OIB 53703682960</item>
    </derivirana_varijabla>
  </DomainObject.Predmet.ProtuStrankaListFormatedOIB>
  <DomainObject.Predmet.ProtuStrankaListFormatedWithAdress>
    <izvorni_sadrzaj>
      <item>N.V. GRADNJA ŽUGČIĆ jednostavno društvo s ograničenom odgovornošću za usluge, Oporovečki vinogradi 72, 10000 Zagreb</item>
    </izvorni_sadrzaj>
    <derivirana_varijabla naziv="DomainObject.Predmet.ProtuStrankaListFormatedWithAdress_1">
      <item>N.V. GRADNJA ŽUGČIĆ jednostavno društvo s ograničenom odgovornošću za usluge, Oporovečki vinogradi 72, 10000 Zagreb</item>
    </derivirana_varijabla>
  </DomainObject.Predmet.ProtuStrankaListFormatedWithAdress>
  <DomainObject.Predmet.ProtuStrankaListFormatedWithAdressOIB>
    <izvorni_sadrzaj>
      <item>N.V. GRADNJA ŽUGČIĆ jednostavno društvo s ograničenom odgovornošću za usluge, OIB 53703682960, Oporovečki vinogradi 72, 10000 Zagreb</item>
    </izvorni_sadrzaj>
    <derivirana_varijabla naziv="DomainObject.Predmet.ProtuStrankaListFormatedWithAdressOIB_1">
      <item>N.V. GRADNJA ŽUGČIĆ jednostavno društvo s ograničenom odgovornošću za usluge, OIB 53703682960, Oporovečki vinogradi 72, 10000 Zagreb</item>
    </derivirana_varijabla>
  </DomainObject.Predmet.ProtuStrankaListFormatedWithAdressOIB>
  <DomainObject.Predmet.ProtuStrankaListNazivFormated>
    <izvorni_sadrzaj>
      <item>N.V. GRADNJA ŽUGČIĆ jednostavno društvo s ograničenom odgovornošću za usluge</item>
    </izvorni_sadrzaj>
    <derivirana_varijabla naziv="DomainObject.Predmet.ProtuStrankaListNazivFormated_1">
      <item>N.V. GRADNJA ŽUGČIĆ jednostavno društvo s ograničenom odgovornošću za usluge</item>
    </derivirana_varijabla>
  </DomainObject.Predmet.ProtuStrankaListNazivFormated>
  <DomainObject.Predmet.ProtuStrankaListNazivFormatedOIB>
    <izvorni_sadrzaj>
      <item>N.V. GRADNJA ŽUGČIĆ jednostavno društvo s ograničenom odgovornošću za usluge, OIB 53703682960</item>
    </izvorni_sadrzaj>
    <derivirana_varijabla naziv="DomainObject.Predmet.ProtuStrankaListNazivFormatedOIB_1">
      <item>N.V. GRADNJA ŽUGČIĆ jednostavno društvo s ograničenom odgovornošću za usluge, OIB 53703682960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N.V. GRADNJA ŽUGČIĆ jednostavno društvo s ograničenom odgovornošću za usluge</izvorni_sadrzaj>
    <derivirana_varijabla naziv="DomainObject.Predmet.ProtustrankaIDrugi_1">N.V. GRADNJA ŽUGČIĆ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N.V. GRADNJA ŽUGČIĆ jednostavno društvo s ograničenom odgovornošću za usluge, OIB 53703682960, Oporovečki vinogradi 72, 10000 Zagreb</izvorni_sadrzaj>
    <derivirana_varijabla naziv="DomainObject.Predmet.ProtustrankaIDrugiAdressOIB_1">N.V. GRADNJA ŽUGČIĆ jednostavno društvo s ograničenom odgovornošću za usluge, OIB 53703682960, Oporovečki vinogradi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N.V. GRADNJA ŽUGČIĆ jednostavno društvo s ograničenom odgovornošću za usluge</item>
      <item>FINA Regionalni centar Zagreb</item>
    </izvorni_sadrzaj>
    <derivirana_varijabla naziv="DomainObject.Predmet.SudioniciListNaziv_1">
      <item>N.V. GRADNJA ŽUGČIĆ jednostavno društvo s ograničenom odgovornošću za usluge</item>
      <item>FINA Regionalni centar Zagreb</item>
    </derivirana_varijabla>
  </DomainObject.Predmet.SudioniciListNaziv>
  <DomainObject.Predmet.SudioniciListAdressOIB>
    <izvorni_sadrzaj>
      <item>N.V. GRADNJA ŽUGČIĆ jednostavno društvo s ograničenom odgovornošću za usluge, OIB 53703682960, Oporovečki vinogradi 72,10000 Zagreb</item>
      <item>FINA Regionalni centar Zagreb, OIB 85821130368, Trg svibanjskih žrtava 1995. br. 1,10000 Zagreb</item>
    </izvorni_sadrzaj>
    <derivirana_varijabla naziv="DomainObject.Predmet.SudioniciListAdressOIB_1">
      <item>N.V. GRADNJA ŽUGČIĆ jednostavno društvo s ograničenom odgovornošću za usluge, OIB 53703682960, Oporovečki vinogradi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53703682960</item>
      <item>, OIB 85821130368</item>
    </izvorni_sadrzaj>
    <derivirana_varijabla naziv="DomainObject.Predmet.SudioniciListNazivOIB_1">
      <item>, OIB 53703682960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2025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2016-07-14T08:07:00Z</dcterms:created>
  <dc:creator>Snježana Andrijanić</dc:creator>
  <cp:lastModifiedBy>Snježana Andrijanić</cp:lastModifiedBy>
  <cp:lastPrinted>2016-07-14T08:07:00Z</cp:lastPrinted>
  <dcterms:modified xmlns:xsi="http://www.w3.org/2001/XMLSchema-instance" xsi:type="dcterms:W3CDTF">2016-07-14T08:08:00Z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