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38de" w14:paraId="22638de" w:rsidRDefault="00AB4602" w:rsidP="009D02D5"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D02D5" w:rsidP="009D02D5" w:rsidR="009D02D5">
      <w:pPr>
        <w:pStyle w:val="Bezproreda"/>
        <w:jc w:val="right"/>
        <w:rPr>
          <w:b/>
        </w:rPr>
      </w:pPr>
      <w:r>
        <w:rPr>
          <w:b/>
        </w:rPr>
        <w:t xml:space="preserve">  3 St-218/2015-13</w:t>
      </w:r>
    </w:p>
    <w:p w:rsidRDefault="009D02D5" w:rsidP="009D02D5" w:rsidR="009D02D5">
      <w:pPr>
        <w:pStyle w:val="Bezproreda"/>
        <w:jc w:val="right"/>
        <w:rPr>
          <w:b/>
        </w:rPr>
      </w:pPr>
    </w:p>
    <w:p w:rsidRDefault="009D02D5" w:rsidP="009D02D5" w:rsidR="009D02D5">
      <w:pPr>
        <w:pStyle w:val="Bezproreda"/>
        <w:jc w:val="center"/>
        <w:rPr>
          <w:b/>
        </w:rPr>
      </w:pPr>
      <w:r>
        <w:rPr>
          <w:b/>
        </w:rPr>
        <w:t>R E P U B L I K A  H R V A T S K A</w:t>
      </w:r>
    </w:p>
    <w:p w:rsidRDefault="009D02D5" w:rsidP="009D02D5" w:rsidR="009D02D5">
      <w:pPr>
        <w:pStyle w:val="Bezproreda"/>
        <w:jc w:val="center"/>
        <w:rPr>
          <w:b/>
        </w:rPr>
      </w:pPr>
    </w:p>
    <w:p w:rsidRDefault="009D02D5" w:rsidP="009D02D5" w:rsidR="009D02D5">
      <w:pPr>
        <w:pStyle w:val="Bezproreda"/>
        <w:jc w:val="center"/>
        <w:rPr>
          <w:b/>
        </w:rPr>
      </w:pPr>
      <w:r>
        <w:rPr>
          <w:b/>
        </w:rPr>
        <w:t>R J E Š E N J E</w:t>
      </w:r>
    </w:p>
    <w:p w:rsidRDefault="009D02D5" w:rsidP="009D02D5" w:rsidR="009D02D5">
      <w:pPr>
        <w:ind w:firstLine="851"/>
        <w:jc w:val="both"/>
      </w:pPr>
      <w:r>
        <w:t xml:space="preserve">TRGOVAČKI SUD U BJELOVARU, OIB: 07942269267, po stečajnom sucu Sanjani Zorinc, u postupku naknadne diobe Stečajne mase iza CEDAR d.o.o. u stečaju, Bjelovar, Josipa Jelačića 12, OIB: 45326148829, dana 31. kolovoza 2017. godine  </w:t>
      </w:r>
    </w:p>
    <w:p w:rsidRDefault="009D02D5" w:rsidP="009D02D5" w:rsidR="009D02D5">
      <w:pPr>
        <w:jc w:val="center"/>
        <w:rPr>
          <w:b/>
        </w:rPr>
      </w:pPr>
      <w:r>
        <w:rPr>
          <w:b/>
        </w:rPr>
        <w:t>r i j e š i o   j e</w:t>
      </w:r>
    </w:p>
    <w:p w:rsidRDefault="009D02D5" w:rsidP="009D02D5" w:rsidR="009D02D5">
      <w:pPr>
        <w:ind w:firstLine="851"/>
        <w:jc w:val="both"/>
      </w:pPr>
      <w:r>
        <w:t>Određuje se nastavak stečajnog postupka radi unovčenja naknadno pronađene imovine na kojoj postoji založno pravo te naknadne diobe nad Stečajnom masom iza stečajnog dužnika CEDAR d.o.o. u stečaju Bjelovar, Josipa Jelačića 12.</w:t>
      </w:r>
    </w:p>
    <w:p w:rsidRDefault="009D02D5" w:rsidP="009D02D5" w:rsidR="009D02D5">
      <w:pPr>
        <w:jc w:val="center"/>
        <w:rPr>
          <w:b/>
        </w:rPr>
      </w:pPr>
      <w:r>
        <w:rPr>
          <w:b/>
        </w:rPr>
        <w:t>Obrazloženje</w:t>
      </w:r>
    </w:p>
    <w:p w:rsidRDefault="009D02D5" w:rsidP="009D02D5" w:rsidR="009D02D5">
      <w:pPr>
        <w:jc w:val="both"/>
      </w:pPr>
      <w:r>
        <w:tab/>
        <w:t>Rješenjem suda 3 St-218/2015-3 od 20. siječnja 2016. godine otvoren je i zaključen stečajni postupak nad dužnikom CEDAR d.o.o. za proizvodnju, trgovinu i usluge, Mali Zdenci, A. Mihanovića 76, OIB 65945884946.</w:t>
      </w:r>
    </w:p>
    <w:p w:rsidRDefault="009D02D5" w:rsidP="009D02D5" w:rsidR="009D02D5">
      <w:pPr>
        <w:jc w:val="both"/>
      </w:pPr>
      <w:r>
        <w:tab/>
        <w:t>Rješenjem 3 St-218/2015-7 od 13. travnja 2016. godine određen je upis u sudski registar Stečajne mase iza stečajnog dužnika CEDAR d.o.o. u stečaju na adresi stečajnog upravitelja u Bjelovaru, Josipa Jelačića 12.</w:t>
      </w:r>
    </w:p>
    <w:p w:rsidRDefault="009D02D5" w:rsidP="009D02D5" w:rsidR="009D02D5">
      <w:pPr>
        <w:jc w:val="both"/>
      </w:pPr>
      <w:r>
        <w:tab/>
        <w:t>Stečajni upravitelj je podneskom od 14. listopada 2016. godine predložio da se pristupi unovčenju nekretnina na kojima je kao vlasnik upisan stečajni dužnik CEDAR d.o.o. Mali Zdenci, kao naknadno pronađene imovine.</w:t>
      </w:r>
    </w:p>
    <w:p w:rsidRDefault="009D02D5" w:rsidP="009D02D5" w:rsidR="009D02D5">
      <w:pPr>
        <w:jc w:val="both"/>
      </w:pPr>
      <w:r>
        <w:tab/>
        <w:t xml:space="preserve">Na nekretninama uknjiženo založno pravo imaju založni vjerovnici CROATIA BANKA d.d. Zagreb, </w:t>
      </w:r>
      <w:proofErr w:type="spellStart"/>
      <w:r>
        <w:t>Kvaternikov</w:t>
      </w:r>
      <w:proofErr w:type="spellEnd"/>
      <w:r>
        <w:t xml:space="preserve"> trg 9, Podružnica Bjelovar, Petra Zrinskog 14 i DARKOM d.o.o. Daruvar, J. Kozarca 19.</w:t>
      </w:r>
    </w:p>
    <w:p w:rsidRDefault="009D02D5" w:rsidP="009D02D5" w:rsidR="009D02D5">
      <w:pPr>
        <w:jc w:val="both"/>
        <w:rPr>
          <w:rFonts w:cs="Times New Roman"/>
        </w:rPr>
      </w:pPr>
      <w:r>
        <w:tab/>
        <w:t>Stoga je temeljem čl. 289. st. 1., 4. i 5. Stečajnog zakona ("Narodne novine" br. 71/15, dalje SZ) riješeno kao u izreci.</w:t>
      </w:r>
    </w:p>
    <w:p w:rsidRDefault="009D02D5" w:rsidP="009D02D5" w:rsidR="009D02D5">
      <w:pPr>
        <w:pStyle w:val="Bezproreda"/>
        <w:jc w:val="center"/>
      </w:pPr>
      <w:r>
        <w:t>U Bjelovaru, 31. kolovoza 2017. godine</w:t>
      </w:r>
    </w:p>
    <w:p w:rsidRDefault="009D02D5" w:rsidP="009D02D5" w:rsidR="009D02D5">
      <w:pPr>
        <w:pStyle w:val="Bezproreda"/>
        <w:jc w:val="center"/>
        <w:rPr>
          <w:rFonts w:cstheme="minorBidi"/>
        </w:rPr>
      </w:pPr>
    </w:p>
    <w:p w:rsidRDefault="009D02D5" w:rsidP="009D02D5" w:rsidR="009D02D5">
      <w:pPr>
        <w:pStyle w:val="Bezproreda"/>
        <w:rPr>
          <w:b/>
        </w:rPr>
      </w:pPr>
      <w:r>
        <w:rPr>
          <w:b/>
        </w:rPr>
        <w:t xml:space="preserve">                                                                                                    STEČAJNI SUDAC</w:t>
      </w:r>
    </w:p>
    <w:p w:rsidRDefault="009D02D5" w:rsidP="009D02D5" w:rsidR="009D02D5">
      <w:pPr>
        <w:pStyle w:val="Bezproreda"/>
      </w:pPr>
      <w:r>
        <w:t xml:space="preserve">                                                                                                    SANJANA ZORINC</w:t>
      </w:r>
    </w:p>
    <w:p w:rsidRDefault="009D02D5" w:rsidP="009D02D5" w:rsidR="009D02D5">
      <w:pPr>
        <w:pStyle w:val="Bezproreda"/>
      </w:pPr>
      <w:r>
        <w:t xml:space="preserve">                                              </w:t>
      </w:r>
      <w:r>
        <w:tab/>
        <w:t xml:space="preserve">         </w:t>
      </w:r>
    </w:p>
    <w:p w:rsidRDefault="009D02D5" w:rsidP="009D02D5" w:rsidR="009D02D5">
      <w:pPr>
        <w:pStyle w:val="Bezproreda"/>
      </w:pPr>
    </w:p>
    <w:p w:rsidRDefault="009D02D5" w:rsidP="009D02D5" w:rsidR="009D02D5">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D02D5" w:rsidP="009D02D5" w:rsidR="009D02D5">
      <w:pPr>
        <w:jc w:val="center"/>
      </w:pPr>
      <w:r>
        <w:lastRenderedPageBreak/>
        <w:t>-2-</w:t>
      </w:r>
    </w:p>
    <w:p w:rsidRDefault="009D02D5" w:rsidP="009D02D5" w:rsidR="009D02D5">
      <w:pPr>
        <w:jc w:val="right"/>
        <w:rPr>
          <w:b/>
        </w:rPr>
      </w:pPr>
      <w:r>
        <w:rPr>
          <w:b/>
        </w:rPr>
        <w:t>3 St-218/2015-13</w:t>
      </w:r>
    </w:p>
    <w:p w:rsidRDefault="009D02D5" w:rsidP="009D02D5" w:rsidR="009D02D5">
      <w:pPr>
        <w:jc w:val="right"/>
        <w:rPr>
          <w:b/>
        </w:rPr>
      </w:pPr>
    </w:p>
    <w:p w:rsidRDefault="009D02D5" w:rsidP="009D02D5" w:rsidR="009D02D5">
      <w:pPr>
        <w:pStyle w:val="Bezproreda"/>
      </w:pPr>
      <w:proofErr w:type="spellStart"/>
      <w:r>
        <w:t>Rj</w:t>
      </w:r>
      <w:proofErr w:type="spellEnd"/>
      <w:r>
        <w:t>.</w:t>
      </w:r>
    </w:p>
    <w:p w:rsidRDefault="009D02D5" w:rsidP="009D02D5" w:rsidR="009D02D5">
      <w:pPr>
        <w:pStyle w:val="Bezproreda"/>
      </w:pPr>
      <w:r>
        <w:t>Dna: stečajnom upravitelju putem e-oglasne ploče i putem pošte</w:t>
      </w:r>
    </w:p>
    <w:p w:rsidRDefault="009D02D5" w:rsidP="009D02D5" w:rsidR="009D02D5">
      <w:pPr>
        <w:pStyle w:val="Bezproreda"/>
      </w:pPr>
      <w:r>
        <w:t xml:space="preserve">         e-oglasna ploča</w:t>
      </w:r>
    </w:p>
    <w:p w:rsidRDefault="009D02D5" w:rsidP="009D02D5" w:rsidR="009D02D5">
      <w:pPr>
        <w:pStyle w:val="Bezproreda"/>
      </w:pPr>
      <w:proofErr w:type="spellStart"/>
      <w:r>
        <w:t>Bj</w:t>
      </w:r>
      <w:proofErr w:type="spellEnd"/>
      <w:r>
        <w:t>. 31.8.2017.</w:t>
      </w:r>
      <w:bookmarkStart w:name="_GoBack" w:id="0"/>
      <w:bookmarkEnd w:id="0"/>
    </w:p>
    <w:p w:rsidRDefault="009D02D5" w:rsidP="009D02D5" w:rsidR="009D02D5"/>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2D5"/>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4852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St-218/2015-13</izvorni_sadrzaj>
    <derivirana_varijabla naziv="DomainObject.Oznaka_1">St-218/2015-13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2. ožujka 2016.</izvorni_sadrzaj>
    <derivirana_varijabla naziv="DomainObject.Predmet.DatumArhiviranja_1">2. ožujka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2016.</izvorni_sadrzaj>
    <derivirana_varijabla naziv="DomainObject.Predmet.DatumRjesavanja_1">20. siječnja 2016.</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ožujka 2016.</izvorni_sadrzaj>
    <derivirana_varijabla naziv="DomainObject.Predmet.DatumZatvaranja_1">2. ožujka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hr.ibm.icms.common.model.sluzbeneosobe.Referada@36693669[id=5718, dbStatus=null, naziv=referada 3, oznaka=null, sudac=null] &lt;-hr.ibm.icms.common.model.sluzbeneosobe.Referada@36693669[status dodjele: =false]</izvorni_sadrzaj>
    <derivirana_varijabla naziv="DomainObject.Predmet.MjestoCuvanja_1">hr.ibm.icms.common.model.sluzbeneosobe.Referada@36693669[id=5718, dbStatus=null, naziv=referada 3, oznaka=null, sudac=null] &lt;-hr.ibm.icms.common.model.sluzbeneosobe.Referada@36693669[status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St-218/2015</izvorni_sadrzaj>
    <derivirana_varijabla naziv="DomainObject.Predmet.OznakaBroj_1">St-218/2015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CEDAR d.o.o. za proizvodnju, trgovinu i usluge, Mali Zdenci</izvorni_sadrzaj>
    <derivirana_varijabla naziv="DomainObject.Predmet.ProtustrankaFormated_1">  CEDAR d.o.o. za proizvodnju, trgovinu i usluge, Mali Zdenci</derivirana_varijabla>
  </DomainObject.Predmet.ProtustrankaFormated>
  <DomainObject.Predmet.ProtustrankaFormatedOIB>
    <izvorni_sadrzaj>  CEDAR d.o.o. za proizvodnju, trgovinu i usluge, Mali Zdenci, OIB 65945884946</izvorni_sadrzaj>
    <derivirana_varijabla naziv="DomainObject.Predmet.ProtustrankaFormatedOIB_1">  CEDAR d.o.o. za proizvodnju, trgovinu i usluge, Mali Zdenci, OIB 65945884946</derivirana_varijabla>
  </DomainObject.Predmet.ProtustrankaFormatedOIB>
  <DomainObject.Predmet.ProtustrankaFormatedWithAdress>
    <izvorni_sadrzaj> CEDAR d.o.o. za proizvodnju, trgovinu i usluge, Mali Zdenci, A. Mihanovića 76, 43290 Mali Zdenci</izvorni_sadrzaj>
    <derivirana_varijabla naziv="DomainObject.Predmet.ProtustrankaFormatedWithAdress_1"> CEDAR d.o.o. za proizvodnju, trgovinu i usluge, Mali Zdenci, A. Mihanovića 76, 43290 Mali Zdenci</derivirana_varijabla>
  </DomainObject.Predmet.ProtustrankaFormatedWithAdress>
  <DomainObject.Predmet.ProtustrankaFormatedWithAdressOIB>
    <izvorni_sadrzaj> CEDAR d.o.o. za proizvodnju, trgovinu i usluge, Mali Zdenci, OIB 65945884946, A. Mihanovića 76, 43290 Mali Zdenci</izvorni_sadrzaj>
    <derivirana_varijabla naziv="DomainObject.Predmet.ProtustrankaFormatedWithAdressOIB_1"> CEDAR d.o.o. za proizvodnju, trgovinu i usluge, Mali Zdenci, OIB 65945884946, A. Mihanovića 76, 43290 Mali Zdenci</derivirana_varijabla>
  </DomainObject.Predmet.ProtustrankaFormatedWithAdressOIB>
  <DomainObject.Predmet.ProtustrankaWithAdress>
    <izvorni_sadrzaj>CEDAR d.o.o. za proizvodnju, trgovinu i usluge, Mali Zdenci A. Mihanovića 76, 43290 Mali Zdenci</izvorni_sadrzaj>
    <derivirana_varijabla naziv="DomainObject.Predmet.ProtustrankaWithAdress_1">CEDAR d.o.o. za proizvodnju, trgovinu i usluge, Mali Zdenci A. Mihanovića 76, 43290 Mali Zdenci</derivirana_varijabla>
  </DomainObject.Predmet.ProtustrankaWithAdress>
  <DomainObject.Predmet.ProtustrankaWithAdressOIB>
    <izvorni_sadrzaj>CEDAR d.o.o. za proizvodnju, trgovinu i usluge, Mali Zdenci, OIB 65945884946, A. Mihanovića 76, 43290 Mali Zdenci</izvorni_sadrzaj>
    <derivirana_varijabla naziv="DomainObject.Predmet.ProtustrankaWithAdressOIB_1">CEDAR d.o.o. za proizvodnju, trgovinu i usluge, Mali Zdenci, OIB 65945884946, A. Mihanovića 76, 43290 Mali Zdenci</derivirana_varijabla>
  </DomainObject.Predmet.ProtustrankaWithAdressOIB>
  <DomainObject.Predmet.ProtustrankaNazivFormated>
    <izvorni_sadrzaj>CEDAR d.o.o. za proizvodnju, trgovinu i usluge, Mali Zdenci</izvorni_sadrzaj>
    <derivirana_varijabla naziv="DomainObject.Predmet.ProtustrankaNazivFormated_1">CEDAR d.o.o. za proizvodnju, trgovinu i usluge, Mali Zdenci</derivirana_varijabla>
  </DomainObject.Predmet.ProtustrankaNazivFormated>
  <DomainObject.Predmet.ProtustrankaNazivFormatedOIB>
    <izvorni_sadrzaj>CEDAR d.o.o. za proizvodnju, trgovinu i usluge, Mali Zdenci, OIB 65945884946</izvorni_sadrzaj>
    <derivirana_varijabla naziv="DomainObject.Predmet.ProtustrankaNazivFormatedOIB_1">CEDAR d.o.o. za proizvodnju, trgovinu i usluge, Mali Zdenci, OIB 65945884946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CEDAR d.o.o. za proizvodnju, trgovinu i usluge, Mali Zdenci</item>
    </izvorni_sadrzaj>
    <derivirana_varijabla naziv="DomainObject.Predmet.ProtuStrankaListFormated_1">
      <item>CEDAR d.o.o. za proizvodnju, trgovinu i usluge, Mali Zdenci</item>
    </derivirana_varijabla>
  </DomainObject.Predmet.ProtuStrankaListFormated>
  <DomainObject.Predmet.ProtuStrankaListFormatedOIB>
    <izvorni_sadrzaj>
      <item>CEDAR d.o.o. za proizvodnju, trgovinu i usluge, Mali Zdenci, OIB 65945884946</item>
    </izvorni_sadrzaj>
    <derivirana_varijabla naziv="DomainObject.Predmet.ProtuStrankaListFormatedOIB_1">
      <item>CEDAR d.o.o. za proizvodnju, trgovinu i usluge, Mali Zdenci, OIB 65945884946</item>
    </derivirana_varijabla>
  </DomainObject.Predmet.ProtuStrankaListFormatedOIB>
  <DomainObject.Predmet.ProtuStrankaListFormatedWithAdress>
    <izvorni_sadrzaj>
      <item>CEDAR d.o.o. za proizvodnju, trgovinu i usluge, Mali Zdenci, A. Mihanovića 76, 43290 Mali Zdenci</item>
    </izvorni_sadrzaj>
    <derivirana_varijabla naziv="DomainObject.Predmet.ProtuStrankaListFormatedWithAdress_1">
      <item>CEDAR d.o.o. za proizvodnju, trgovinu i usluge, Mali Zdenci, A. Mihanovića 76, 43290 Mali Zdenci</item>
    </derivirana_varijabla>
  </DomainObject.Predmet.ProtuStrankaListFormatedWithAdress>
  <DomainObject.Predmet.ProtuStrankaListFormatedWithAdressOIB>
    <izvorni_sadrzaj>
      <item>CEDAR d.o.o. za proizvodnju, trgovinu i usluge, Mali Zdenci, OIB 65945884946, A. Mihanovića 76, 43290 Mali Zdenci</item>
    </izvorni_sadrzaj>
    <derivirana_varijabla naziv="DomainObject.Predmet.ProtuStrankaListFormatedWithAdressOIB_1">
      <item>CEDAR d.o.o. za proizvodnju, trgovinu i usluge, Mali Zdenci, OIB 65945884946, A. Mihanovića 76, 43290 Mali Zdenci</item>
    </derivirana_varijabla>
  </DomainObject.Predmet.ProtuStrankaListFormatedWithAdressOIB>
  <DomainObject.Predmet.ProtuStrankaListNazivFormated>
    <izvorni_sadrzaj>
      <item>CEDAR d.o.o. za proizvodnju, trgovinu i usluge, Mali Zdenci</item>
    </izvorni_sadrzaj>
    <derivirana_varijabla naziv="DomainObject.Predmet.ProtuStrankaListNazivFormated_1">
      <item>CEDAR d.o.o. za proizvodnju, trgovinu i usluge, Mali Zdenci</item>
    </derivirana_varijabla>
  </DomainObject.Predmet.ProtuStrankaListNazivFormated>
  <DomainObject.Predmet.ProtuStrankaListNazivFormatedOIB>
    <izvorni_sadrzaj>
      <item>CEDAR d.o.o. za proizvodnju, trgovinu i usluge, Mali Zdenci, OIB 65945884946</item>
    </izvorni_sadrzaj>
    <derivirana_varijabla naziv="DomainObject.Predmet.ProtuStrankaListNazivFormatedOIB_1">
      <item>CEDAR d.o.o. za proizvodnju, trgovinu i usluge, Mali Zdenci, OIB 65945884946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St-218/2015-13</izvorni_sadrzaj>
    <derivirana_varijabla naziv="DomainObject.PoslovniBrojDokumenta_1">St-218/2015-13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CEDAR d.o.o. za proizvodnju, trgovinu i usluge, Mali Zdenci</izvorni_sadrzaj>
    <derivirana_varijabla naziv="DomainObject.Predmet.ProtustrankaIDrugi_1">CEDAR d.o.o. za proizvodnju, trgovinu i usluge, Mali Zdenci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CEDAR d.o.o. za proizvodnju, trgovinu i usluge, Mali Zdenci, OIB 65945884946, A. Mihanovića 76, 43290 Mali Zdenci</izvorni_sadrzaj>
    <derivirana_varijabla naziv="DomainObject.Predmet.ProtustrankaIDrugiAdressOIB_1">CEDAR d.o.o. za proizvodnju, trgovinu i usluge, Mali Zdenci, OIB 65945884946, A. Mihanovića 76, 43290 Mali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2016.</izvorni_sadrzaj>
    <derivirana_varijabla naziv="DomainObject.Predmet.OdlukaRjesenje.DatumDonosenjaOdluke_1">20. siječnja 2016.</derivirana_varijabla>
  </DomainObject.Predmet.OdlukaRjesenje.DatumDonosenjaOdluke>
  <DomainObject.Predmet.OdlukaRjesenje.DatumPravomocnosti>
    <izvorni_sadrzaj>9. veljače 2016.</izvorni_sadrzaj>
    <derivirana_varijabla naziv="DomainObject.Predmet.OdlukaRjesenje.DatumPravomocnosti_1">9. veljače 2016.</derivirana_varijabla>
  </DomainObject.Predmet.OdlukaRjesenje.DatumPravomocnosti>
  <DomainObject.Predmet.OdlukaRjesenje.Oznaka>
    <izvorni_sadrzaj>St-218/2015-3</izvorni_sadrzaj>
    <derivirana_varijabla naziv="DomainObject.Predmet.OdlukaRjesenje.Oznaka_1">St-218/2015-3</derivirana_varijabla>
  </DomainObject.Predmet.OdlukaRjesenje.Oznaka>
  <DomainObject.Predmet.SudioniciListNaziv>
    <izvorni_sadrzaj>
      <item>FINA, RC ZAGREB, Podružnica Bjelovar</item>
      <item>CEDAR d.o.o. za proizvodnju, trgovinu i usluge, Mali Zdenci</item>
    </izvorni_sadrzaj>
    <derivirana_varijabla naziv="DomainObject.Predmet.SudioniciListNaziv_1">
      <item>FINA, RC ZAGREB, Podružnica Bjelovar</item>
      <item>CEDAR d.o.o. za proizvodnju, trgovinu i usluge, Mali Zdenci</item>
    </derivirana_varijabla>
  </DomainObject.Predmet.SudioniciListNaziv>
  <DomainObject.Predmet.SudioniciListAdressOIB>
    <izvorni_sadrzaj>
      <item>FINA, RC ZAGREB, Podružnica Bjelovar, OIB 85821130368, F. Supila 4,43000 Bjelovar</item>
      <item>CEDAR d.o.o. za proizvodnju, trgovinu i usluge, Mali Zdenci, OIB 65945884946, A. Mihanovića 76,43290 Mali Zdenci</item>
    </izvorni_sadrzaj>
    <derivirana_varijabla naziv="DomainObject.Predmet.SudioniciListAdressOIB_1">
      <item>FINA, RC ZAGREB, Podružnica Bjelovar, OIB 85821130368, F. Supila 4,43000 Bjelovar</item>
      <item>CEDAR d.o.o. za proizvodnju, trgovinu i usluge, Mali Zdenci, OIB 65945884946, A. Mihanovića 76,43290 Mali Zdenci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F86DB-1AEF-4CAD-9BDC-4E696049D9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322</properties:Words>
  <properties:Characters>1687</properties:Characters>
  <properties:Lines>46</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2017-08-31T07:56:00Z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St-218/2015-13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