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b703" w14:paraId="b64b703"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 xml:space="preserve">Zagreb, </w:t>
      </w:r>
      <w:proofErr w:type="spellStart"/>
      <w:r>
        <w:t>Amruševa</w:t>
      </w:r>
      <w:proofErr w:type="spellEnd"/>
      <w:r>
        <w:t xml:space="preserve">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594F09">
        <w:rPr>
          <w:szCs w:val="24"/>
        </w:rPr>
        <w:t>87. St-4555/2016</w:t>
      </w:r>
      <w:r>
        <w:t xml:space="preserve">  </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proofErr w:type="spellStart"/>
      <w:r w:rsidR="004975EB" w:rsidRPr="00C15E0C">
        <w:t>OIB</w:t>
      </w:r>
      <w:proofErr w:type="spellEnd"/>
      <w:r w:rsidR="00ED08A1" w:rsidRPr="00C15E0C">
        <w:t xml:space="preserve"> 85821130368, </w:t>
      </w:r>
      <w:r w:rsidRPr="00C15E0C">
        <w:t>Zagreb, Ulica grada Vukovara 70,</w:t>
      </w:r>
      <w:r>
        <w:t xml:space="preserve"> za otvaranje stečajnog postupka nad dužnikom </w:t>
      </w:r>
      <w:proofErr w:type="spellStart"/>
      <w:r w:rsidR="00C15E0C">
        <w:rPr>
          <w:szCs w:val="24"/>
        </w:rPr>
        <w:t>FINGERS</w:t>
      </w:r>
      <w:proofErr w:type="spellEnd"/>
      <w:r w:rsidR="00C15E0C">
        <w:rPr>
          <w:szCs w:val="24"/>
        </w:rPr>
        <w:t xml:space="preserve"> USLUGE </w:t>
      </w:r>
      <w:proofErr w:type="spellStart"/>
      <w:r w:rsidR="00C15E0C">
        <w:rPr>
          <w:szCs w:val="24"/>
        </w:rPr>
        <w:t>j.d.o.o</w:t>
      </w:r>
      <w:proofErr w:type="spellEnd"/>
      <w:r w:rsidR="00C15E0C">
        <w:rPr>
          <w:szCs w:val="24"/>
        </w:rPr>
        <w:t xml:space="preserve">., </w:t>
      </w:r>
      <w:proofErr w:type="spellStart"/>
      <w:r w:rsidR="00C15E0C">
        <w:rPr>
          <w:szCs w:val="24"/>
        </w:rPr>
        <w:t>OIB</w:t>
      </w:r>
      <w:proofErr w:type="spellEnd"/>
      <w:r w:rsidR="00C15E0C">
        <w:rPr>
          <w:szCs w:val="24"/>
        </w:rPr>
        <w:t xml:space="preserve"> 48454958654, Zagreb, Ive Tijardovića 36</w:t>
      </w:r>
      <w:r>
        <w:t xml:space="preserve">, </w:t>
      </w:r>
      <w:r w:rsidR="00E810E5" w:rsidRPr="00E810E5">
        <w:t>12.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proofErr w:type="spellStart"/>
      <w:r w:rsidR="00C15E0C">
        <w:rPr>
          <w:szCs w:val="24"/>
        </w:rPr>
        <w:t>FINGERS</w:t>
      </w:r>
      <w:proofErr w:type="spellEnd"/>
      <w:r w:rsidR="00C15E0C">
        <w:rPr>
          <w:szCs w:val="24"/>
        </w:rPr>
        <w:t xml:space="preserve"> USLUGE </w:t>
      </w:r>
      <w:proofErr w:type="spellStart"/>
      <w:r w:rsidR="00C15E0C">
        <w:rPr>
          <w:szCs w:val="24"/>
        </w:rPr>
        <w:t>j.d.o.o</w:t>
      </w:r>
      <w:proofErr w:type="spellEnd"/>
      <w:r w:rsidR="00C15E0C">
        <w:rPr>
          <w:szCs w:val="24"/>
        </w:rPr>
        <w:t xml:space="preserve">., </w:t>
      </w:r>
      <w:proofErr w:type="spellStart"/>
      <w:r w:rsidR="00C15E0C">
        <w:rPr>
          <w:szCs w:val="24"/>
        </w:rPr>
        <w:t>OIB</w:t>
      </w:r>
      <w:proofErr w:type="spellEnd"/>
      <w:r w:rsidR="00C15E0C">
        <w:rPr>
          <w:szCs w:val="24"/>
        </w:rPr>
        <w:t xml:space="preserve"> 48454958654, Zagreb, Ive Tijardovića 36</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B51AB5">
        <w:t xml:space="preserve">DAMIR </w:t>
      </w:r>
      <w:proofErr w:type="spellStart"/>
      <w:r w:rsidR="00B51AB5">
        <w:t>PREMUŽIĆ</w:t>
      </w:r>
      <w:proofErr w:type="spellEnd"/>
      <w:r w:rsidR="00A37481" w:rsidRPr="00A37481">
        <w:t xml:space="preserve">, </w:t>
      </w:r>
      <w:proofErr w:type="spellStart"/>
      <w:r w:rsidR="00F40A27">
        <w:t>OIB</w:t>
      </w:r>
      <w:proofErr w:type="spellEnd"/>
      <w:r w:rsidR="00F40A27">
        <w:t xml:space="preserve"> </w:t>
      </w:r>
      <w:r w:rsidR="00B51AB5">
        <w:t xml:space="preserve">94948952695, </w:t>
      </w:r>
      <w:r w:rsidR="00326425">
        <w:t>Zagreb, IV. Kozari put 209</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B51AB5">
        <w:t xml:space="preserve">DAMIR </w:t>
      </w:r>
      <w:proofErr w:type="spellStart"/>
      <w:r w:rsidR="00B51AB5">
        <w:t>PREMUŽIĆ</w:t>
      </w:r>
      <w:proofErr w:type="spellEnd"/>
      <w:r w:rsidR="00B51AB5" w:rsidRPr="00A37481">
        <w:t xml:space="preserve">, </w:t>
      </w:r>
      <w:proofErr w:type="spellStart"/>
      <w:r w:rsidR="00B51AB5">
        <w:t>OIB</w:t>
      </w:r>
      <w:proofErr w:type="spellEnd"/>
      <w:r w:rsidR="00B51AB5">
        <w:t xml:space="preserve"> 94948952695, </w:t>
      </w:r>
      <w:r w:rsidR="00326425">
        <w:t>Zagreb, IV. Kozari put 209</w:t>
      </w:r>
      <w: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D67BA8">
        <w:rPr>
          <w:b/>
        </w:rPr>
        <w:t>10,00</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D67BA8">
        <w:t>444</w:t>
      </w:r>
      <w:r>
        <w:t xml:space="preserve">. st. </w:t>
      </w:r>
      <w:r w:rsidR="00D67BA8">
        <w:t>2</w:t>
      </w:r>
      <w:r>
        <w:t>. Stečajnog zakona („Narodne novine“ broj 71/15 i 104/17, dalje: SZ).</w:t>
      </w:r>
      <w:r w:rsidR="00176507">
        <w:t xml:space="preserve"> </w:t>
      </w:r>
      <w:r>
        <w:t xml:space="preserve">U prijedlogu za otvaranje stečajnog postupka se u bitnome navodi kako je na dan </w:t>
      </w:r>
      <w:r w:rsidR="00D67BA8">
        <w:t>1. rujna 2015</w:t>
      </w:r>
      <w:r>
        <w:t xml:space="preserve">. dužnik u Očevidniku redoslijeda </w:t>
      </w:r>
      <w:r w:rsidRPr="00FA63E0">
        <w:t xml:space="preserve">osnova za plaćanje imao evidentirane neizvršene osnove za plaćanje u neprekinutom razdoblju od </w:t>
      </w:r>
      <w:r w:rsidR="00FA63E0" w:rsidRPr="00FA63E0">
        <w:t>257</w:t>
      </w:r>
      <w:r w:rsidRPr="00FA63E0">
        <w:t xml:space="preserve"> dana, u ukupnom iznosu od </w:t>
      </w:r>
      <w:r w:rsidR="00FA63E0" w:rsidRPr="00FA63E0">
        <w:t>25.475,45</w:t>
      </w:r>
      <w:r w:rsidRPr="00FA63E0">
        <w:t xml:space="preserve"> kn, te je imao </w:t>
      </w:r>
      <w:r w:rsidR="00FA63E0" w:rsidRPr="00FA63E0">
        <w:t>4</w:t>
      </w:r>
      <w:r w:rsidR="00E176C5" w:rsidRPr="00FA63E0">
        <w:t xml:space="preserve"> zaposlena</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nje u neprekinutom razdoblju od 1.505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810E5" w:rsidRPr="00E810E5">
        <w:t>12.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D1183" w:rsidP="00E176C5" w:rsidR="00125903">
      <w:pPr>
        <w:jc w:val="both"/>
      </w:pPr>
      <w:r>
        <w:t>3.</w:t>
      </w:r>
      <w:r>
        <w:tab/>
        <w:t>osoba ovlaštena za zastupanje</w:t>
      </w:r>
      <w:r w:rsidR="00125903">
        <w:t xml:space="preserve"> dužnika </w:t>
      </w:r>
      <w:r w:rsidR="001B0E6F">
        <w:t xml:space="preserve">Damir </w:t>
      </w:r>
      <w:proofErr w:type="spellStart"/>
      <w:r w:rsidR="001B0E6F">
        <w:t>Premužić</w:t>
      </w:r>
      <w:proofErr w:type="spellEnd"/>
      <w:r w:rsidR="001B0E6F" w:rsidRPr="00A37481">
        <w:t xml:space="preserve">, </w:t>
      </w:r>
      <w:r w:rsidR="001B0E6F">
        <w:t>Zagreb, IV. Kozari put 209</w:t>
      </w:r>
    </w:p>
    <w:p w:rsidRDefault="00125903" w:rsidP="00E176C5" w:rsidR="00125903">
      <w:pPr>
        <w:jc w:val="both"/>
      </w:pPr>
      <w:r>
        <w:t>4.</w:t>
      </w:r>
      <w:r>
        <w:tab/>
      </w:r>
      <w:proofErr w:type="spellStart"/>
      <w:r w:rsidR="001B0E6F">
        <w:t>OTP</w:t>
      </w:r>
      <w:proofErr w:type="spellEnd"/>
      <w:r w:rsidR="001B0E6F">
        <w:t xml:space="preserve"> banka Hrvatska d.d. </w:t>
      </w:r>
    </w:p>
    <w:p w:rsidRDefault="00125903" w:rsidP="00E176C5" w:rsidR="001A03C2">
      <w:pPr>
        <w:jc w:val="both"/>
      </w:pPr>
      <w:r>
        <w:t xml:space="preserve">5. </w:t>
      </w:r>
      <w:r w:rsidR="00A80FE7">
        <w:t xml:space="preserve">        </w:t>
      </w:r>
      <w:r>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E0C" w:rsidP="00C15E0C" w:rsidR="00594F09" w:rsidRPr="00C15E0C">
    <w:pPr>
      <w:jc w:val="right"/>
      <w:rPr>
        <w:szCs w:val="24"/>
      </w:rPr>
    </w:pPr>
    <w:r>
      <w:rPr>
        <w:szCs w:val="24"/>
      </w:rPr>
      <w:t>87. St-4555/2016</w:t>
    </w:r>
  </w:p>
  <w:p w:rsidRDefault="00594F09" w:rsidR="00594F0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A3583"/>
    <w:rsid w:val="00125903"/>
    <w:rsid w:val="00176507"/>
    <w:rsid w:val="001A03C2"/>
    <w:rsid w:val="001B0E6F"/>
    <w:rsid w:val="00260704"/>
    <w:rsid w:val="003010BC"/>
    <w:rsid w:val="00326425"/>
    <w:rsid w:val="003748BE"/>
    <w:rsid w:val="003E152D"/>
    <w:rsid w:val="00436547"/>
    <w:rsid w:val="00474294"/>
    <w:rsid w:val="004975EB"/>
    <w:rsid w:val="005007F9"/>
    <w:rsid w:val="005066FF"/>
    <w:rsid w:val="00506CFE"/>
    <w:rsid w:val="00524E81"/>
    <w:rsid w:val="00547F59"/>
    <w:rsid w:val="005607D9"/>
    <w:rsid w:val="00594F09"/>
    <w:rsid w:val="005B1FB6"/>
    <w:rsid w:val="009D235E"/>
    <w:rsid w:val="00A37481"/>
    <w:rsid w:val="00A722CD"/>
    <w:rsid w:val="00A80FE7"/>
    <w:rsid w:val="00AA02B9"/>
    <w:rsid w:val="00AD00F3"/>
    <w:rsid w:val="00AD1183"/>
    <w:rsid w:val="00B33A66"/>
    <w:rsid w:val="00B51AB5"/>
    <w:rsid w:val="00BB76E7"/>
    <w:rsid w:val="00C15E0C"/>
    <w:rsid w:val="00C86E6D"/>
    <w:rsid w:val="00D01176"/>
    <w:rsid w:val="00D67BA8"/>
    <w:rsid w:val="00D73ED4"/>
    <w:rsid w:val="00DD3BA2"/>
    <w:rsid w:val="00E176C5"/>
    <w:rsid w:val="00E810E5"/>
    <w:rsid w:val="00E911CB"/>
    <w:rsid w:val="00EC36A7"/>
    <w:rsid w:val="00EC7C5F"/>
    <w:rsid w:val="00ED08A1"/>
    <w:rsid w:val="00F40A27"/>
    <w:rsid w:val="00FA63E0"/>
    <w:rsid w:val="00FE1A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FE1AB2"/>
    <w:rPr>
      <w:color w:val="808080"/>
      <w:bdr w:space="0" w:sz="0" w:color="auto" w:val="none"/>
      <w:shd w:fill="auto" w:color="auto" w:val="clear"/>
    </w:rPr>
  </w:style>
  <w:style w:customStyle="true" w:styleId="eSPISCCParagraphDefaultFont" w:type="character">
    <w:name w:val="eSPIS_CC_Paragraph Default Font"/>
    <w:basedOn w:val="Zadanifontodlomka"/>
    <w:rsid w:val="00FE1AB2"/>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FE1AB2"/>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FE1AB2"/>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FE1AB2"/>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4555</izvorni_sadrzaj>
    <derivirana_varijabla naziv="DomainObject.Predmet.Broj_1">4555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St-4555/2016</izvorni_sadrzaj>
    <derivirana_varijabla naziv="DomainObject.Predmet.OznakaBroj_1">St-4555/2016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FINGERS USLUGE jednostavno društvo s ograničenom odgovornošću za trgovinu i usluge</izvorni_sadrzaj>
    <derivirana_varijabla naziv="DomainObject.Predmet.ProtustrankaFormated_1">  FINGERS USLUGE jednostavno društvo s ograničenom odgovornošću za trgovinu i usluge</derivirana_varijabla>
  </DomainObject.Predmet.ProtustrankaFormated>
  <DomainObject.Predmet.ProtustrankaFormatedOIB>
    <izvorni_sadrzaj>  FINGERS USLUGE jednostavno društvo s ograničenom odgovornošću za trgovinu i usluge, OIB 48454958654</izvorni_sadrzaj>
    <derivirana_varijabla naziv="DomainObject.Predmet.ProtustrankaFormatedOIB_1">  FINGERS USLUGE jednostavno društvo s ograničenom odgovornošću za trgovinu i usluge, OIB 48454958654</derivirana_varijabla>
  </DomainObject.Predmet.ProtustrankaFormatedOIB>
  <DomainObject.Predmet.ProtustrankaFormatedWithAdress>
    <izvorni_sadrzaj> FINGERS USLUGE jednostavno društvo s ograničenom odgovornošću za trgovinu i usluge, Ive Tijardovića 36, 10000 Zagreb</izvorni_sadrzaj>
    <derivirana_varijabla naziv="DomainObject.Predmet.ProtustrankaFormatedWithAdress_1"> FINGERS USLUGE jednostavno društvo s ograničenom odgovornošću za trgovinu i usluge, Ive Tijardovića 36, 10000 Zagreb</derivirana_varijabla>
  </DomainObject.Predmet.ProtustrankaFormatedWithAdress>
  <DomainObject.Predmet.ProtustrankaFormatedWithAdressOIB>
    <izvorni_sadrzaj> FINGERS USLUGE jednostavno društvo s ograničenom odgovornošću za trgovinu i usluge, OIB 48454958654, Ive Tijardovića 36, 10000 Zagreb</izvorni_sadrzaj>
    <derivirana_varijabla naziv="DomainObject.Predmet.ProtustrankaFormatedWithAdressOIB_1"> FINGERS USLUGE jednostavno društvo s ograničenom odgovornošću za trgovinu i usluge, OIB 48454958654, Ive Tijardovića 36, 10000 Zagreb</derivirana_varijabla>
  </DomainObject.Predmet.ProtustrankaFormatedWithAdressOIB>
  <DomainObject.Predmet.ProtustrankaWithAdress>
    <izvorni_sadrzaj>FINGERS USLUGE jednostavno društvo s ograničenom odgovornošću za trgovinu i usluge Ive Tijardovića 36, 10000 Zagreb</izvorni_sadrzaj>
    <derivirana_varijabla naziv="DomainObject.Predmet.ProtustrankaWithAdress_1">FINGERS USLUGE jednostavno društvo s ograničenom odgovornošću za trgovinu i usluge Ive Tijardovića 36, 10000 Zagreb</derivirana_varijabla>
  </DomainObject.Predmet.ProtustrankaWithAdress>
  <DomainObject.Predmet.ProtustrankaWithAdressOIB>
    <izvorni_sadrzaj>FINGERS USLUGE jednostavno društvo s ograničenom odgovornošću za trgovinu i usluge, OIB 48454958654, Ive Tijardovića 36, 10000 Zagreb</izvorni_sadrzaj>
    <derivirana_varijabla naziv="DomainObject.Predmet.ProtustrankaWithAdressOIB_1">FINGERS USLUGE jednostavno društvo s ograničenom odgovornošću za trgovinu i usluge, OIB 48454958654, Ive Tijardovića 36, 10000 Zagreb</derivirana_varijabla>
  </DomainObject.Predmet.ProtustrankaWithAdressOIB>
  <DomainObject.Predmet.ProtustrankaNazivFormated>
    <izvorni_sadrzaj>FINGERS USLUGE jednostavno društvo s ograničenom odgovornošću za trgovinu i usluge</izvorni_sadrzaj>
    <derivirana_varijabla naziv="DomainObject.Predmet.ProtustrankaNazivFormated_1">FINGERS USLUGE jednostavno društvo s ograničenom odgovornošću za trgovinu i usluge</derivirana_varijabla>
  </DomainObject.Predmet.ProtustrankaNazivFormated>
  <DomainObject.Predmet.ProtustrankaNazivFormatedOIB>
    <izvorni_sadrzaj>FINGERS USLUGE jednostavno društvo s ograničenom odgovornošću za trgovinu i usluge, OIB 48454958654</izvorni_sadrzaj>
    <derivirana_varijabla naziv="DomainObject.Predmet.ProtustrankaNazivFormatedOIB_1">FINGERS USLUGE jednostavno društvo s ograničenom odgovornošću za trgovinu i usluge, OIB 48454958654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FINGERS USLUGE jednostavno društvo s ograničenom odgovornošću za trgovinu i usluge</item>
    </izvorni_sadrzaj>
    <derivirana_varijabla naziv="DomainObject.Predmet.ProtuStrankaListFormated_1">
      <item>FINGERS USLUGE jednostavno društvo s ograničenom odgovornošću za trgovinu i usluge</item>
    </derivirana_varijabla>
  </DomainObject.Predmet.ProtuStrankaListFormated>
  <DomainObject.Predmet.ProtuStrankaListFormatedOIB>
    <izvorni_sadrzaj>
      <item>FINGERS USLUGE jednostavno društvo s ograničenom odgovornošću za trgovinu i usluge, OIB 48454958654</item>
    </izvorni_sadrzaj>
    <derivirana_varijabla naziv="DomainObject.Predmet.ProtuStrankaListFormatedOIB_1">
      <item>FINGERS USLUGE jednostavno društvo s ograničenom odgovornošću za trgovinu i usluge, OIB 48454958654</item>
    </derivirana_varijabla>
  </DomainObject.Predmet.ProtuStrankaListFormatedOIB>
  <DomainObject.Predmet.ProtuStrankaListFormatedWithAdress>
    <izvorni_sadrzaj>
      <item>FINGERS USLUGE jednostavno društvo s ograničenom odgovornošću za trgovinu i usluge, Ive Tijardovića 36, 10000 Zagreb</item>
    </izvorni_sadrzaj>
    <derivirana_varijabla naziv="DomainObject.Predmet.ProtuStrankaListFormatedWithAdress_1">
      <item>FINGERS USLUGE jednostavno društvo s ograničenom odgovornošću za trgovinu i usluge, Ive Tijardovića 36, 10000 Zagreb</item>
    </derivirana_varijabla>
  </DomainObject.Predmet.ProtuStrankaListFormatedWithAdress>
  <DomainObject.Predmet.ProtuStrankaListFormatedWithAdressOIB>
    <izvorni_sadrzaj>
      <item>FINGERS USLUGE jednostavno društvo s ograničenom odgovornošću za trgovinu i usluge, OIB 48454958654, Ive Tijardovića 36, 10000 Zagreb</item>
    </izvorni_sadrzaj>
    <derivirana_varijabla naziv="DomainObject.Predmet.ProtuStrankaListFormatedWithAdressOIB_1">
      <item>FINGERS USLUGE jednostavno društvo s ograničenom odgovornošću za trgovinu i usluge, OIB 48454958654, Ive Tijardovića 36, 10000 Zagreb</item>
    </derivirana_varijabla>
  </DomainObject.Predmet.ProtuStrankaListFormatedWithAdressOIB>
  <DomainObject.Predmet.ProtuStrankaListNazivFormated>
    <izvorni_sadrzaj>
      <item>FINGERS USLUGE jednostavno društvo s ograničenom odgovornošću za trgovinu i usluge</item>
    </izvorni_sadrzaj>
    <derivirana_varijabla naziv="DomainObject.Predmet.ProtuStrankaListNazivFormated_1">
      <item>FINGERS USLUGE jednostavno društvo s ograničenom odgovornošću za trgovinu i usluge</item>
    </derivirana_varijabla>
  </DomainObject.Predmet.ProtuStrankaListNazivFormated>
  <DomainObject.Predmet.ProtuStrankaListNazivFormatedOIB>
    <izvorni_sadrzaj>
      <item>FINGERS USLUGE jednostavno društvo s ograničenom odgovornošću za trgovinu i usluge, OIB 48454958654</item>
    </izvorni_sadrzaj>
    <derivirana_varijabla naziv="DomainObject.Predmet.ProtuStrankaListNazivFormatedOIB_1">
      <item>FINGERS USLUGE jednostavno društvo s ograničenom odgovornošću za trgovinu i usluge, OIB 48454958654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FINGERS USLUGE jednostavno društvo s ograničenom odgovornošću za trgovinu i usluge</izvorni_sadrzaj>
    <derivirana_varijabla naziv="DomainObject.Predmet.ProtustrankaIDrugi_1">FINGERS USLUGE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FINGERS USLUGE jednostavno društvo s ograničenom odgovornošću za trgovinu i usluge, OIB 48454958654, Ive Tijardovića 36, 10000 Zagreb</izvorni_sadrzaj>
    <derivirana_varijabla naziv="DomainObject.Predmet.ProtustrankaIDrugiAdressOIB_1">FINGERS USLUGE jednostavno društvo s ograničenom odgovornošću za trgovinu i usluge, OIB 48454958654, Ive Tijardovića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FINGERS USLUGE jednostavno društvo s ograničenom odgovornošću za trgovinu i usluge</item>
    </izvorni_sadrzaj>
    <derivirana_varijabla naziv="DomainObject.Predmet.SudioniciListNaziv_1">
      <item>FINA Regionalni centar Zagreb</item>
      <item>FINGERS USLUGE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FINGERS USLUGE jednostavno društvo s ograničenom odgovornošću za trgovinu i usluge, OIB 48454958654, Ive Tijardovića 36,10000 Zagreb</item>
    </izvorni_sadrzaj>
    <derivirana_varijabla naziv="DomainObject.Predmet.SudioniciListAdressOIB_1">
      <item>FINA Regionalni centar Zagreb, OIB 85821130368, Trg svibanjskih žrtava 1995. br. 1,10000 Zagreb</item>
      <item>FINGERS USLUGE jednostavno društvo s ograničenom odgovornošću za trgovinu i usluge, OIB 48454958654, Ive Tijardovića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48454958654</item>
    </izvorni_sadrzaj>
    <derivirana_varijabla naziv="DomainObject.Predmet.SudioniciListNazivOIB_1">
      <item>, OIB 85821130368</item>
      <item>, OIB 48454958654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St-4555/2016-5</izvorni_sadrzaj>
    <derivirana_varijabla naziv="DomainObject.PredzadnjaOdlukaIzPredmeta.Oznaka_1">St-4555/2016-5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832</properties:Words>
  <properties:Characters>4300</properties:Characters>
  <properties:Lines>106</properties:Lines>
  <properties:Paragraphs>41</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2019-02-12T08:40:00Z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