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0cb9" w14:paraId="9180cb9" w:rsidRDefault="0045677E" w:rsidP="00E033F9" w:rsidR="00E033F9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677E">
        <w:rPr>
          <w:b w:val="false"/>
        </w:rPr>
        <w:t>Poslovni</w:t>
      </w:r>
      <w:r>
        <w:rPr>
          <w:b w:val="false"/>
        </w:rPr>
        <w:t xml:space="preserve"> </w:t>
      </w:r>
      <w:r w:rsidRPr="0045677E">
        <w:rPr>
          <w:b w:val="false"/>
        </w:rPr>
        <w:t xml:space="preserve">broj </w:t>
      </w:r>
      <w:r w:rsidR="00E033F9" w:rsidRPr="0045677E">
        <w:rPr>
          <w:b w:val="false"/>
        </w:rPr>
        <w:t>1St</w:t>
      </w:r>
      <w:r w:rsidR="00E033F9">
        <w:t>-</w:t>
      </w:r>
      <w:r w:rsidRPr="0045677E">
        <w:rPr>
          <w:b w:val="false"/>
        </w:rPr>
        <w:t>248/2018</w:t>
      </w:r>
      <w:r w:rsidR="00D01763">
        <w:rPr>
          <w:b w:val="false"/>
        </w:rPr>
        <w:t>-12</w:t>
      </w:r>
    </w:p>
    <w:p w:rsidRDefault="00E033F9" w:rsidP="00E033F9" w:rsidR="00E033F9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3F9" w:rsidP="00E033F9" w:rsidR="00E033F9">
      <w:pPr>
        <w:pStyle w:val="Naslov1"/>
        <w:jc w:val="both"/>
      </w:pPr>
    </w:p>
    <w:p w:rsidRDefault="0045677E" w:rsidP="00E033F9" w:rsidR="00E033F9">
      <w:pPr>
        <w:rPr>
          <w:lang w:val="hr-HR"/>
        </w:rPr>
      </w:pPr>
      <w:r>
        <w:rPr>
          <w:lang w:val="hr-HR"/>
        </w:rPr>
        <w:t>Republika Hrvatska</w:t>
      </w:r>
    </w:p>
    <w:p w:rsidRDefault="0045677E" w:rsidP="00E033F9" w:rsidR="0045677E">
      <w:pPr>
        <w:rPr>
          <w:lang w:val="hr-HR"/>
        </w:rPr>
      </w:pPr>
      <w:r>
        <w:rPr>
          <w:lang w:val="hr-HR"/>
        </w:rPr>
        <w:t>Trgovački sud u Splitu</w:t>
      </w:r>
    </w:p>
    <w:p w:rsidRDefault="0045677E" w:rsidP="00E033F9" w:rsidR="0045677E">
      <w:pPr>
        <w:rPr>
          <w:lang w:val="hr-HR"/>
        </w:rPr>
      </w:pPr>
      <w:r>
        <w:rPr>
          <w:lang w:val="hr-HR"/>
        </w:rPr>
        <w:t>Split, Sukoišanska 6</w:t>
      </w:r>
    </w:p>
    <w:p w:rsidRDefault="00E033F9" w:rsidP="00E033F9" w:rsidR="00E033F9">
      <w:pPr>
        <w:pStyle w:val="Naslov1"/>
      </w:pPr>
    </w:p>
    <w:p w:rsidRDefault="00E033F9" w:rsidP="00E033F9" w:rsidR="00E033F9" w:rsidRPr="0045677E">
      <w:pPr>
        <w:pStyle w:val="Naslov1"/>
        <w:rPr>
          <w:b w:val="false"/>
        </w:rPr>
      </w:pPr>
      <w:r w:rsidRPr="0045677E">
        <w:rPr>
          <w:b w:val="false"/>
        </w:rPr>
        <w:t>U   I M E   R E P U B L I K E   H R V A T S K E</w:t>
      </w:r>
    </w:p>
    <w:p w:rsidRDefault="00E033F9" w:rsidP="00E033F9" w:rsidR="00E033F9" w:rsidRPr="0045677E">
      <w:pPr>
        <w:rPr>
          <w:lang w:eastAsia="hr-HR" w:val="hr-HR"/>
        </w:rPr>
      </w:pPr>
    </w:p>
    <w:p w:rsidRDefault="00E033F9" w:rsidP="00E033F9" w:rsidR="00E033F9" w:rsidRPr="0045677E">
      <w:pPr>
        <w:pStyle w:val="Naslov2"/>
        <w:rPr>
          <w:bCs/>
          <w:szCs w:val="24"/>
        </w:rPr>
      </w:pPr>
      <w:r w:rsidRPr="0045677E">
        <w:rPr>
          <w:bCs/>
          <w:szCs w:val="24"/>
        </w:rPr>
        <w:t>R J E Š E NJ E</w:t>
      </w:r>
    </w:p>
    <w:p w:rsidRDefault="00E033F9" w:rsidP="00E033F9" w:rsidR="00E033F9" w:rsidRPr="0045677E">
      <w:pPr>
        <w:rPr>
          <w:lang w:val="hr-HR"/>
        </w:rPr>
      </w:pPr>
    </w:p>
    <w:p w:rsidRDefault="00E033F9" w:rsidP="0045677E" w:rsidR="00E033F9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45677E">
        <w:rPr>
          <w:lang w:val="hr-HR"/>
        </w:rPr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NAIDA jednostavno društvo s ograničenom odgovornošću za trgovinu i usluge, OIB: 35081989056, Rat br. 15, 21328 Drašnice, 1.listopada  2018. </w:t>
      </w:r>
    </w:p>
    <w:p w:rsidRDefault="00B22D94" w:rsidP="0045677E" w:rsidR="00B22D94">
      <w:pPr>
        <w:pStyle w:val="Bezproreda"/>
        <w:jc w:val="both"/>
        <w:rPr>
          <w:lang w:val="hr-HR"/>
        </w:rPr>
      </w:pPr>
    </w:p>
    <w:p w:rsidRDefault="00E033F9" w:rsidP="00E033F9" w:rsidR="00E033F9">
      <w:pPr>
        <w:jc w:val="center"/>
        <w:rPr>
          <w:lang w:val="hr-HR"/>
        </w:rPr>
      </w:pPr>
      <w:r>
        <w:rPr>
          <w:lang w:val="hr-HR"/>
        </w:rPr>
        <w:t xml:space="preserve">r i j e š i o   j e :                                              </w:t>
      </w:r>
    </w:p>
    <w:p w:rsidRDefault="00E033F9" w:rsidP="00E033F9" w:rsidR="00E033F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>Ukida se rješenje ovog suda br</w:t>
      </w:r>
      <w:r w:rsidR="0045677E">
        <w:rPr>
          <w:lang w:val="hr-HR"/>
        </w:rPr>
        <w:t xml:space="preserve">oj </w:t>
      </w:r>
      <w:r>
        <w:rPr>
          <w:lang w:val="hr-HR"/>
        </w:rPr>
        <w:t>1St-</w:t>
      </w:r>
      <w:r w:rsidR="0045677E">
        <w:rPr>
          <w:lang w:val="hr-HR"/>
        </w:rPr>
        <w:t xml:space="preserve">248/2018 od 6.rujna 2018. </w:t>
      </w:r>
      <w:r>
        <w:rPr>
          <w:lang w:val="hr-HR"/>
        </w:rPr>
        <w:t>kojim se otvara te istovremeno zaključuje skraćeni stečajni postupak nad dužnikom</w:t>
      </w:r>
      <w:r w:rsidR="0045677E">
        <w:rPr>
          <w:lang w:val="hr-HR"/>
        </w:rPr>
        <w:t xml:space="preserve"> </w:t>
      </w:r>
      <w:r>
        <w:rPr>
          <w:lang w:val="hr-HR"/>
        </w:rPr>
        <w:t xml:space="preserve">, </w:t>
      </w:r>
      <w:r>
        <w:t>te se o</w:t>
      </w:r>
      <w:r>
        <w:rPr>
          <w:lang w:val="hr-HR"/>
        </w:rPr>
        <w:t xml:space="preserve">dbacuje  zahtjev Financijske agencije za provedbu skraćenog stečajnog postupka nad dužnikom </w:t>
      </w:r>
      <w:r w:rsidR="00D659CE">
        <w:rPr>
          <w:lang w:val="hr-HR"/>
        </w:rPr>
        <w:t xml:space="preserve"> </w:t>
      </w:r>
      <w:r w:rsidR="0045677E">
        <w:rPr>
          <w:lang w:val="hr-HR"/>
        </w:rPr>
        <w:t>NAIDA jednostavno društvo s ograničenom odgovornošću za trgovinu i usluge, OIB: 35081989056, Rat br. 15, 21328 Drašnice.</w:t>
      </w:r>
    </w:p>
    <w:p w:rsidRDefault="00E033F9" w:rsidP="00E033F9" w:rsidR="00E033F9">
      <w:pPr>
        <w:jc w:val="both"/>
        <w:rPr>
          <w:lang w:val="hr-HR"/>
        </w:rPr>
      </w:pPr>
    </w:p>
    <w:p w:rsidRDefault="00E033F9" w:rsidP="00EF4712" w:rsidR="0045677E" w:rsidRPr="001711CD">
      <w:pPr>
        <w:autoSpaceDE w:val="false"/>
        <w:autoSpaceDN w:val="false"/>
        <w:adjustRightInd w:val="false"/>
      </w:pPr>
      <w:r>
        <w:rPr>
          <w:lang w:val="hr-HR"/>
        </w:rPr>
        <w:t>II.</w:t>
      </w:r>
      <w:r>
        <w:rPr>
          <w:lang w:val="hr-HR"/>
        </w:rPr>
        <w:tab/>
        <w:t xml:space="preserve">Nalaže se registru ovog suda da provede brisanje zabilježbe otvaranja skraćenog stečajnog postupka nad dužnikom  </w:t>
      </w:r>
      <w:r w:rsidR="0045677E">
        <w:rPr>
          <w:lang w:val="hr-HR"/>
        </w:rPr>
        <w:t xml:space="preserve">NAIDA jednostavno društvo s ograničenom odgovornošću za trgovinu i usluge, OIB: 35081989056, Rat br. 15, 21328 Drašnice i upis stečajnog upravitelja  </w:t>
      </w:r>
      <w:r w:rsidR="0045677E" w:rsidRPr="001711CD">
        <w:rPr>
          <w:rFonts w:eastAsiaTheme="minorHAnsi"/>
        </w:rPr>
        <w:t>Mamić Mari</w:t>
      </w:r>
      <w:r w:rsidR="0045677E">
        <w:rPr>
          <w:rFonts w:eastAsiaTheme="minorHAnsi"/>
        </w:rPr>
        <w:t>ne, OIB:</w:t>
      </w:r>
      <w:r w:rsidR="0045677E">
        <w:rPr>
          <w:rFonts w:eastAsiaTheme="minorHAnsi" w:cs="ArialMT" w:hAnsi="ArialMT" w:ascii="ArialMT"/>
          <w:sz w:val="14"/>
          <w:szCs w:val="14"/>
        </w:rPr>
        <w:t xml:space="preserve"> </w:t>
      </w:r>
      <w:r w:rsidR="0045677E" w:rsidRPr="001711CD">
        <w:rPr>
          <w:rFonts w:eastAsiaTheme="minorHAnsi"/>
        </w:rPr>
        <w:t>12021589075</w:t>
      </w:r>
      <w:r w:rsidR="0045677E">
        <w:rPr>
          <w:rFonts w:eastAsiaTheme="minorHAnsi"/>
        </w:rPr>
        <w:t>, Zagreb, Kruge 9.</w:t>
      </w:r>
    </w:p>
    <w:p w:rsidRDefault="0045677E" w:rsidP="00E033F9" w:rsidR="00E033F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033F9" w:rsidP="00E033F9" w:rsidR="00E033F9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45677E" w:rsidP="0045677E" w:rsidR="0045677E">
      <w:pPr>
        <w:rPr>
          <w:lang w:val="hr-HR"/>
        </w:rPr>
      </w:pPr>
    </w:p>
    <w:p w:rsidRDefault="0045677E" w:rsidP="0045677E" w:rsidR="0045677E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dana 26.ožujka 2018. zahtjev za provedbu skraćenog stečajnog postupka nad dužnikom NAIDA jednostavno društvo s ograničenom odgovornošću za trgovinu i usluge, OIB: 35081989056, Rat br. 15, 21328 Drašnice.</w:t>
      </w:r>
    </w:p>
    <w:p w:rsidRDefault="00E033F9" w:rsidP="00E033F9" w:rsidR="00E033F9">
      <w:pPr>
        <w:rPr>
          <w:lang w:val="hr-HR"/>
        </w:rPr>
      </w:pPr>
    </w:p>
    <w:p w:rsidRDefault="0045677E" w:rsidP="0045677E" w:rsidR="0045677E">
      <w:pPr>
        <w:ind w:firstLine="708"/>
        <w:jc w:val="both"/>
        <w:rPr>
          <w:lang w:val="hr-HR"/>
        </w:rPr>
      </w:pPr>
      <w:r>
        <w:rPr>
          <w:lang w:val="hr-HR"/>
        </w:rPr>
        <w:tab/>
        <w:t xml:space="preserve">U podnesenom zahtjevu navedeno je da dužnik na dan 16.ožujka 2018. u Očevidniku redoslijeda osnova za plaćanje, ima evidentirane neizvršene osnove za plaćanje u neprekinutom razdoblju od 120 dana, u ukupnom iznosu od 20.207,18 kn u koji iznos je uračunata kamata i naknade Financijske agencije za provedbu ovrhe na novčanim sredstvima </w:t>
      </w:r>
    </w:p>
    <w:p w:rsidRDefault="0045677E" w:rsidP="0045677E" w:rsidR="0045677E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45677E" w:rsidP="0045677E" w:rsidR="0045677E">
      <w:pPr>
        <w:jc w:val="both"/>
        <w:rPr>
          <w:lang w:val="hr-HR"/>
        </w:rPr>
      </w:pPr>
    </w:p>
    <w:p w:rsidRDefault="00E033F9" w:rsidP="00E033F9" w:rsidR="0045677E">
      <w:pPr>
        <w:ind w:firstLine="708"/>
        <w:jc w:val="both"/>
        <w:rPr>
          <w:lang w:val="hr-HR"/>
        </w:rPr>
      </w:pPr>
      <w:r>
        <w:rPr>
          <w:lang w:val="hr-HR"/>
        </w:rPr>
        <w:t>Na temelju rješenja ovog suda br</w:t>
      </w:r>
      <w:r w:rsidR="0045677E">
        <w:rPr>
          <w:lang w:val="hr-HR"/>
        </w:rPr>
        <w:t xml:space="preserve">oj </w:t>
      </w:r>
      <w:r>
        <w:rPr>
          <w:lang w:val="hr-HR"/>
        </w:rPr>
        <w:t>1St-</w:t>
      </w:r>
      <w:r w:rsidR="0045677E">
        <w:rPr>
          <w:lang w:val="hr-HR"/>
        </w:rPr>
        <w:t xml:space="preserve">248/2018 </w:t>
      </w:r>
      <w:r>
        <w:rPr>
          <w:lang w:val="hr-HR"/>
        </w:rPr>
        <w:t xml:space="preserve"> od </w:t>
      </w:r>
      <w:r w:rsidR="0045677E">
        <w:rPr>
          <w:lang w:val="hr-HR"/>
        </w:rPr>
        <w:t>6.rujna 2018.</w:t>
      </w:r>
      <w:r>
        <w:rPr>
          <w:lang w:val="hr-HR"/>
        </w:rPr>
        <w:t xml:space="preserve">otvoren je te </w:t>
      </w:r>
    </w:p>
    <w:p w:rsidRDefault="0045677E" w:rsidP="0045677E" w:rsidR="0045677E">
      <w:pPr>
        <w:jc w:val="both"/>
        <w:rPr>
          <w:lang w:val="hr-HR"/>
        </w:rPr>
      </w:pPr>
    </w:p>
    <w:p w:rsidRDefault="0045677E" w:rsidP="0045677E" w:rsidR="0045677E">
      <w:pPr>
        <w:ind w:firstLine="708" w:left="3540"/>
        <w:jc w:val="both"/>
        <w:rPr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  <w:t>Poslovni broj 1St-248/2018</w:t>
      </w:r>
      <w:r w:rsidR="00D01763">
        <w:rPr>
          <w:lang w:val="hr-HR"/>
        </w:rPr>
        <w:t>-12</w:t>
      </w:r>
    </w:p>
    <w:p w:rsidRDefault="0045677E" w:rsidP="0045677E" w:rsidR="0045677E">
      <w:pPr>
        <w:jc w:val="both"/>
        <w:rPr>
          <w:lang w:val="hr-HR"/>
        </w:rPr>
      </w:pPr>
    </w:p>
    <w:p w:rsidRDefault="00E033F9" w:rsidP="0045677E" w:rsidR="00E033F9">
      <w:pPr>
        <w:jc w:val="both"/>
        <w:rPr>
          <w:lang w:val="hr-HR"/>
        </w:rPr>
      </w:pPr>
      <w:r>
        <w:rPr>
          <w:lang w:val="hr-HR"/>
        </w:rPr>
        <w:t>istovremeno zaključen stečajni postupak nad dužnikom</w:t>
      </w:r>
      <w:r w:rsidR="00D659CE">
        <w:rPr>
          <w:lang w:val="hr-HR"/>
        </w:rPr>
        <w:t xml:space="preserve"> </w:t>
      </w:r>
      <w:r w:rsidR="0045677E">
        <w:rPr>
          <w:lang w:val="hr-HR"/>
        </w:rPr>
        <w:t>NAIDA jednostavno društvo s ograničenom odgovornošću za trgovinu i usluge, OIB: 35081989056, Rat br. 15, 21328 Drašnice.</w:t>
      </w:r>
    </w:p>
    <w:p w:rsidRDefault="00E033F9" w:rsidP="0045677E" w:rsidR="00E033F9">
      <w:pPr>
        <w:jc w:val="both"/>
        <w:rPr>
          <w:lang w:val="hr-HR"/>
        </w:rPr>
      </w:pPr>
    </w:p>
    <w:p w:rsidRDefault="00E033F9" w:rsidP="00E033F9" w:rsidR="00E033F9">
      <w:pPr>
        <w:ind w:firstLine="708"/>
        <w:jc w:val="both"/>
      </w:pPr>
      <w:r>
        <w:t xml:space="preserve">Nakon toga je stečajni dužnik  uz žalbu- podnesak  od </w:t>
      </w:r>
      <w:r w:rsidR="00B22D94">
        <w:t>28.rujna 2018.</w:t>
      </w:r>
      <w:r w:rsidR="001F18B1">
        <w:t>,</w:t>
      </w:r>
      <w:r>
        <w:t xml:space="preserve"> dostavio</w:t>
      </w:r>
    </w:p>
    <w:p w:rsidRDefault="00E033F9" w:rsidP="00E033F9" w:rsidR="00E033F9">
      <w:pPr>
        <w:jc w:val="both"/>
      </w:pPr>
      <w:r>
        <w:t xml:space="preserve"> potvrdu </w:t>
      </w:r>
      <w:r w:rsidR="00D659CE">
        <w:t xml:space="preserve"> FINE </w:t>
      </w:r>
      <w:r>
        <w:t xml:space="preserve"> od </w:t>
      </w:r>
      <w:r w:rsidR="00B22D94">
        <w:t xml:space="preserve">27.rujna </w:t>
      </w:r>
      <w:r>
        <w:t>201</w:t>
      </w:r>
      <w:r w:rsidR="00B22D94">
        <w:t>8</w:t>
      </w:r>
      <w:r>
        <w:t>. a iz koje proizlazi  da je dužnik u cijelosti podmirio obveze koje su bile evidentirane kod FINE  u Očevidniku</w:t>
      </w:r>
      <w:r w:rsidR="001F18B1">
        <w:t xml:space="preserve"> </w:t>
      </w:r>
      <w:r>
        <w:t>redosljeda osnova za plaćanje</w:t>
      </w:r>
      <w:r>
        <w:rPr>
          <w:lang w:val="hr-HR"/>
        </w:rPr>
        <w:t>, odnosno da nepodmirene obveze dužnika na dan izdavanja potvrde (</w:t>
      </w:r>
      <w:r w:rsidR="00B22D94">
        <w:rPr>
          <w:lang w:val="hr-HR"/>
        </w:rPr>
        <w:t xml:space="preserve">27.rujna </w:t>
      </w:r>
      <w:r>
        <w:rPr>
          <w:lang w:val="hr-HR"/>
        </w:rPr>
        <w:t>201</w:t>
      </w:r>
      <w:r w:rsidR="006D719C">
        <w:rPr>
          <w:lang w:val="hr-HR"/>
        </w:rPr>
        <w:t>8</w:t>
      </w:r>
      <w:r>
        <w:rPr>
          <w:lang w:val="hr-HR"/>
        </w:rPr>
        <w:t>.) iznose 0 kn</w:t>
      </w:r>
      <w:r w:rsidR="00B22D94">
        <w:rPr>
          <w:lang w:val="hr-HR"/>
        </w:rPr>
        <w:t xml:space="preserve"> i potvrdu Porezne uprave, Područnog ureda Split, Ispostave Makarska iz koje </w:t>
      </w:r>
      <w:r w:rsidR="00B22D94">
        <w:t xml:space="preserve"> je vidljivo da dužnik  na dan  26.rujna 2018.  nema duga po osnovu javnih davanja o kojima službenu evidenciju vodi Porezna uprava. 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>Kako dakle iz naprijed navedene potvrde</w:t>
      </w:r>
      <w:r w:rsidR="001F18B1">
        <w:rPr>
          <w:lang w:val="hr-HR"/>
        </w:rPr>
        <w:t xml:space="preserve"> </w:t>
      </w:r>
      <w:r w:rsidR="006D719C">
        <w:rPr>
          <w:lang w:val="hr-HR"/>
        </w:rPr>
        <w:t xml:space="preserve">FINE od </w:t>
      </w:r>
      <w:r w:rsidR="00B22D94">
        <w:rPr>
          <w:lang w:val="hr-HR"/>
        </w:rPr>
        <w:t>27.rujna 2018.</w:t>
      </w:r>
      <w:r>
        <w:rPr>
          <w:lang w:val="hr-HR"/>
        </w:rPr>
        <w:t xml:space="preserve"> proizlazi da dužnik više nema nepodmirenih obveza  iz Očevidnika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točki I izreke ovog rješenja. 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B22D94" w:rsidR="00E033F9">
      <w:pPr>
        <w:ind w:firstLine="708"/>
        <w:jc w:val="both"/>
        <w:rPr>
          <w:lang w:val="hr-HR"/>
        </w:rPr>
      </w:pPr>
      <w:r>
        <w:rPr>
          <w:lang w:val="hr-HR"/>
        </w:rPr>
        <w:t>Odluka o brisanju upisa zabilježbe otvaranja skraćenog stečajnog postupka nad dužnikom</w:t>
      </w:r>
      <w:r w:rsidR="00B22D94" w:rsidRPr="00B22D94">
        <w:rPr>
          <w:lang w:val="hr-HR"/>
        </w:rPr>
        <w:t xml:space="preserve"> </w:t>
      </w:r>
      <w:r w:rsidR="00B22D94">
        <w:rPr>
          <w:lang w:val="hr-HR"/>
        </w:rPr>
        <w:t>NAIDA jednostavno društvo s ograničenom odgovornošću za trgovinu i usluge, OIB: 35081989056, Rat br. 15, 21328 Drašnice</w:t>
      </w:r>
      <w:r w:rsidR="001F18B1">
        <w:rPr>
          <w:lang w:val="hr-HR"/>
        </w:rPr>
        <w:t>,</w:t>
      </w:r>
      <w:r w:rsidR="006D719C">
        <w:rPr>
          <w:lang w:val="hr-HR"/>
        </w:rPr>
        <w:t xml:space="preserve"> </w:t>
      </w:r>
      <w:r>
        <w:rPr>
          <w:lang w:val="hr-HR"/>
        </w:rPr>
        <w:t xml:space="preserve">a nakon što je ovim rješenjem ukinuto rješenje o otvaranju te istodobnom zaključenju skraćenog stečajnog postupka  od </w:t>
      </w:r>
      <w:r w:rsidR="00B22D94">
        <w:rPr>
          <w:lang w:val="hr-HR"/>
        </w:rPr>
        <w:t>6.rujna 2018.</w:t>
      </w:r>
      <w:r>
        <w:rPr>
          <w:lang w:val="hr-HR"/>
        </w:rPr>
        <w:t xml:space="preserve"> te odbačen prijedlog FINE-Regionalni centar Split za  provedbu skraćenog stečajnog postupka nad dužnikom, temelji se na odredbi čl. 71. Zakona o sudskom registru ( N</w:t>
      </w:r>
      <w:r w:rsidR="00B22D94">
        <w:rPr>
          <w:lang w:val="hr-HR"/>
        </w:rPr>
        <w:t xml:space="preserve">arodne novine </w:t>
      </w:r>
      <w:r>
        <w:rPr>
          <w:lang w:val="hr-HR"/>
        </w:rPr>
        <w:t xml:space="preserve">1/95 do 110/15). </w:t>
      </w:r>
    </w:p>
    <w:p w:rsidRDefault="00E033F9" w:rsidP="00B22D94" w:rsidR="00E033F9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B22D94">
        <w:rPr>
          <w:lang w:val="hr-HR"/>
        </w:rPr>
        <w:t>1.listopada</w:t>
      </w:r>
      <w:r>
        <w:rPr>
          <w:lang w:val="hr-HR"/>
        </w:rPr>
        <w:t xml:space="preserve">  2018.  </w:t>
      </w:r>
    </w:p>
    <w:p w:rsidRDefault="00E033F9" w:rsidP="00E033F9" w:rsidR="00E033F9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E033F9" w:rsidP="00E033F9" w:rsidR="00E033F9">
      <w:pPr>
        <w:ind w:left="6372"/>
      </w:pPr>
      <w:r>
        <w:t xml:space="preserve">S U D A C </w:t>
      </w:r>
    </w:p>
    <w:p w:rsidRDefault="00E033F9" w:rsidP="00E033F9" w:rsidR="00E033F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033F9" w:rsidP="00B22D94" w:rsidR="004B2EBB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  <w:r w:rsidR="004B2EBB">
        <w:rPr>
          <w:lang w:val="hr-HR"/>
        </w:rPr>
        <w:t>, v.r.</w:t>
      </w:r>
    </w:p>
    <w:p w:rsidRDefault="004B2EBB" w:rsidP="004B2EBB" w:rsidR="00E033F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E033F9">
        <w:rPr>
          <w:lang w:val="hr-HR"/>
        </w:rPr>
        <w:t xml:space="preserve"> </w:t>
      </w:r>
    </w:p>
    <w:p w:rsidRDefault="00E033F9" w:rsidP="00E033F9" w:rsidR="00E033F9">
      <w:pPr>
        <w:jc w:val="both"/>
      </w:pPr>
    </w:p>
    <w:p w:rsidRDefault="00E033F9" w:rsidP="00E033F9" w:rsidR="00E033F9" w:rsidRPr="00B22D94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sectPr w:rsidR="00E033F9" w:rsidRPr="00B22D9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33F9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1F18B1"/>
    <w:rsid w:val="00204170"/>
    <w:rsid w:val="00255806"/>
    <w:rsid w:val="002854BB"/>
    <w:rsid w:val="00322DE3"/>
    <w:rsid w:val="003A4819"/>
    <w:rsid w:val="00407DC1"/>
    <w:rsid w:val="00440A7C"/>
    <w:rsid w:val="00454D6B"/>
    <w:rsid w:val="0045677E"/>
    <w:rsid w:val="004B2EB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1733F"/>
    <w:rsid w:val="006A3B07"/>
    <w:rsid w:val="006D719C"/>
    <w:rsid w:val="00735D8B"/>
    <w:rsid w:val="007766AB"/>
    <w:rsid w:val="008A10ED"/>
    <w:rsid w:val="008D5DF1"/>
    <w:rsid w:val="0092602F"/>
    <w:rsid w:val="00A05026"/>
    <w:rsid w:val="00A86D22"/>
    <w:rsid w:val="00AB6E49"/>
    <w:rsid w:val="00AC09D9"/>
    <w:rsid w:val="00B01348"/>
    <w:rsid w:val="00B22D94"/>
    <w:rsid w:val="00B40090"/>
    <w:rsid w:val="00B603FD"/>
    <w:rsid w:val="00B72C27"/>
    <w:rsid w:val="00B874FD"/>
    <w:rsid w:val="00BF1B09"/>
    <w:rsid w:val="00C655DC"/>
    <w:rsid w:val="00CD066E"/>
    <w:rsid w:val="00D01763"/>
    <w:rsid w:val="00D41B11"/>
    <w:rsid w:val="00D47954"/>
    <w:rsid w:val="00D659CE"/>
    <w:rsid w:val="00DB228F"/>
    <w:rsid w:val="00DE53A8"/>
    <w:rsid w:val="00E033F9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33F9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033F9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033F9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033F9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033F9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E033F9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E033F9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E033F9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33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33F9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7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3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3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3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3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33F9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033F9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033F9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033F9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033F9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E033F9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E033F9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E033F9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33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33F9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7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3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3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3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3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10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99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93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99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St-248/2018-12</izvorni_sadrzaj>
    <derivirana_varijabla naziv="DomainObject.Oznaka_1">St-248/2018-12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2018.</izvorni_sadrzaj>
    <derivirana_varijabla naziv="DomainObject.Predmet.DatumRjesavanja_1">6.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NAIDA jednostavno društvo s ograničenom odgovornošću za trgovinu i usluge</izvorni_sadrzaj>
    <derivirana_varijabla naziv="DomainObject.Predmet.ProtustrankaFormated_1">  NAIDA jednostavno društvo s ograničenom odgovornošću za trgovinu i usluge</derivirana_varijabla>
  </DomainObject.Predmet.ProtustrankaFormated>
  <DomainObject.Predmet.ProtustrankaFormatedOIB>
    <izvorni_sadrzaj>  NAIDA jednostavno društvo s ograničenom odgovornošću za trgovinu i usluge, OIB 35081989056</izvorni_sadrzaj>
    <derivirana_varijabla naziv="DomainObject.Predmet.ProtustrankaFormatedOIB_1">  NAIDA jednostavno društvo s ograničenom odgovornošću za trgovinu i usluge, OIB 35081989056</derivirana_varijabla>
  </DomainObject.Predmet.ProtustrankaFormatedOIB>
  <DomainObject.Predmet.ProtustrankaFormatedWithAdress>
    <izvorni_sadrzaj> NAIDA jednostavno društvo s ograničenom odgovornošću za trgovinu i usluge, Rat br. 15, 21327 Drašnice</izvorni_sadrzaj>
    <derivirana_varijabla naziv="DomainObject.Predmet.ProtustrankaFormatedWithAdress_1"> NAIDA jednostavno društvo s ograničenom odgovornošću za trgovinu i usluge, Rat br. 15, 21327 Drašnice</derivirana_varijabla>
  </DomainObject.Predmet.ProtustrankaFormatedWithAdress>
  <DomainObject.Predmet.ProtustrankaFormatedWithAdressOIB>
    <izvorni_sadrzaj> NAIDA jednostavno društvo s ograničenom odgovornošću za trgovinu i usluge, OIB 35081989056, Rat br. 15, 21327 Drašnice</izvorni_sadrzaj>
    <derivirana_varijabla naziv="DomainObject.Predmet.ProtustrankaFormatedWithAdressOIB_1"> NAIDA jednostavno društvo s ograničenom odgovornošću za trgovinu i usluge, OIB 35081989056, Rat br. 15, 21327 Drašnice</derivirana_varijabla>
  </DomainObject.Predmet.ProtustrankaFormatedWithAdressOIB>
  <DomainObject.Predmet.ProtustrankaWithAdress>
    <izvorni_sadrzaj>NAIDA jednostavno društvo s ograničenom odgovornošću za trgovinu i usluge Rat br. 15, 21327 Drašnice</izvorni_sadrzaj>
    <derivirana_varijabla naziv="DomainObject.Predmet.ProtustrankaWithAdress_1">NAIDA jednostavno društvo s ograničenom odgovornošću za trgovinu i usluge Rat br. 15, 21327 Drašnice</derivirana_varijabla>
  </DomainObject.Predmet.ProtustrankaWithAdress>
  <DomainObject.Predmet.ProtustrankaWithAdressOIB>
    <izvorni_sadrzaj>NAIDA jednostavno društvo s ograničenom odgovornošću za trgovinu i usluge, OIB 35081989056, Rat br. 15, 21327 Drašnice</izvorni_sadrzaj>
    <derivirana_varijabla naziv="DomainObject.Predmet.ProtustrankaWithAdressOIB_1">NAIDA jednostavno društvo s ograničenom odgovornošću za trgovinu i usluge, OIB 35081989056, Rat br. 15, 21327 Drašnice</derivirana_varijabla>
  </DomainObject.Predmet.ProtustrankaWithAdressOIB>
  <DomainObject.Predmet.ProtustrankaNazivFormated>
    <izvorni_sadrzaj>NAIDA jednostavno društvo s ograničenom odgovornošću za trgovinu i usluge</izvorni_sadrzaj>
    <derivirana_varijabla naziv="DomainObject.Predmet.ProtustrankaNazivFormated_1">NAIDA jednostavno društvo s ograničenom odgovornošću za trgovinu i usluge</derivirana_varijabla>
  </DomainObject.Predmet.ProtustrankaNazivFormated>
  <DomainObject.Predmet.ProtustrankaNazivFormatedOIB>
    <izvorni_sadrzaj>NAIDA jednostavno društvo s ograničenom odgovornošću za trgovinu i usluge, OIB 35081989056</izvorni_sadrzaj>
    <derivirana_varijabla naziv="DomainObject.Predmet.ProtustrankaNazivFormatedOIB_1">NAIDA jednostavno društvo s ograničenom odgovornošću za trgovinu i usluge, OIB 35081989056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20207.18</izvorni_sadrzaj>
    <derivirana_varijabla naziv="DomainObject.Predmet.TrenutnaVrijednost_1">20207.18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NAIDA jednostavno društvo s ograničenom odgovornošću za trgovinu i usluge</item>
    </izvorni_sadrzaj>
    <derivirana_varijabla naziv="DomainObject.Predmet.ProtuStrankaListFormated_1">
      <item>NAIDA jednostavno društvo s ograničenom odgovornošću za trgovinu i usluge</item>
    </derivirana_varijabla>
  </DomainObject.Predmet.ProtuStrankaListFormated>
  <DomainObject.Predmet.ProtuStrankaListFormatedOIB>
    <izvorni_sadrzaj>
      <item>NAIDA jednostavno društvo s ograničenom odgovornošću za trgovinu i usluge, OIB 35081989056</item>
    </izvorni_sadrzaj>
    <derivirana_varijabla naziv="DomainObject.Predmet.ProtuStrankaListFormatedOIB_1">
      <item>NAIDA jednostavno društvo s ograničenom odgovornošću za trgovinu i usluge, OIB 35081989056</item>
    </derivirana_varijabla>
  </DomainObject.Predmet.ProtuStrankaListFormatedOIB>
  <DomainObject.Predmet.ProtuStrankaListFormatedWithAdress>
    <izvorni_sadrzaj>
      <item>NAIDA jednostavno društvo s ograničenom odgovornošću za trgovinu i usluge, Rat br. 15, 21327 Drašnice</item>
    </izvorni_sadrzaj>
    <derivirana_varijabla naziv="DomainObject.Predmet.ProtuStrankaListFormatedWithAdress_1">
      <item>NAIDA jednostavno društvo s ograničenom odgovornošću za trgovinu i usluge, Rat br. 15, 21327 Drašnice</item>
    </derivirana_varijabla>
  </DomainObject.Predmet.ProtuStrankaListFormatedWithAdress>
  <DomainObject.Predmet.ProtuStrankaListFormatedWithAdressOIB>
    <izvorni_sadrzaj>
      <item>NAIDA jednostavno društvo s ograničenom odgovornošću za trgovinu i usluge, OIB 35081989056, Rat br. 15, 21327 Drašnice</item>
    </izvorni_sadrzaj>
    <derivirana_varijabla naziv="DomainObject.Predmet.ProtuStrankaListFormatedWithAdressOIB_1">
      <item>NAIDA jednostavno društvo s ograničenom odgovornošću za trgovinu i usluge, OIB 35081989056, Rat br. 15, 21327 Drašnice</item>
    </derivirana_varijabla>
  </DomainObject.Predmet.ProtuStrankaListFormatedWithAdressOIB>
  <DomainObject.Predmet.ProtuStrankaListNazivFormated>
    <izvorni_sadrzaj>
      <item>NAIDA jednostavno društvo s ograničenom odgovornošću za trgovinu i usluge</item>
    </izvorni_sadrzaj>
    <derivirana_varijabla naziv="DomainObject.Predmet.ProtuStrankaListNazivFormated_1">
      <item>NAIDA jednostavno društvo s ograničenom odgovornošću za trgovinu i usluge</item>
    </derivirana_varijabla>
  </DomainObject.Predmet.ProtuStrankaListNazivFormated>
  <DomainObject.Predmet.ProtuStrankaListNazivFormatedOIB>
    <izvorni_sadrzaj>
      <item>NAIDA jednostavno društvo s ograničenom odgovornošću za trgovinu i usluge, OIB 35081989056</item>
    </izvorni_sadrzaj>
    <derivirana_varijabla naziv="DomainObject.Predmet.ProtuStrankaListNazivFormatedOIB_1">
      <item>NAIDA jednostavno društvo s ograničenom odgovornošću za trgovinu i usluge, OIB 35081989056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St-248/2018-12</izvorni_sadrzaj>
    <derivirana_varijabla naziv="DomainObject.PoslovniBrojDokumenta_1">St-248/2018-12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NAIDA jednostavno društvo s ograničenom odgovornošću za trgovinu i usluge</izvorni_sadrzaj>
    <derivirana_varijabla naziv="DomainObject.Predmet.ProtustrankaIDrugi_1">NAIDA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NAIDA jednostavno društvo s ograničenom odgovornošću za trgovinu i usluge, OIB 35081989056, Rat br. 15, 21327 Drašnice</izvorni_sadrzaj>
    <derivirana_varijabla naziv="DomainObject.Predmet.ProtustrankaIDrugiAdressOIB_1">NAIDA jednostavno društvo s ograničenom odgovornošću za trgovinu i usluge, OIB 35081989056, Rat br. 15, 21327 Drašnice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2018.</izvorni_sadrzaj>
    <derivirana_varijabla naziv="DomainObject.Predmet.OdlukaRjesenje.DatumDonosenjaOdluke_1">6.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St-248/2018-5</izvorni_sadrzaj>
    <derivirana_varijabla naziv="DomainObject.Predmet.OdlukaRjesenje.Oznaka_1">St-248/2018-5</derivirana_varijabla>
  </DomainObject.Predmet.OdlukaRjesenje.Oznaka>
  <DomainObject.Predmet.SudioniciListNaziv>
    <izvorni_sadrzaj>
      <item>NAIDA jednostavno društvo s ograničenom odgovornošću za trgovinu i usluge</item>
      <item>FINANCIJSKA AGENCIJA, RC SPLIT</item>
    </izvorni_sadrzaj>
    <derivirana_varijabla naziv="DomainObject.Predmet.SudioniciListNaziv_1">
      <item>NAIDA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NAIDA jednostavno društvo s ograničenom odgovornošću za trgovinu i usluge, OIB 35081989056, Rat br. 15,21327 Drašnice</item>
      <item>FINANCIJSKA AGENCIJA, RC SPLIT, OIB 85821130368, Mažuranićevo šetalište 24 b,21000 Split</item>
    </izvorni_sadrzaj>
    <derivirana_varijabla naziv="DomainObject.Predmet.SudioniciListAdressOIB_1">
      <item>NAIDA jednostavno društvo s ograničenom odgovornošću za trgovinu i usluge, OIB 35081989056, Rat br. 15,21327 Drašnice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35081989056</item>
      <item>, OIB 85821130368</item>
    </izvorni_sadrzaj>
    <derivirana_varijabla naziv="DomainObject.Predmet.SudioniciListNazivOIB_1">
      <item>, OIB 35081989056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720</properties:Words>
  <properties:Characters>3995</properties:Characters>
  <properties:Lines>92</properties:Lines>
  <properties:Paragraphs>26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Poslovni broj 1St-248/2018</vt:lpstr>
      <vt:lpstr/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2018-03-12T07:06:00Z</dcterms:created>
  <dc:creator>Marija Elez</dc:creator>
  <cp:lastModifiedBy>Marija Elez</cp:lastModifiedBy>
  <cp:lastPrinted>2018-10-01T06:43:00Z</cp:lastPrinted>
  <dcterms:modified xmlns:xsi="http://www.w3.org/2001/XMLSchema-instance" xsi:type="dcterms:W3CDTF">2018-10-01T06:51:00Z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St-248/2018-12 / Odluka - Rješenje o odbačaju zahtjeva za skraćeni stečajni postupak (odbačen_zahtjev_za_skraćeni_st._post._docx._docx)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