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41c3" w14:paraId="1a041c3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CC4648">
        <w:t>1</w:t>
      </w:r>
      <w:r w:rsidR="00486EED">
        <w:t>655</w:t>
      </w:r>
      <w:r w:rsidRPr="00151FF0">
        <w:t>/1</w:t>
      </w:r>
      <w:r w:rsidR="00831369">
        <w:t>7</w:t>
      </w:r>
      <w:r w:rsidRPr="00151FF0">
        <w:t>-</w:t>
      </w:r>
      <w:r w:rsidR="00486EED">
        <w:t>25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CC4648" w:rsidR="008D4802">
      <w:pPr>
        <w:jc w:val="both"/>
      </w:pPr>
      <w:r>
        <w:tab/>
      </w:r>
      <w:r w:rsidR="00486EED" w:rsidRPr="00486EED">
        <w:t>Trgovački sud u Osijeku, po sucu mr. sc. Tihomiru Kovačeviću, kao stečajnom sucu, povodom prijedloga Republike Hrvatske, Ministarstva financija, OIB 52634238587 zastupane po ŽDO u Osijeku za otvaranje stečajnog postupka nad dužnikom HELP AT HOME društvo s ograničenom odgovornošću za graditeljstvo, usluge i trgovinu, Osijek, Banova 44, MBS 030164258, OIB 84285475463</w:t>
      </w:r>
      <w:r w:rsidR="00604D38">
        <w:t xml:space="preserve">, </w:t>
      </w:r>
      <w:r w:rsidR="00604D38" w:rsidRPr="0041082E">
        <w:t xml:space="preserve">dana </w:t>
      </w:r>
      <w:r w:rsidR="00F25BB7">
        <w:t>5</w:t>
      </w:r>
      <w:r w:rsidR="00604D38" w:rsidRPr="00DB2D45">
        <w:t>. s</w:t>
      </w:r>
      <w:r w:rsidR="00F25BB7">
        <w:t>rp</w:t>
      </w:r>
      <w:r w:rsidR="00604D38" w:rsidRPr="00DB2D45">
        <w:t xml:space="preserve">nja </w:t>
      </w:r>
      <w:r w:rsidR="00604D38" w:rsidRPr="0041082E">
        <w:t>201</w:t>
      </w:r>
      <w:r w:rsidR="00604D38">
        <w:t>8</w:t>
      </w:r>
      <w:r w:rsidR="00604D38" w:rsidRPr="0041082E">
        <w:t>.</w:t>
      </w:r>
    </w:p>
    <w:p w:rsidRDefault="00F25BB7" w:rsidR="00F25BB7">
      <w:pPr>
        <w:jc w:val="both"/>
      </w:pPr>
    </w:p>
    <w:p w:rsidRDefault="00F25BB7" w:rsidR="00F25BB7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486EED" w:rsidR="007B6DF7">
      <w:pPr>
        <w:pStyle w:val="Tijeloteksta"/>
        <w:numPr>
          <w:ilvl w:val="0"/>
          <w:numId w:val="1"/>
        </w:numPr>
      </w:pPr>
      <w:r>
        <w:t>Privremeno</w:t>
      </w:r>
      <w:r w:rsidR="00604D38">
        <w:t>j</w:t>
      </w:r>
      <w:r>
        <w:t xml:space="preserve"> s</w:t>
      </w:r>
      <w:r w:rsidR="00F14D32">
        <w:t>tečajno</w:t>
      </w:r>
      <w:r w:rsidR="00604D38">
        <w:t>j</w:t>
      </w:r>
      <w:r w:rsidR="00F14D32">
        <w:t xml:space="preserve"> upravitelj</w:t>
      </w:r>
      <w:r w:rsidR="00604D38">
        <w:t>ici</w:t>
      </w:r>
      <w:r w:rsidR="00F14D32">
        <w:t xml:space="preserve"> </w:t>
      </w:r>
      <w:r w:rsidR="00604D38" w:rsidRPr="00390B1D">
        <w:rPr>
          <w:bCs/>
        </w:rPr>
        <w:t>Blanka Gambiraža, Osijek, Šamačka 9/I, OIB 81085118009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486EED" w:rsidRPr="00486EED">
        <w:t>HELP AT HOME društvo s ograničenom odgovornošću za graditeljstvo, usluge i trgovinu, Osijek, Banova 44, MBS 030164258, OIB 84285475463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DB4AE0">
        <w:t>og</w:t>
      </w:r>
      <w:r>
        <w:t xml:space="preserve"> </w:t>
      </w:r>
      <w:r w:rsidR="00C17E69">
        <w:t>stečajn</w:t>
      </w:r>
      <w:r w:rsidR="00DB4AE0">
        <w:t>og</w:t>
      </w:r>
      <w:r w:rsidR="00C17E69">
        <w:t xml:space="preserve"> upravitelj</w:t>
      </w:r>
      <w:r w:rsidR="00DB4AE0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3B2496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9E101B">
        <w:t>s predmeta broj St-1</w:t>
      </w:r>
      <w:r w:rsidR="00486EED">
        <w:t>655</w:t>
      </w:r>
      <w:r w:rsidR="009E101B">
        <w:t xml:space="preserve">/17 doznači iznos od </w:t>
      </w:r>
      <w:r w:rsidR="00486EED">
        <w:t>3</w:t>
      </w:r>
      <w:r w:rsidR="009E101B">
        <w:t xml:space="preserve">.500,00 kn, a razliku </w:t>
      </w:r>
      <w:r w:rsidR="003B2496">
        <w:t xml:space="preserve">iz </w:t>
      </w:r>
      <w:r w:rsidR="003B2496" w:rsidRPr="003B2496">
        <w:t>Fond</w:t>
      </w:r>
      <w:r w:rsidR="003B2496">
        <w:t>a</w:t>
      </w:r>
      <w:r w:rsidR="003B2496" w:rsidRPr="003B2496">
        <w:t xml:space="preserve"> za namirenje troškova stečajnog postupka</w:t>
      </w:r>
      <w:r w:rsidR="003B2496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9E101B">
        <w:t>j</w:t>
      </w:r>
      <w:r w:rsidR="00A126F0">
        <w:t xml:space="preserve"> </w:t>
      </w:r>
      <w:r>
        <w:t>stečajno</w:t>
      </w:r>
      <w:r w:rsidR="009E101B">
        <w:t>j</w:t>
      </w:r>
      <w:r>
        <w:t xml:space="preserve"> upravitelj</w:t>
      </w:r>
      <w:r w:rsidR="009E101B">
        <w:t>ici</w:t>
      </w:r>
      <w:r w:rsidR="00FF4063">
        <w:t xml:space="preserve"> </w:t>
      </w:r>
      <w:r>
        <w:t>na nje</w:t>
      </w:r>
      <w:r w:rsidR="009E101B">
        <w:t>n</w:t>
      </w:r>
      <w:r>
        <w:t xml:space="preserve"> žiro-račun </w:t>
      </w:r>
      <w:r w:rsidR="00BC068F">
        <w:t xml:space="preserve">broj </w:t>
      </w:r>
      <w:r w:rsidR="00766158">
        <w:t>HR</w:t>
      </w:r>
      <w:r w:rsidR="009E101B">
        <w:t>2</w:t>
      </w:r>
      <w:r w:rsidR="00766158">
        <w:t xml:space="preserve">5 </w:t>
      </w:r>
      <w:r w:rsidR="009E101B">
        <w:t>2500 0093 1031 5086</w:t>
      </w:r>
      <w:r w:rsidR="00766158">
        <w:t xml:space="preserve"> kod </w:t>
      </w:r>
      <w:r w:rsidR="009E101B">
        <w:t>ADDIKO BANK d.d. Zagreb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3B2496">
        <w:t>1</w:t>
      </w:r>
      <w:r w:rsidR="009832BE">
        <w:t>655</w:t>
      </w:r>
      <w:r w:rsidR="009B0F1B">
        <w:t>/</w:t>
      </w:r>
      <w:r w:rsidR="00FE5A6E">
        <w:t>1</w:t>
      </w:r>
      <w:r w:rsidR="00A51492">
        <w:t>7</w:t>
      </w:r>
      <w:r w:rsidR="009B0F1B">
        <w:t>-</w:t>
      </w:r>
      <w:r w:rsidR="00380D76">
        <w:t>1</w:t>
      </w:r>
      <w:r w:rsidR="009832BE">
        <w:t>4</w:t>
      </w:r>
      <w:r w:rsidR="009B0F1B">
        <w:t xml:space="preserve"> od </w:t>
      </w:r>
      <w:r w:rsidR="009832BE">
        <w:t>8</w:t>
      </w:r>
      <w:r w:rsidR="009B0F1B">
        <w:t>.</w:t>
      </w:r>
      <w:r w:rsidR="00766158">
        <w:t>0</w:t>
      </w:r>
      <w:r w:rsidR="009832BE">
        <w:t>1</w:t>
      </w:r>
      <w:r w:rsidR="009B0F1B">
        <w:t>.20</w:t>
      </w:r>
      <w:r w:rsidR="00FE5A6E">
        <w:t>1</w:t>
      </w:r>
      <w:r w:rsidR="00766158">
        <w:t>8</w:t>
      </w:r>
      <w:r w:rsidR="009B0F1B">
        <w:t>. pokrenut je prethodni postupak nad dužnikom i imenovan</w:t>
      </w:r>
      <w:r w:rsidR="005F58F5">
        <w:t>a</w:t>
      </w:r>
      <w:r w:rsidR="0040049C">
        <w:t xml:space="preserve"> je</w:t>
      </w:r>
      <w:r w:rsidR="009B0F1B">
        <w:t xml:space="preserve"> </w:t>
      </w:r>
      <w:r w:rsidR="005F58F5">
        <w:t>Blanka Gambiraža iz Osijeka</w:t>
      </w:r>
      <w:r w:rsidR="00932A65">
        <w:t xml:space="preserve"> </w:t>
      </w:r>
      <w:r w:rsidR="009B0F1B">
        <w:t>za privremen</w:t>
      </w:r>
      <w:r w:rsidR="00766158">
        <w:t>og</w:t>
      </w:r>
      <w:r w:rsidR="009B0F1B">
        <w:t xml:space="preserve"> stečajn</w:t>
      </w:r>
      <w:r w:rsidR="00766158">
        <w:t>og</w:t>
      </w:r>
      <w:r w:rsidR="009B0F1B">
        <w:t xml:space="preserve"> upravitelj</w:t>
      </w:r>
      <w:r w:rsidR="00766158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5F58F5">
        <w:t>a</w:t>
      </w:r>
      <w:r>
        <w:t xml:space="preserve"> stečajn</w:t>
      </w:r>
      <w:r w:rsidR="005F58F5">
        <w:t>a</w:t>
      </w:r>
      <w:r>
        <w:t xml:space="preserve"> upravitelj</w:t>
      </w:r>
      <w:r w:rsidR="005F58F5">
        <w:t>ica</w:t>
      </w:r>
      <w:r>
        <w:t xml:space="preserve"> obavi</w:t>
      </w:r>
      <w:r w:rsidR="005F58F5">
        <w:t>la</w:t>
      </w:r>
      <w:r>
        <w:t xml:space="preserve"> je sve potrebne radnje, te je sastavi</w:t>
      </w:r>
      <w:r w:rsidR="005F58F5">
        <w:t>la</w:t>
      </w:r>
      <w:r>
        <w:t xml:space="preserve"> i dostavi</w:t>
      </w:r>
      <w:r w:rsidR="005F58F5">
        <w:t>la</w:t>
      </w:r>
      <w:r w:rsidR="006764F3">
        <w:t xml:space="preserve"> </w:t>
      </w:r>
      <w:r>
        <w:t>svoje pisano izvješće i nazoči</w:t>
      </w:r>
      <w:r w:rsidR="005F58F5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DD2BB3">
        <w:t>2</w:t>
      </w:r>
      <w:r w:rsidR="00F25BB7">
        <w:t>6</w:t>
      </w:r>
      <w:r w:rsidR="00D23353">
        <w:t>.</w:t>
      </w:r>
      <w:r w:rsidR="00DD2BB3">
        <w:t>0</w:t>
      </w:r>
      <w:r w:rsidR="00F25BB7">
        <w:t>6</w:t>
      </w:r>
      <w:r w:rsidR="00D23353">
        <w:t>.201</w:t>
      </w:r>
      <w:r w:rsidR="00DD2BB3">
        <w:t>8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DD2BB3">
        <w:t>og</w:t>
      </w:r>
      <w:r>
        <w:t xml:space="preserve"> stečajn</w:t>
      </w:r>
      <w:r w:rsidR="00DD2BB3">
        <w:t>og</w:t>
      </w:r>
      <w:r w:rsidR="008D4802">
        <w:t xml:space="preserve"> </w:t>
      </w:r>
      <w:r>
        <w:t>upravitelj</w:t>
      </w:r>
      <w:r w:rsidR="00DD2BB3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F25BB7" w:rsidRPr="00F25BB7">
        <w:t xml:space="preserve">5. srpnja </w:t>
      </w:r>
      <w:r w:rsidR="00DA2954" w:rsidRPr="00DA2954">
        <w:t>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832BE">
        <w:t>a</w:t>
      </w:r>
      <w:r w:rsidR="0040049C">
        <w:t xml:space="preserve"> </w:t>
      </w:r>
      <w:r w:rsidR="00D5639E">
        <w:t>stečajn</w:t>
      </w:r>
      <w:r w:rsidR="009832BE">
        <w:t xml:space="preserve">a </w:t>
      </w:r>
      <w:r w:rsidR="0061543A">
        <w:t>upravitelj</w:t>
      </w:r>
      <w:r w:rsidR="009832BE">
        <w:t>ica Blanka Gambiraža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12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0C58A2" w:rsidRPr="000C58A2">
      <w:t>14 St-</w:t>
    </w:r>
    <w:r w:rsidR="00486EED" w:rsidRPr="00486EED">
      <w:t>1655/17-25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E01EA"/>
    <w:rsid w:val="000E417E"/>
    <w:rsid w:val="000E7A1B"/>
    <w:rsid w:val="000F2DD0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246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0D76"/>
    <w:rsid w:val="00385332"/>
    <w:rsid w:val="003A14D4"/>
    <w:rsid w:val="003A3A0C"/>
    <w:rsid w:val="003B010F"/>
    <w:rsid w:val="003B2496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86EED"/>
    <w:rsid w:val="004A79EB"/>
    <w:rsid w:val="004C4F1E"/>
    <w:rsid w:val="004C7585"/>
    <w:rsid w:val="004D442D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95352"/>
    <w:rsid w:val="005A1517"/>
    <w:rsid w:val="005C15A4"/>
    <w:rsid w:val="005C72BB"/>
    <w:rsid w:val="005D2747"/>
    <w:rsid w:val="005D46B1"/>
    <w:rsid w:val="005D4B25"/>
    <w:rsid w:val="005F0872"/>
    <w:rsid w:val="005F4DFA"/>
    <w:rsid w:val="005F58F5"/>
    <w:rsid w:val="00604D38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158"/>
    <w:rsid w:val="00766FD3"/>
    <w:rsid w:val="007747D7"/>
    <w:rsid w:val="00777CC4"/>
    <w:rsid w:val="007815A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2BE"/>
    <w:rsid w:val="00983AA2"/>
    <w:rsid w:val="0098450F"/>
    <w:rsid w:val="009864D7"/>
    <w:rsid w:val="00986B6A"/>
    <w:rsid w:val="009910CC"/>
    <w:rsid w:val="009A4340"/>
    <w:rsid w:val="009B0F1B"/>
    <w:rsid w:val="009B1E92"/>
    <w:rsid w:val="009E101B"/>
    <w:rsid w:val="009F478E"/>
    <w:rsid w:val="00A004C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96134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C4648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54"/>
    <w:rsid w:val="00DA29CF"/>
    <w:rsid w:val="00DA37DE"/>
    <w:rsid w:val="00DA3EA7"/>
    <w:rsid w:val="00DB4AE0"/>
    <w:rsid w:val="00DC4D66"/>
    <w:rsid w:val="00DC4E39"/>
    <w:rsid w:val="00DD2BB3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12A8"/>
    <w:rsid w:val="00EB271D"/>
    <w:rsid w:val="00EC3792"/>
    <w:rsid w:val="00F00D98"/>
    <w:rsid w:val="00F14D32"/>
    <w:rsid w:val="00F15D64"/>
    <w:rsid w:val="00F25BB7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2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2A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2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2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2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2A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2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2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2018.</izvorni_sadrzaj>
    <derivirana_varijabla naziv="DomainObject.Predmet.DatumRjesavanja_1">28.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St-1655/2017</izvorni_sadrzaj>
    <derivirana_varijabla naziv="DomainObject.Predmet.OznakaBroj_1">St-1655/2017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HELP AT HOME društvo s ograničenom odgovornošću za graditeljstvo, usluge i trgovinu</izvorni_sadrzaj>
    <derivirana_varijabla naziv="DomainObject.Predmet.ProtustrankaFormated_1">  HELP AT HOME društvo s ograničenom odgovornošću za graditeljstvo, usluge i trgovinu</derivirana_varijabla>
  </DomainObject.Predmet.ProtustrankaFormated>
  <DomainObject.Predmet.ProtustrankaFormatedOIB>
    <izvorni_sadrzaj>  HELP AT HOME društvo s ograničenom odgovornošću za graditeljstvo, usluge i trgovinu, OIB 84285475463</izvorni_sadrzaj>
    <derivirana_varijabla naziv="DomainObject.Predmet.ProtustrankaFormatedOIB_1">  HELP AT HOME društvo s ograničenom odgovornošću za graditeljstvo, usluge i trgovinu, OIB 84285475463</derivirana_varijabla>
  </DomainObject.Predmet.ProtustrankaFormatedOIB>
  <DomainObject.Predmet.ProtustrankaFormatedWithAdress>
    <izvorni_sadrzaj> HELP AT HOME društvo s ograničenom odgovornošću za graditeljstvo, usluge i trgovinu, Banova 44, 31000 Osijek</izvorni_sadrzaj>
    <derivirana_varijabla naziv="DomainObject.Predmet.ProtustrankaFormatedWithAdress_1"> HELP AT HOME društvo s ograničenom odgovornošću za graditeljstvo, usluge i trgovinu, Banova 44, 31000 Osijek</derivirana_varijabla>
  </DomainObject.Predmet.ProtustrankaFormatedWithAdress>
  <DomainObject.Predmet.ProtustrankaFormatedWithAdressOIB>
    <izvorni_sadrzaj> HELP AT HOME društvo s ograničenom odgovornošću za graditeljstvo, usluge i trgovinu, OIB 84285475463, Banova 44, 31000 Osijek</izvorni_sadrzaj>
    <derivirana_varijabla naziv="DomainObject.Predmet.ProtustrankaFormatedWithAdressOIB_1"> HELP AT HOME društvo s ograničenom odgovornošću za graditeljstvo, usluge i trgovinu, OIB 84285475463, Banova 44, 31000 Osijek</derivirana_varijabla>
  </DomainObject.Predmet.ProtustrankaFormatedWithAdressOIB>
  <DomainObject.Predmet.ProtustrankaWithAdress>
    <izvorni_sadrzaj>HELP AT HOME društvo s ograničenom odgovornošću za graditeljstvo, usluge i trgovinu Banova 44, 31000 Osijek</izvorni_sadrzaj>
    <derivirana_varijabla naziv="DomainObject.Predmet.ProtustrankaWithAdress_1">HELP AT HOME društvo s ograničenom odgovornošću za graditeljstvo, usluge i trgovinu Banova 44, 31000 Osijek</derivirana_varijabla>
  </DomainObject.Predmet.ProtustrankaWithAdress>
  <DomainObject.Predmet.ProtustrankaWithAdressOIB>
    <izvorni_sadrzaj>HELP AT HOME društvo s ograničenom odgovornošću za graditeljstvo, usluge i trgovinu, OIB 84285475463, Banova 44, 31000 Osijek</izvorni_sadrzaj>
    <derivirana_varijabla naziv="DomainObject.Predmet.ProtustrankaWithAdressOIB_1">HELP AT HOME društvo s ograničenom odgovornošću za graditeljstvo, usluge i trgovinu, OIB 84285475463, Banova 44, 31000 Osijek</derivirana_varijabla>
  </DomainObject.Predmet.ProtustrankaWithAdressOIB>
  <DomainObject.Predmet.ProtustrankaNazivFormated>
    <izvorni_sadrzaj>HELP AT HOME društvo s ograničenom odgovornošću za graditeljstvo, usluge i trgovinu</izvorni_sadrzaj>
    <derivirana_varijabla naziv="DomainObject.Predmet.ProtustrankaNazivFormated_1">HELP AT HOME društvo s ograničenom odgovornošću za graditeljstvo, usluge i trgovinu</derivirana_varijabla>
  </DomainObject.Predmet.ProtustrankaNazivFormated>
  <DomainObject.Predmet.ProtustrankaNazivFormatedOIB>
    <izvorni_sadrzaj>HELP AT HOME društvo s ograničenom odgovornošću za graditeljstvo, usluge i trgovinu, OIB 84285475463</izvorni_sadrzaj>
    <derivirana_varijabla naziv="DomainObject.Predmet.ProtustrankaNazivFormatedOIB_1">HELP AT HOME društvo s ograničenom odgovornošću za graditeljstvo, usluge i trgovinu, OIB 84285475463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HELP AT HOME društvo s ograničenom odgovornošću za graditeljstvo, usluge i trgovinu</item>
    </izvorni_sadrzaj>
    <derivirana_varijabla naziv="DomainObject.Predmet.ProtuStrankaListFormated_1">
      <item>HELP AT HOME društvo s ograničenom odgovornošću za graditeljstvo, usluge i trgovinu</item>
    </derivirana_varijabla>
  </DomainObject.Predmet.ProtuStrankaListFormated>
  <DomainObject.Predmet.ProtuStrankaListFormatedOIB>
    <izvorni_sadrzaj>
      <item>HELP AT HOME društvo s ograničenom odgovornošću za graditeljstvo, usluge i trgovinu, OIB 84285475463</item>
    </izvorni_sadrzaj>
    <derivirana_varijabla naziv="DomainObject.Predmet.ProtuStrankaListFormatedOIB_1">
      <item>HELP AT HOME društvo s ograničenom odgovornošću za graditeljstvo, usluge i trgovinu, OIB 84285475463</item>
    </derivirana_varijabla>
  </DomainObject.Predmet.ProtuStrankaListFormatedOIB>
  <DomainObject.Predmet.ProtuStrankaListFormatedWithAdress>
    <izvorni_sadrzaj>
      <item>HELP AT HOME društvo s ograničenom odgovornošću za graditeljstvo, usluge i trgovinu, Banova 44, 31000 Osijek</item>
    </izvorni_sadrzaj>
    <derivirana_varijabla naziv="DomainObject.Predmet.ProtuStrankaListFormatedWithAdress_1">
      <item>HELP AT HOME društvo s ograničenom odgovornošću za graditeljstvo, usluge i trgovinu, Banova 44, 31000 Osijek</item>
    </derivirana_varijabla>
  </DomainObject.Predmet.ProtuStrankaListFormatedWithAdress>
  <DomainObject.Predmet.ProtuStrankaListFormatedWithAdressOIB>
    <izvorni_sadrzaj>
      <item>HELP AT HOME društvo s ograničenom odgovornošću za graditeljstvo, usluge i trgovinu, OIB 84285475463, Banova 44, 31000 Osijek</item>
    </izvorni_sadrzaj>
    <derivirana_varijabla naziv="DomainObject.Predmet.ProtuStrankaListFormatedWithAdressOIB_1">
      <item>HELP AT HOME društvo s ograničenom odgovornošću za graditeljstvo, usluge i trgovinu, OIB 84285475463, Banova 44, 31000 Osijek</item>
    </derivirana_varijabla>
  </DomainObject.Predmet.ProtuStrankaListFormatedWithAdressOIB>
  <DomainObject.Predmet.ProtuStrankaListNazivFormated>
    <izvorni_sadrzaj>
      <item>HELP AT HOME društvo s ograničenom odgovornošću za graditeljstvo, usluge i trgovinu</item>
    </izvorni_sadrzaj>
    <derivirana_varijabla naziv="DomainObject.Predmet.ProtuStrankaListNazivFormated_1">
      <item>HELP AT HOME društvo s ograničenom odgovornošću za graditeljstvo, usluge i trgovinu</item>
    </derivirana_varijabla>
  </DomainObject.Predmet.ProtuStrankaListNazivFormated>
  <DomainObject.Predmet.ProtuStrankaListNazivFormatedOIB>
    <izvorni_sadrzaj>
      <item>HELP AT HOME društvo s ograničenom odgovornošću za graditeljstvo, usluge i trgovinu, OIB 84285475463</item>
    </izvorni_sadrzaj>
    <derivirana_varijabla naziv="DomainObject.Predmet.ProtuStrankaListNazivFormatedOIB_1">
      <item>HELP AT HOME društvo s ograničenom odgovornošću za graditeljstvo, usluge i trgovinu, OIB 84285475463</item>
    </derivirana_varijabla>
  </DomainObject.Predmet.ProtuStrankaListNazivFormatedOIB>
  <DomainObject.Predmet.OstaliListFormated>
    <izvorni_sadrzaj>
      <item>Marko Barać</item>
      <item>ŽDO GUO Osijek</item>
      <item>Blanka Gambiraža</item>
    </izvorni_sadrzaj>
    <derivirana_varijabla naziv="DomainObject.Predmet.OstaliListFormated_1">
      <item>Marko Barać</item>
      <item>ŽDO GUO Osijek</item>
      <item>Blanka Gambiraža</item>
    </derivirana_varijabla>
  </DomainObject.Predmet.OstaliListFormated>
  <DomainObject.Predmet.OstaliListFormatedOIB>
    <izvorni_sadrzaj>
      <item>Marko Barać, OIB 67853762562</item>
      <item>ŽDO GUO Osijek</item>
      <item>Blanka Gambiraža, OIB 81085118009</item>
    </izvorni_sadrzaj>
    <derivirana_varijabla naziv="DomainObject.Predmet.OstaliListFormatedOIB_1">
      <item>Marko Barać, OIB 67853762562</item>
      <item>ŽDO GUO Osijek</item>
      <item>Blanka Gambiraža, OIB 81085118009</item>
    </derivirana_varijabla>
  </DomainObject.Predmet.OstaliListFormatedOIB>
  <DomainObject.Predmet.OstaliListFormatedWithAdress>
    <izvorni_sadrzaj>
      <item>Marko Barać, Vijenac Jakova Gotovca 8, 31000 Osijek</item>
      <item>ŽDO GUO Osijek</item>
      <item>Blanka Gambiraža, Bakarska 42, 31000 Osijek</item>
    </izvorni_sadrzaj>
    <derivirana_varijabla naziv="DomainObject.Predmet.OstaliListFormatedWithAdress_1">
      <item>Marko Barać, Vijenac Jakova Gotovca 8, 31000 Osijek</item>
      <item>ŽDO GUO Osijek</item>
      <item>Blanka Gambiraža, Bakarska 42, 31000 Osijek</item>
    </derivirana_varijabla>
  </DomainObject.Predmet.OstaliListFormatedWithAdress>
  <DomainObject.Predmet.OstaliListFormatedWithAdressOIB>
    <izvorni_sadrzaj>
      <item>Marko Barać, OIB 67853762562, Vijenac Jakova Gotovca 8, 31000 Osijek</item>
      <item>ŽDO GUO Osijek</item>
      <item>Blanka Gambiraža, OIB 81085118009, Bakarska 42, 31000 Osijek</item>
    </izvorni_sadrzaj>
    <derivirana_varijabla naziv="DomainObject.Predmet.OstaliListFormatedWithAdressOIB_1">
      <item>Marko Barać, OIB 67853762562, Vijenac Jakova Gotovca 8, 31000 Osijek</item>
      <item>ŽDO GUO Osijek</item>
      <item>Blanka Gambiraža, OIB 81085118009, Bakarska 42, 31000 Osijek</item>
    </derivirana_varijabla>
  </DomainObject.Predmet.OstaliListFormatedWithAdressOIB>
  <DomainObject.Predmet.OstaliListNazivFormated>
    <izvorni_sadrzaj>
      <item>Marko Barać</item>
      <item>ŽDO GUO Osijek</item>
      <item>Blanka Gambiraža</item>
    </izvorni_sadrzaj>
    <derivirana_varijabla naziv="DomainObject.Predmet.OstaliListNazivFormated_1">
      <item>Marko Barać</item>
      <item>ŽDO GUO Osijek</item>
      <item>Blanka Gambiraža</item>
    </derivirana_varijabla>
  </DomainObject.Predmet.OstaliListNazivFormated>
  <DomainObject.Predmet.OstaliListNazivFormatedOIB>
    <izvorni_sadrzaj>
      <item>Marko Barać, OIB 67853762562</item>
      <item>ŽDO GUO Osijek</item>
      <item>Blanka Gambiraža, OIB 81085118009</item>
    </izvorni_sadrzaj>
    <derivirana_varijabla naziv="DomainObject.Predmet.OstaliListNazivFormatedOIB_1">
      <item>Marko Barać, OIB 67853762562</item>
      <item>ŽDO GUO Osijek</item>
      <item>Blanka Gambiraža, OIB 81085118009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HELP AT HOME društvo s ograničenom odgovornošću za graditeljstvo, usluge i trgovinu</izvorni_sadrzaj>
    <derivirana_varijabla naziv="DomainObject.Predmet.ProtustrankaIDrugi_1">HELP AT HOME društvo s ograničenom odgovornošću za graditeljstvo, usluge i trgovinu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HELP AT HOME društvo s ograničenom odgovornošću za graditeljstvo, usluge i trgovinu, OIB 84285475463, Banova 44, 31000 Osijek</izvorni_sadrzaj>
    <derivirana_varijabla naziv="DomainObject.Predmet.ProtustrankaIDrugiAdressOIB_1">HELP AT HOME društvo s ograničenom odgovornošću za graditeljstvo, usluge i trgovinu, OIB 84285475463, Banova 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2018.</izvorni_sadrzaj>
    <derivirana_varijabla naziv="DomainObject.Predmet.OdlukaRjesenje.DatumDonosenjaOdluke_1">28. ožujka 2018.</derivirana_varijabla>
  </DomainObject.Predmet.OdlukaRjesenje.DatumDonosenjaOdluke>
  <DomainObject.Predmet.OdlukaRjesenje.DatumPravomocnosti>
    <izvorni_sadrzaj>16. travnja 2018.</izvorni_sadrzaj>
    <derivirana_varijabla naziv="DomainObject.Predmet.OdlukaRjesenje.DatumPravomocnosti_1">16. travnja 2018.</derivirana_varijabla>
  </DomainObject.Predmet.OdlukaRjesenje.DatumPravomocnosti>
  <DomainObject.Predmet.OdlukaRjesenje.Oznaka>
    <izvorni_sadrzaj>St-1655/2017-21</izvorni_sadrzaj>
    <derivirana_varijabla naziv="DomainObject.Predmet.OdlukaRjesenje.Oznaka_1">St-1655/2017-21</derivirana_varijabla>
  </DomainObject.Predmet.OdlukaRjesenje.Oznaka>
  <DomainObject.Predmet.SudioniciListNaziv>
    <izvorni_sadrzaj>
      <item>HELP AT HOME društvo s ograničenom odgovornošću za graditeljstvo, usluge i trgovinu</item>
      <item>REPUBLIKA HRVATSKA MINISTARSTVO FINANCIJA</item>
      <item>Marko Barać</item>
      <item>ŽDO GUO Osijek</item>
      <item>Blanka Gambiraža</item>
    </izvorni_sadrzaj>
    <derivirana_varijabla naziv="DomainObject.Predmet.SudioniciListNaziv_1">
      <item>HELP AT HOME društvo s ograničenom odgovornošću za graditeljstvo, usluge i trgovinu</item>
      <item>REPUBLIKA HRVATSKA MINISTARSTVO FINANCIJA</item>
      <item>Marko Barać</item>
      <item>ŽDO GUO Osijek</item>
      <item>Blanka Gambiraža</item>
    </derivirana_varijabla>
  </DomainObject.Predmet.SudioniciListNaziv>
  <DomainObject.Predmet.SudioniciListAdressOIB>
    <izvorni_sadrzaj>
      <item>HELP AT HOME društvo s ograničenom odgovornošću za graditeljstvo, usluge i trgovinu, OIB 84285475463, Banova 44,31000 Osijek</item>
      <item>REPUBLIKA HRVATSKA MINISTARSTVO FINANCIJA, OIB 52634238587</item>
      <item>Marko Barać, OIB 67853762562, Vijenac Jakova Gotovca 8,31000 Osijek</item>
      <item>ŽDO GUO Osijek</item>
      <item>Blanka Gambiraža, OIB 81085118009, Bakarska 42,31000 Osijek</item>
    </izvorni_sadrzaj>
    <derivirana_varijabla naziv="DomainObject.Predmet.SudioniciListAdressOIB_1">
      <item>HELP AT HOME društvo s ograničenom odgovornošću za graditeljstvo, usluge i trgovinu, OIB 84285475463, Banova 44,31000 Osijek</item>
      <item>REPUBLIKA HRVATSKA MINISTARSTVO FINANCIJA, OIB 52634238587</item>
      <item>Marko Barać, OIB 67853762562, Vijenac Jakova Gotovca 8,31000 Osijek</item>
      <item>ŽDO GUO Osijek</item>
      <item>Blanka Gambiraža, OIB 81085118009, Bakarska 42,31000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84285475463</item>
      <item>, OIB 52634238587</item>
      <item>, OIB 67853762562</item>
      <item>, OIB null</item>
      <item>, OIB 81085118009</item>
    </izvorni_sadrzaj>
    <derivirana_varijabla naziv="DomainObject.Predmet.SudioniciListNazivOIB_1">
      <item>, OIB 84285475463</item>
      <item>, OIB 52634238587</item>
      <item>, OIB 67853762562</item>
      <item>, OIB null</item>
      <item>, OIB 81085118009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440</properties:Words>
  <properties:Characters>2458</properties:Characters>
  <properties:Lines>72</properties:Lines>
  <properties:Paragraphs>21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2018-03-21T09:02:00Z</cp:lastPrinted>
  <dcterms:modified xmlns:xsi="http://www.w3.org/2001/XMLSchema-instance" xsi:type="dcterms:W3CDTF">2018-07-05T11:44:00Z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isplata priv. 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